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4cef829" w14:paraId="4cef829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3F047A">
        <w:rPr>
          <w:sz w:val="22"/>
          <w:szCs w:val="22"/>
        </w:rPr>
        <w:t xml:space="preserve"> 10 St-300</w:t>
      </w:r>
      <w:r>
        <w:rPr>
          <w:sz w:val="22"/>
          <w:szCs w:val="22"/>
        </w:rPr>
        <w:t>/201</w:t>
      </w:r>
      <w:r w:rsidR="00C76B4C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</w:t>
      </w:r>
      <w:r w:rsidR="00250F8E">
        <w:t>Karlovac</w:t>
      </w:r>
      <w:r w:rsidRPr="00D7388E">
        <w:t xml:space="preserve">,  OIB: 85821130368, </w:t>
      </w:r>
      <w:r w:rsidR="00250F8E">
        <w:t>Karlovac</w:t>
      </w:r>
      <w:r w:rsidRPr="00D7388E">
        <w:t xml:space="preserve">, </w:t>
      </w:r>
      <w:r w:rsidR="00250F8E">
        <w:t>Ul. Pavle Vitezovića 1</w:t>
      </w:r>
      <w:r w:rsidRPr="00D7388E">
        <w:t xml:space="preserve">, za pokretanje skraćenog stečajnog postupka nad dužnikom </w:t>
      </w:r>
      <w:r w:rsidR="003F047A">
        <w:t>OLDTIMER BUBA KLUB KARLOVAC</w:t>
      </w:r>
      <w:r w:rsidRPr="00D7388E">
        <w:t xml:space="preserve">, OIB: </w:t>
      </w:r>
      <w:r w:rsidR="00250F8E">
        <w:t>88788405606</w:t>
      </w:r>
      <w:r w:rsidRPr="00D7388E">
        <w:t xml:space="preserve">, </w:t>
      </w:r>
      <w:r w:rsidR="000F1403">
        <w:t xml:space="preserve">registarski broj: </w:t>
      </w:r>
      <w:r w:rsidR="00250F8E">
        <w:t>04000766</w:t>
      </w:r>
      <w:r w:rsidRPr="00D7388E">
        <w:t xml:space="preserve">, </w:t>
      </w:r>
      <w:r w:rsidR="00BC2A88">
        <w:t xml:space="preserve"> </w:t>
      </w:r>
      <w:r w:rsidR="00250F8E">
        <w:t xml:space="preserve">Karlovac, Put Davorina Trstenjaka </w:t>
      </w:r>
      <w:proofErr w:type="spellStart"/>
      <w:r w:rsidR="00250F8E">
        <w:t>bb</w:t>
      </w:r>
      <w:proofErr w:type="spellEnd"/>
      <w:r w:rsidR="00250F8E">
        <w:t>,</w:t>
      </w:r>
      <w:r w:rsidR="00BC2A88">
        <w:t xml:space="preserve"> </w:t>
      </w:r>
      <w:r w:rsidRPr="00D7388E">
        <w:t xml:space="preserve">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250F8E">
        <w:t>OLDTIMER BUBA KLUB KARLOVAC</w:t>
      </w:r>
      <w:r w:rsidR="00250F8E" w:rsidRPr="00D7388E">
        <w:t xml:space="preserve">, OIB: </w:t>
      </w:r>
      <w:r w:rsidR="00250F8E">
        <w:t>88788405606</w:t>
      </w:r>
      <w:r w:rsidR="00250F8E" w:rsidRPr="00D7388E">
        <w:t xml:space="preserve">, </w:t>
      </w:r>
      <w:r w:rsidR="00250F8E">
        <w:t>registarski broj: 04000766</w:t>
      </w:r>
      <w:r w:rsidR="00250F8E" w:rsidRPr="00D7388E">
        <w:t xml:space="preserve">, </w:t>
      </w:r>
      <w:r w:rsidR="00250F8E">
        <w:t xml:space="preserve">Karlovac, Put Davorina Trstenjaka </w:t>
      </w:r>
      <w:proofErr w:type="spellStart"/>
      <w:r w:rsidR="00250F8E">
        <w:t>bb</w:t>
      </w:r>
      <w:proofErr w:type="spellEnd"/>
      <w:r w:rsidRPr="00D7388E">
        <w:t xml:space="preserve">, na temelju neizvršenih osnova za plaćanje iznosi </w:t>
      </w:r>
      <w:r w:rsidR="005D5681">
        <w:t>6.678,77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</w:t>
      </w:r>
      <w:r w:rsidR="005D5681">
        <w:t>ovlaštena za zastupanje dužnik, DENIS ŽUPANIĆ, predsjednik</w:t>
      </w:r>
      <w:r w:rsidR="00C5174F">
        <w:t>,</w:t>
      </w:r>
      <w:r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B0229B">
        <w:t>00</w:t>
      </w:r>
      <w:r w:rsidR="009369A8">
        <w:t>1</w:t>
      </w:r>
      <w:r w:rsidRPr="00D7388E">
        <w:t>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1403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C5C4D"/>
    <w:rsid w:val="001D7DC0"/>
    <w:rsid w:val="001E315F"/>
    <w:rsid w:val="001F248F"/>
    <w:rsid w:val="001F3355"/>
    <w:rsid w:val="00250F8E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047A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80DAC"/>
    <w:rsid w:val="0059612B"/>
    <w:rsid w:val="005A3617"/>
    <w:rsid w:val="005A61D6"/>
    <w:rsid w:val="005B5061"/>
    <w:rsid w:val="005D568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B8F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369A8"/>
    <w:rsid w:val="00947F82"/>
    <w:rsid w:val="00964596"/>
    <w:rsid w:val="0098188E"/>
    <w:rsid w:val="00995FB2"/>
    <w:rsid w:val="009C4D46"/>
    <w:rsid w:val="00A15B34"/>
    <w:rsid w:val="00A324F9"/>
    <w:rsid w:val="00A87DC1"/>
    <w:rsid w:val="00A91681"/>
    <w:rsid w:val="00A958D2"/>
    <w:rsid w:val="00AB536E"/>
    <w:rsid w:val="00AD67F8"/>
    <w:rsid w:val="00B0229B"/>
    <w:rsid w:val="00B153E2"/>
    <w:rsid w:val="00B6125C"/>
    <w:rsid w:val="00B81691"/>
    <w:rsid w:val="00B81BF6"/>
    <w:rsid w:val="00BC2A88"/>
    <w:rsid w:val="00C05BEE"/>
    <w:rsid w:val="00C13E72"/>
    <w:rsid w:val="00C2276D"/>
    <w:rsid w:val="00C24C2D"/>
    <w:rsid w:val="00C3258D"/>
    <w:rsid w:val="00C5174F"/>
    <w:rsid w:val="00C52573"/>
    <w:rsid w:val="00C657DA"/>
    <w:rsid w:val="00C70A82"/>
    <w:rsid w:val="00C76B4C"/>
    <w:rsid w:val="00C82963"/>
    <w:rsid w:val="00C83064"/>
    <w:rsid w:val="00C95043"/>
    <w:rsid w:val="00CA7F62"/>
    <w:rsid w:val="00CB16AA"/>
    <w:rsid w:val="00CC1E31"/>
    <w:rsid w:val="00CC6607"/>
    <w:rsid w:val="00CE2D40"/>
    <w:rsid w:val="00CF488F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0D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D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D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D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D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0D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D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D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D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D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"OLDTIMER BUBA KLUB KARLOVAC"</izvorni_sadrzaj>
    <derivirana_varijabla naziv="DomainObject.Predmet.ProtustrankaFormated_1">  "OLDTIMER BUBA KLUB KARLOVAC"</derivirana_varijabla>
  </DomainObject.Predmet.ProtustrankaFormated>
  <DomainObject.Predmet.ProtustrankaFormatedOIB>
    <izvorni_sadrzaj>  "OLDTIMER BUBA KLUB KARLOVAC", OIB 88788405606</izvorni_sadrzaj>
    <derivirana_varijabla naziv="DomainObject.Predmet.ProtustrankaFormatedOIB_1">  "OLDTIMER BUBA KLUB KARLOVAC", OIB 88788405606</derivirana_varijabla>
  </DomainObject.Predmet.ProtustrankaFormatedOIB>
  <DomainObject.Predmet.ProtustrankaFormatedWithAdress>
    <izvorni_sadrzaj> "OLDTIMER BUBA KLUB KARLOVAC", Put Davorina Trstenjaka bb, 47000 Karlovac</izvorni_sadrzaj>
    <derivirana_varijabla naziv="DomainObject.Predmet.ProtustrankaFormatedWithAdress_1"> "OLDTIMER BUBA KLUB KARLOVAC", Put Davorina Trstenjaka bb, 47000 Karlovac</derivirana_varijabla>
  </DomainObject.Predmet.ProtustrankaFormatedWithAdress>
  <DomainObject.Predmet.ProtustrankaFormatedWithAdressOIB>
    <izvorni_sadrzaj> "OLDTIMER BUBA KLUB KARLOVAC", OIB 88788405606, Put Davorina Trstenjaka bb, 47000 Karlovac</izvorni_sadrzaj>
    <derivirana_varijabla naziv="DomainObject.Predmet.ProtustrankaFormatedWithAdressOIB_1"> "OLDTIMER BUBA KLUB KARLOVAC", OIB 88788405606, Put Davorina Trstenjaka bb, 47000 Karlovac</derivirana_varijabla>
  </DomainObject.Predmet.ProtustrankaFormatedWithAdressOIB>
  <DomainObject.Predmet.ProtustrankaWithAdress>
    <izvorni_sadrzaj>"OLDTIMER BUBA KLUB KARLOVAC" Put Davorina Trstenjaka bb, 47000 Karlovac</izvorni_sadrzaj>
    <derivirana_varijabla naziv="DomainObject.Predmet.ProtustrankaWithAdress_1">"OLDTIMER BUBA KLUB KARLOVAC" Put Davorina Trstenjaka bb, 47000 Karlovac</derivirana_varijabla>
  </DomainObject.Predmet.ProtustrankaWithAdress>
  <DomainObject.Predmet.ProtustrankaWithAdressOIB>
    <izvorni_sadrzaj>"OLDTIMER BUBA KLUB KARLOVAC", OIB 88788405606, Put Davorina Trstenjaka bb, 47000 Karlovac</izvorni_sadrzaj>
    <derivirana_varijabla naziv="DomainObject.Predmet.ProtustrankaWithAdressOIB_1">"OLDTIMER BUBA KLUB KARLOVAC", OIB 88788405606, Put Davorina Trstenjaka bb, 47000 Karlovac</derivirana_varijabla>
  </DomainObject.Predmet.ProtustrankaWithAdressOIB>
  <DomainObject.Predmet.ProtustrankaNazivFormated>
    <izvorni_sadrzaj>"OLDTIMER BUBA KLUB KARLOVAC"</izvorni_sadrzaj>
    <derivirana_varijabla naziv="DomainObject.Predmet.ProtustrankaNazivFormated_1">"OLDTIMER BUBA KLUB KARLOVAC"</derivirana_varijabla>
  </DomainObject.Predmet.ProtustrankaNazivFormated>
  <DomainObject.Predmet.ProtustrankaNazivFormatedOIB>
    <izvorni_sadrzaj>"OLDTIMER BUBA KLUB KARLOVAC", OIB 88788405606</izvorni_sadrzaj>
    <derivirana_varijabla naziv="DomainObject.Predmet.ProtustrankaNazivFormatedOIB_1">"OLDTIMER BUBA KLUB KARLOVAC", OIB 88788405606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"OLDTIMER BUBA KLUB KARLOVAC"</item>
    </izvorni_sadrzaj>
    <derivirana_varijabla naziv="DomainObject.Predmet.ProtuStrankaListFormated_1">
      <item>"OLDTIMER BUBA KLUB KARLOVAC"</item>
    </derivirana_varijabla>
  </DomainObject.Predmet.ProtuStrankaListFormated>
  <DomainObject.Predmet.ProtuStrankaListFormatedOIB>
    <izvorni_sadrzaj>
      <item>"OLDTIMER BUBA KLUB KARLOVAC", OIB 88788405606</item>
    </izvorni_sadrzaj>
    <derivirana_varijabla naziv="DomainObject.Predmet.ProtuStrankaListFormatedOIB_1">
      <item>"OLDTIMER BUBA KLUB KARLOVAC", OIB 88788405606</item>
    </derivirana_varijabla>
  </DomainObject.Predmet.ProtuStrankaListFormatedOIB>
  <DomainObject.Predmet.ProtuStrankaListFormatedWithAdress>
    <izvorni_sadrzaj>
      <item>"OLDTIMER BUBA KLUB KARLOVAC", Put Davorina Trstenjaka bb, 47000 Karlovac</item>
    </izvorni_sadrzaj>
    <derivirana_varijabla naziv="DomainObject.Predmet.ProtuStrankaListFormatedWithAdress_1">
      <item>"OLDTIMER BUBA KLUB KARLOVAC", Put Davorina Trstenjaka bb, 47000 Karlovac</item>
    </derivirana_varijabla>
  </DomainObject.Predmet.ProtuStrankaListFormatedWithAdress>
  <DomainObject.Predmet.ProtuStrankaListFormatedWithAdressOIB>
    <izvorni_sadrzaj>
      <item>"OLDTIMER BUBA KLUB KARLOVAC", OIB 88788405606, Put Davorina Trstenjaka bb, 47000 Karlovac</item>
    </izvorni_sadrzaj>
    <derivirana_varijabla naziv="DomainObject.Predmet.ProtuStrankaListFormatedWithAdressOIB_1">
      <item>"OLDTIMER BUBA KLUB KARLOVAC", OIB 88788405606, Put Davorina Trstenjaka bb, 47000 Karlovac</item>
    </derivirana_varijabla>
  </DomainObject.Predmet.ProtuStrankaListFormatedWithAdressOIB>
  <DomainObject.Predmet.ProtuStrankaListNazivFormated>
    <izvorni_sadrzaj>
      <item>"OLDTIMER BUBA KLUB KARLOVAC"</item>
    </izvorni_sadrzaj>
    <derivirana_varijabla naziv="DomainObject.Predmet.ProtuStrankaListNazivFormated_1">
      <item>"OLDTIMER BUBA KLUB KARLOVAC"</item>
    </derivirana_varijabla>
  </DomainObject.Predmet.ProtuStrankaListNazivFormated>
  <DomainObject.Predmet.ProtuStrankaListNazivFormatedOIB>
    <izvorni_sadrzaj>
      <item>"OLDTIMER BUBA KLUB KARLOVAC", OIB 88788405606</item>
    </izvorni_sadrzaj>
    <derivirana_varijabla naziv="DomainObject.Predmet.ProtuStrankaListNazivFormatedOIB_1">
      <item>"OLDTIMER BUBA KLUB KARLOVAC", OIB 88788405606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"OLDTIMER BUBA KLUB KARLOVAC"</izvorni_sadrzaj>
    <derivirana_varijabla naziv="DomainObject.Predmet.ProtustrankaIDrugi_1">"OLDTIMER BUBA KLUB KARLOVAC"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"OLDTIMER BUBA KLUB KARLOVAC", OIB 88788405606, Put Davorina Trstenjaka bb, 47000 Karlovac</izvorni_sadrzaj>
    <derivirana_varijabla naziv="DomainObject.Predmet.ProtustrankaIDrugiAdressOIB_1">"OLDTIMER BUBA KLUB KARLOVAC", OIB 88788405606, Put Davorina Trstenjaka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"OLDTIMER BUBA KLUB KARLOVAC"</item>
      <item>FINA Regionalni centar Zagreb, Podružnica Karlovac</item>
    </izvorni_sadrzaj>
    <derivirana_varijabla naziv="DomainObject.Predmet.SudioniciListNaziv_1">
      <item>"OLDTIMER BUBA KLUB KARLOVAC"</item>
      <item>FINA Regionalni centar Zagreb, Podružnica Karlovac</item>
    </derivirana_varijabla>
  </DomainObject.Predmet.SudioniciListNaziv>
  <DomainObject.Predmet.SudioniciListAdressOIB>
    <izvorni_sadrzaj>
      <item>"OLDTIMER BUBA KLUB KARLOVAC", OIB 88788405606, Put Davorina Trstenjaka bb,47000 Karlovac</item>
      <item>FINA Regionalni centar Zagreb, Podružnica Karlovac, OIB 85821130368, Ul. Pavla Vitezovića 1,47000 Karlovac</item>
    </izvorni_sadrzaj>
    <derivirana_varijabla naziv="DomainObject.Predmet.SudioniciListAdressOIB_1">
      <item>"OLDTIMER BUBA KLUB KARLOVAC", OIB 88788405606, Put Davorina Trstenjaka bb,47000 Karlovac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88788405606</item>
      <item>, OIB 85821130368</item>
    </izvorni_sadrzaj>
    <derivirana_varijabla naziv="DomainObject.Predmet.SudioniciListNazivOIB_1">
      <item>, OIB 88788405606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CA63F-B184-4D6B-B402-7237332FB7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2157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2018-04-16T07:38:00Z</dcterms:created>
  <dc:creator>Snježana Andrijanić</dc:creator>
  <cp:lastModifiedBy>Snježana Andrijanić</cp:lastModifiedBy>
  <cp:lastPrinted>2018-04-16T07:38:00Z</cp:lastPrinted>
  <dcterms:modified xmlns:xsi="http://www.w3.org/2001/XMLSchema-instance" xsi:type="dcterms:W3CDTF">2018-04-18T08:22:00Z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(St-300-18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