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3d79" w14:paraId="8833d79" w:rsidRDefault="00CD5ADA" w:rsidP="00CD5ADA" w:rsidR="00EF1976" w:rsidRPr="00EF1D21">
      <w:pPr>
        <w:jc w:val="right"/>
        <w15:collapsed w:val="false"/>
      </w:pPr>
      <w:bookmarkStart w:name="_GoBack" w:id="0"/>
      <w:bookmarkEnd w:id="0"/>
      <w:r>
        <w:t>8 St-311/14-77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314ECA" w:rsidR="00CD5ADA">
      <w:pPr>
        <w:jc w:val="both"/>
      </w:pPr>
      <w:r w:rsidRPr="0016500B">
        <w:t xml:space="preserve">          </w:t>
      </w:r>
    </w:p>
    <w:p w:rsidRDefault="0016500B" w:rsidP="00314ECA" w:rsidR="0016500B">
      <w:pPr>
        <w:jc w:val="both"/>
      </w:pPr>
      <w:r w:rsidRPr="0016500B">
        <w:t xml:space="preserve">      </w:t>
      </w:r>
    </w:p>
    <w:p w:rsidRDefault="00CD5ADA" w:rsidP="00CD5ADA" w:rsidR="0016500B" w:rsidRPr="0016500B">
      <w:pPr>
        <w:ind w:firstLine="720"/>
        <w:jc w:val="both"/>
      </w:pPr>
      <w:r>
        <w:t>T</w:t>
      </w:r>
      <w:r w:rsidR="005E4909">
        <w:t xml:space="preserve">rgovački sud u Rijeci po </w:t>
      </w:r>
      <w:r w:rsidR="0016500B" w:rsidRPr="0016500B">
        <w:t>sutkinji</w:t>
      </w:r>
      <w:r w:rsidR="005E4909">
        <w:t xml:space="preserve"> tog suda</w:t>
      </w:r>
      <w:r w:rsidR="0016500B" w:rsidRPr="0016500B">
        <w:t xml:space="preserve"> Emi Brdovčak u stečajnom  postupku nad stečajnim dužnikom</w:t>
      </w:r>
      <w:r w:rsidR="006E5D78">
        <w:t xml:space="preserve"> MG GRUPA d.o.o. Pula, u stečaju, Mletačka 12, OIB: 88166554180, kojeg zastupa stečajni upravitelj Loris Rak iz Rijeke, Zagrebačka 18</w:t>
      </w:r>
      <w:r w:rsidR="0016500B" w:rsidRPr="0016500B">
        <w:t xml:space="preserve">, </w:t>
      </w:r>
      <w:r w:rsidR="004E1F3D">
        <w:t>6</w:t>
      </w:r>
      <w:r w:rsidR="0016500B" w:rsidRPr="0016500B">
        <w:t xml:space="preserve">. </w:t>
      </w:r>
      <w:r w:rsidR="004E1F3D">
        <w:t>listopada</w:t>
      </w:r>
      <w:r w:rsidR="0016500B">
        <w:t xml:space="preserve"> </w:t>
      </w:r>
      <w:r w:rsidR="009F28B8">
        <w:t>2016</w:t>
      </w:r>
      <w:r w:rsidR="0016500B" w:rsidRPr="0016500B">
        <w:t xml:space="preserve">., </w:t>
      </w:r>
    </w:p>
    <w:p w:rsidRDefault="0073588E" w:rsidP="0073588E" w:rsidR="0073588E">
      <w:pPr>
        <w:jc w:val="both"/>
      </w:pPr>
    </w:p>
    <w:p w:rsidRDefault="00CD5ADA" w:rsidP="0073588E" w:rsidR="00CD5ADA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CD5ADA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</w:t>
      </w:r>
      <w:r w:rsidR="006E5D78">
        <w:rPr>
          <w:bCs/>
        </w:rPr>
        <w:t xml:space="preserve"> </w:t>
      </w:r>
      <w:r w:rsidR="006E5D78" w:rsidRPr="006E5D78">
        <w:rPr>
          <w:bCs/>
        </w:rPr>
        <w:t>Loris</w:t>
      </w:r>
      <w:r w:rsidR="006E5D78">
        <w:rPr>
          <w:bCs/>
        </w:rPr>
        <w:t>u</w:t>
      </w:r>
      <w:r w:rsidR="006E5D78" w:rsidRPr="006E5D78">
        <w:rPr>
          <w:bCs/>
        </w:rPr>
        <w:t xml:space="preserve"> Rak</w:t>
      </w:r>
      <w:r w:rsidR="006E5D78">
        <w:rPr>
          <w:bCs/>
        </w:rPr>
        <w:t>u</w:t>
      </w:r>
      <w:r w:rsidR="006E5D78" w:rsidRPr="006E5D78">
        <w:rPr>
          <w:bCs/>
        </w:rPr>
        <w:t xml:space="preserve"> iz Rijeke, Zagrebačka 18,</w:t>
      </w:r>
      <w:r w:rsidR="006E5D78">
        <w:rPr>
          <w:bCs/>
        </w:rPr>
        <w:t xml:space="preserve"> </w:t>
      </w:r>
      <w:r w:rsidR="006E5D78" w:rsidRPr="006E5D78">
        <w:rPr>
          <w:bCs/>
        </w:rPr>
        <w:t>OIB: 81830822007</w:t>
      </w:r>
      <w:r w:rsidRPr="0016500B">
        <w:rPr>
          <w:bCs/>
        </w:rPr>
        <w:t>, odobrava se naknada stvarnih tr</w:t>
      </w:r>
      <w:r w:rsidR="006E5D78">
        <w:rPr>
          <w:bCs/>
        </w:rPr>
        <w:t>oškova za rad za razdoblje od 1</w:t>
      </w:r>
      <w:r>
        <w:rPr>
          <w:bCs/>
        </w:rPr>
        <w:t xml:space="preserve">. </w:t>
      </w:r>
      <w:r w:rsidR="004E1F3D">
        <w:rPr>
          <w:bCs/>
        </w:rPr>
        <w:t>sr</w:t>
      </w:r>
      <w:r w:rsidR="006E5D78">
        <w:rPr>
          <w:bCs/>
        </w:rPr>
        <w:t>pnja</w:t>
      </w:r>
      <w:r w:rsidR="009F28B8">
        <w:rPr>
          <w:bCs/>
        </w:rPr>
        <w:t xml:space="preserve"> 2016.</w:t>
      </w:r>
      <w:r w:rsidR="006E5D78">
        <w:rPr>
          <w:bCs/>
        </w:rPr>
        <w:t xml:space="preserve"> do 30</w:t>
      </w:r>
      <w:r w:rsidR="004E1F3D">
        <w:rPr>
          <w:bCs/>
        </w:rPr>
        <w:t>. rujna</w:t>
      </w:r>
      <w:r w:rsidR="00F574F6">
        <w:rPr>
          <w:bCs/>
        </w:rPr>
        <w:t xml:space="preserve"> 2016. u iznosu od </w:t>
      </w:r>
      <w:r w:rsidR="004E1F3D">
        <w:rPr>
          <w:bCs/>
        </w:rPr>
        <w:t>2.533,00</w:t>
      </w:r>
      <w:r w:rsidR="006E5D78">
        <w:rPr>
          <w:bCs/>
        </w:rPr>
        <w:t xml:space="preserve"> </w:t>
      </w:r>
      <w:r w:rsidRPr="0016500B">
        <w:rPr>
          <w:bCs/>
        </w:rPr>
        <w:t>kn neto.</w:t>
      </w:r>
    </w:p>
    <w:p w:rsidRDefault="00CD5ADA" w:rsidP="0016500B" w:rsidR="00CD5ADA">
      <w:pPr>
        <w:jc w:val="center"/>
        <w:rPr>
          <w:bCs/>
        </w:rPr>
      </w:pPr>
    </w:p>
    <w:p w:rsidRDefault="00CD5ADA" w:rsidP="0016500B" w:rsidR="00CD5ADA">
      <w:pPr>
        <w:jc w:val="center"/>
        <w:rPr>
          <w:bCs/>
        </w:rPr>
      </w:pPr>
    </w:p>
    <w:p w:rsidRDefault="00CD5ADA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040192" w:rsidP="00EF3160" w:rsidR="00040192">
      <w:pPr>
        <w:jc w:val="both"/>
      </w:pPr>
    </w:p>
    <w:p w:rsidRDefault="0016500B" w:rsidP="0016500B" w:rsidR="006E5D78">
      <w:pPr>
        <w:ind w:firstLine="720"/>
        <w:jc w:val="both"/>
      </w:pPr>
      <w:r>
        <w:t>Rješenjem ovo</w:t>
      </w:r>
      <w:r w:rsidR="006E5D78">
        <w:t xml:space="preserve">g suda poslovni broj St-311/14-56 od 1. </w:t>
      </w:r>
      <w:r w:rsidR="005E4909">
        <w:t>l</w:t>
      </w:r>
      <w:r w:rsidR="006E5D78">
        <w:t xml:space="preserve">ipnja 2016. </w:t>
      </w:r>
      <w:r w:rsidR="005E4909">
        <w:t>p</w:t>
      </w:r>
      <w:r w:rsidR="006E5D78">
        <w:t>otvrđeno je imenovanje stečajno</w:t>
      </w:r>
      <w:r w:rsidR="005E4909">
        <w:t>g uprav</w:t>
      </w:r>
      <w:r w:rsidR="006E5D78">
        <w:t>itelja Lorisa Raka iz Rijeke, izv</w:t>
      </w:r>
      <w:r w:rsidR="005E4909">
        <w:t>ršeno od strane skupštine vjero</w:t>
      </w:r>
      <w:r w:rsidR="006E5D78">
        <w:t xml:space="preserve">vnika stečajnog dužnika od 31. </w:t>
      </w:r>
      <w:r w:rsidR="005E4909">
        <w:t>s</w:t>
      </w:r>
      <w:r w:rsidR="006E5D78">
        <w:t xml:space="preserve">vibnja 2016. </w:t>
      </w:r>
    </w:p>
    <w:p w:rsidRDefault="0016500B" w:rsidP="0016500B" w:rsidR="0016500B">
      <w:pPr>
        <w:jc w:val="both"/>
      </w:pPr>
    </w:p>
    <w:p w:rsidRDefault="004E1F3D" w:rsidP="0016500B" w:rsidR="0016500B">
      <w:pPr>
        <w:ind w:firstLine="720"/>
        <w:jc w:val="both"/>
      </w:pPr>
      <w:r>
        <w:t>Podneskom od 5. listopad</w:t>
      </w:r>
      <w:r w:rsidR="00F574F6">
        <w:t>a 2016</w:t>
      </w:r>
      <w:r w:rsidR="0016500B">
        <w:t xml:space="preserve">. </w:t>
      </w:r>
      <w:r w:rsidR="00C57B40">
        <w:t>s</w:t>
      </w:r>
      <w:r w:rsidR="0016500B">
        <w:t>tečajni upravitelj je zatražio naknadu stvarnih troškova koji se odnose na</w:t>
      </w:r>
      <w:r w:rsidR="006E5D78">
        <w:t xml:space="preserve"> </w:t>
      </w:r>
      <w:r w:rsidR="0016500B">
        <w:t xml:space="preserve">putne troškove na udaljenosti </w:t>
      </w:r>
      <w:r w:rsidR="006E5D78">
        <w:t>Rijeka</w:t>
      </w:r>
      <w:r w:rsidR="0016500B">
        <w:t>–</w:t>
      </w:r>
      <w:r w:rsidR="006E5D78">
        <w:t>N</w:t>
      </w:r>
      <w:r>
        <w:t>ovigrad– Rijeka u tri navrata (25</w:t>
      </w:r>
      <w:r w:rsidR="006E5D78">
        <w:t xml:space="preserve">. </w:t>
      </w:r>
      <w:r>
        <w:t>srpnja 2016., 8</w:t>
      </w:r>
      <w:r w:rsidR="006E5D78">
        <w:t xml:space="preserve">. </w:t>
      </w:r>
      <w:r>
        <w:t>kolovoz</w:t>
      </w:r>
      <w:r w:rsidR="006E5D78">
        <w:t xml:space="preserve">a 2016. </w:t>
      </w:r>
      <w:r w:rsidR="005E4909">
        <w:t>i</w:t>
      </w:r>
      <w:r>
        <w:t xml:space="preserve"> 23</w:t>
      </w:r>
      <w:r w:rsidR="006E5D78">
        <w:t xml:space="preserve">. </w:t>
      </w:r>
      <w:r>
        <w:t>rujn</w:t>
      </w:r>
      <w:r w:rsidR="006E5D78">
        <w:t>a 2016.)</w:t>
      </w:r>
      <w:r>
        <w:t xml:space="preserve"> te na putne troškove na udaljenosti Rijeka – Zagreb – Rijeka (1. rujna 2016.)</w:t>
      </w:r>
      <w:r w:rsidR="0016500B">
        <w:t xml:space="preserve">. </w:t>
      </w:r>
    </w:p>
    <w:p w:rsidRDefault="00F574F6" w:rsidP="0016500B" w:rsidR="00F574F6">
      <w:pPr>
        <w:ind w:firstLine="720"/>
        <w:jc w:val="both"/>
      </w:pPr>
    </w:p>
    <w:p w:rsidRDefault="00DB2C3D" w:rsidP="006E5D78" w:rsidR="00DB2C3D">
      <w:pPr>
        <w:ind w:firstLine="720"/>
        <w:jc w:val="both"/>
      </w:pPr>
      <w:r>
        <w:t>Uz navedeni podnesak stečajni upravitelj je dostavio naloge za službeno putovanje s obračunom putnih troškova i izvješćem sa službenog putovanja te račune za parkirnu kartu i cestarinu</w:t>
      </w:r>
      <w:r w:rsidR="00C90CD5">
        <w:t>. Iz izvješća sa</w:t>
      </w:r>
      <w:r>
        <w:t xml:space="preserve"> službenih putovanja proizlazi da je stečajni upravitelj u tri navrata odlazio u Novigrad radi pregleda nekretnine </w:t>
      </w:r>
      <w:r w:rsidR="004E1F3D">
        <w:t>u vlasništvu stečajnog dužnika</w:t>
      </w:r>
      <w:r w:rsidR="00293302">
        <w:t xml:space="preserve">, pregleda djelatnosti zakupnika </w:t>
      </w:r>
      <w:r w:rsidR="004E1F3D">
        <w:t>i ispunjavanja obveza iz ugovora o zakupu, pregovora radi uspostavljanja prava služnosti na nekretnini u vlasništvu stečajnog dužnika i dr. poslova, dok je odlazak u Zagreb opravdano službenim sastankom s razlučnim vjerovnikom Hrvatska poštanska banka d.d. Zagreb</w:t>
      </w:r>
      <w:r>
        <w:t xml:space="preserve">. </w:t>
      </w:r>
    </w:p>
    <w:p w:rsidRDefault="00DB2C3D" w:rsidP="006E5D78" w:rsidR="00DB2C3D">
      <w:pPr>
        <w:ind w:firstLine="720"/>
        <w:jc w:val="both"/>
      </w:pPr>
    </w:p>
    <w:p w:rsidRDefault="00DB2C3D" w:rsidP="006E5D78" w:rsidR="00DB2C3D">
      <w:pPr>
        <w:ind w:firstLine="720"/>
        <w:jc w:val="both"/>
      </w:pPr>
      <w:r w:rsidRPr="00DB2C3D">
        <w:t>Slijedom navedenog, a s obzirom na to da je stečajni upravitelj dokazao da mu je nastao zatraženi trošak te da je po mišljenju ovog suda takav trošak bio nužan, a zbog toga i opravdan za obavljanje</w:t>
      </w:r>
      <w:r w:rsidR="005E4909">
        <w:t xml:space="preserve"> poslova koji su stečajnom upravitelju povjereni</w:t>
      </w:r>
      <w:r w:rsidRPr="00DB2C3D">
        <w:t>, primjenom odredbe čl. 94. st. 1. Stečajnog zakona ("Narodne novine" broj 71/15; dalje: SZ)</w:t>
      </w:r>
      <w:r>
        <w:t xml:space="preserve"> i</w:t>
      </w:r>
      <w:r w:rsidRPr="00DB2C3D">
        <w:t xml:space="preserve"> čl. 13. st. 5. Pravilnika o porezu na </w:t>
      </w:r>
      <w:r w:rsidRPr="00DB2C3D">
        <w:lastRenderedPageBreak/>
        <w:t>dohodak („Narodne novine“ broj 95/05, 96/06, 68/07, 146/08, 2/09, 9/09, 146/09, 123/10, 137/11, 61/12, 79/13, 160/13 i 157/14; dalje: Pravilnik) riješeno je kao u izreci ovog rješenja.</w:t>
      </w:r>
    </w:p>
    <w:p w:rsidRDefault="0016500B" w:rsidP="00DB2C3D" w:rsidR="0016500B"/>
    <w:p w:rsidRDefault="008B6D56" w:rsidP="00C57B40" w:rsidR="0016500B">
      <w:pPr>
        <w:jc w:val="center"/>
      </w:pPr>
      <w:r>
        <w:t xml:space="preserve">U Rijeci </w:t>
      </w:r>
      <w:r w:rsidR="004E1F3D">
        <w:t>6</w:t>
      </w:r>
      <w:r>
        <w:t xml:space="preserve">. </w:t>
      </w:r>
      <w:r w:rsidR="004E1F3D">
        <w:t>listopad</w:t>
      </w:r>
      <w:r>
        <w:t>a 2016</w:t>
      </w:r>
      <w:r w:rsidR="0016500B">
        <w:t>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5E4909">
        <w:tab/>
      </w:r>
      <w:r w:rsidR="005E4909">
        <w:tab/>
      </w:r>
      <w:r>
        <w:t xml:space="preserve">Sutkinja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CD5ADA">
        <w:t xml:space="preserve">    </w:t>
      </w:r>
      <w:r>
        <w:t xml:space="preserve">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CD5ADA" w:rsidP="0016500B" w:rsidR="00CD5ADA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CD5ADA" w:rsidP="0016500B" w:rsidR="00CD5ADA">
      <w:pPr>
        <w:jc w:val="both"/>
      </w:pPr>
    </w:p>
    <w:p w:rsidRDefault="00CD5ADA" w:rsidP="0016500B" w:rsidR="00CD5ADA">
      <w:pPr>
        <w:jc w:val="both"/>
      </w:pPr>
    </w:p>
    <w:p w:rsidRDefault="0016500B" w:rsidP="0016500B" w:rsidR="0016500B">
      <w:pPr>
        <w:jc w:val="both"/>
      </w:pPr>
      <w:r>
        <w:t>DNA</w:t>
      </w:r>
    </w:p>
    <w:p w:rsidRDefault="0016500B" w:rsidP="0016500B" w:rsidR="0016500B">
      <w:pPr>
        <w:jc w:val="both"/>
      </w:pPr>
      <w:r>
        <w:t>-</w:t>
      </w:r>
      <w:r>
        <w:tab/>
        <w:t xml:space="preserve">st. upravitelju </w:t>
      </w:r>
    </w:p>
    <w:p w:rsidRDefault="0016500B" w:rsidP="0016500B" w:rsidR="0016500B">
      <w:pPr>
        <w:jc w:val="both"/>
      </w:pPr>
      <w:r>
        <w:t>-</w:t>
      </w:r>
      <w:r>
        <w:tab/>
      </w:r>
      <w:r w:rsidR="00C57B40">
        <w:t>e-oglasna ploča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CD5ADA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6BC" w:rsidR="006F16BC">
      <w:r>
        <w:separator/>
      </w:r>
    </w:p>
  </w:endnote>
  <w:endnote w:id="0" w:type="continuationSeparator">
    <w:p w:rsidRDefault="006F16BC" w:rsidR="006F1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2751935"/>
      <w:docPartObj>
        <w:docPartGallery w:val="Page Numbers (Bottom of Page)"/>
        <w:docPartUnique/>
      </w:docPartObj>
    </w:sdtPr>
    <w:sdtEndPr/>
    <w:sdtContent>
      <w:p w:rsidRDefault="00675F7C" w:rsidR="00675F7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C1C">
          <w:rPr>
            <w:noProof/>
          </w:rPr>
          <w:t>2</w:t>
        </w:r>
        <w:r>
          <w:fldChar w:fldCharType="end"/>
        </w:r>
      </w:p>
    </w:sdtContent>
  </w:sdt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6BC" w:rsidR="006F16BC">
      <w:r>
        <w:separator/>
      </w:r>
    </w:p>
  </w:footnote>
  <w:footnote w:id="0" w:type="continuationSeparator">
    <w:p w:rsidRDefault="006F16BC" w:rsidR="006F1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ADA" w:rsidP="00CD5ADA" w:rsidR="004E1F3D">
    <w:pPr>
      <w:pStyle w:val="Zaglavlje"/>
      <w:jc w:val="right"/>
    </w:pPr>
    <w:r>
      <w:tab/>
    </w:r>
    <w:r>
      <w:tab/>
      <w:t>8 St-311/14-77</w:t>
    </w:r>
    <w:r w:rsidR="004E1F3D">
      <w:tab/>
    </w:r>
    <w:r w:rsidR="004E1F3D"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F7C" w:rsidP="00A45EAD" w:rsidR="00675F7C" w:rsidRPr="00675F7C">
    <w:pPr>
      <w:ind w:firstLine="708"/>
      <w:rPr>
        <w:sz w:val="20"/>
        <w:szCs w:val="20"/>
      </w:rPr>
    </w:pPr>
    <w:r w:rsidRPr="00675F7C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75F7C" w:rsidP="00210E4E" w:rsidR="00675F7C" w:rsidRPr="00675F7C">
    <w:pPr>
      <w:rPr>
        <w:sz w:val="20"/>
        <w:szCs w:val="20"/>
      </w:rPr>
    </w:pPr>
    <w:r w:rsidRPr="00675F7C">
      <w:rPr>
        <w:rFonts w:eastAsia="MS Mincho"/>
        <w:sz w:val="20"/>
        <w:szCs w:val="20"/>
      </w:rPr>
      <w:t>REPUBLIKA HRVATSKA</w:t>
    </w:r>
  </w:p>
  <w:p w:rsidRDefault="00675F7C" w:rsidP="00210E4E" w:rsidR="00675F7C" w:rsidRPr="00675F7C">
    <w:pPr>
      <w:rPr>
        <w:sz w:val="20"/>
        <w:szCs w:val="20"/>
      </w:rPr>
    </w:pPr>
    <w:r w:rsidRPr="00675F7C">
      <w:rPr>
        <w:rFonts w:eastAsia="MS Mincho"/>
        <w:sz w:val="20"/>
        <w:szCs w:val="20"/>
      </w:rPr>
      <w:t>TRGOVAČKI SUD U RIJECI</w:t>
    </w:r>
  </w:p>
  <w:p w:rsidRDefault="00675F7C" w:rsidP="00A45EAD" w:rsidR="00675F7C" w:rsidRPr="00675F7C">
    <w:pPr>
      <w:rPr>
        <w:rFonts w:eastAsia="MS Mincho"/>
        <w:sz w:val="20"/>
        <w:szCs w:val="20"/>
      </w:rPr>
    </w:pPr>
    <w:r w:rsidRPr="00675F7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93302"/>
    <w:rsid w:val="002D3728"/>
    <w:rsid w:val="002F7CA3"/>
    <w:rsid w:val="00314ECA"/>
    <w:rsid w:val="00327862"/>
    <w:rsid w:val="00392C1C"/>
    <w:rsid w:val="003A38C8"/>
    <w:rsid w:val="003B2888"/>
    <w:rsid w:val="003C151A"/>
    <w:rsid w:val="003D2BB8"/>
    <w:rsid w:val="004165CD"/>
    <w:rsid w:val="00424E14"/>
    <w:rsid w:val="00471DBE"/>
    <w:rsid w:val="004D6A56"/>
    <w:rsid w:val="004D7F97"/>
    <w:rsid w:val="004E1F3D"/>
    <w:rsid w:val="00506782"/>
    <w:rsid w:val="00543BE2"/>
    <w:rsid w:val="00544474"/>
    <w:rsid w:val="00557BB0"/>
    <w:rsid w:val="005808F8"/>
    <w:rsid w:val="005853F3"/>
    <w:rsid w:val="005D65C4"/>
    <w:rsid w:val="005E4909"/>
    <w:rsid w:val="00605FD5"/>
    <w:rsid w:val="006155DB"/>
    <w:rsid w:val="006707CE"/>
    <w:rsid w:val="00675F7C"/>
    <w:rsid w:val="00681D35"/>
    <w:rsid w:val="00684993"/>
    <w:rsid w:val="006A6683"/>
    <w:rsid w:val="006E5D78"/>
    <w:rsid w:val="006F01B8"/>
    <w:rsid w:val="006F16BC"/>
    <w:rsid w:val="0070493E"/>
    <w:rsid w:val="0073588E"/>
    <w:rsid w:val="00796152"/>
    <w:rsid w:val="00836559"/>
    <w:rsid w:val="008365EE"/>
    <w:rsid w:val="00862951"/>
    <w:rsid w:val="00866F36"/>
    <w:rsid w:val="00873845"/>
    <w:rsid w:val="00885C20"/>
    <w:rsid w:val="00887C10"/>
    <w:rsid w:val="008965DC"/>
    <w:rsid w:val="008B0C51"/>
    <w:rsid w:val="008B16A3"/>
    <w:rsid w:val="008B384C"/>
    <w:rsid w:val="008B6D56"/>
    <w:rsid w:val="008E4E56"/>
    <w:rsid w:val="009034BE"/>
    <w:rsid w:val="00927D8D"/>
    <w:rsid w:val="00934FAE"/>
    <w:rsid w:val="00953A18"/>
    <w:rsid w:val="009658EC"/>
    <w:rsid w:val="0098719A"/>
    <w:rsid w:val="009B3C21"/>
    <w:rsid w:val="009F28B8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C00227"/>
    <w:rsid w:val="00C57B40"/>
    <w:rsid w:val="00C7136A"/>
    <w:rsid w:val="00C741AF"/>
    <w:rsid w:val="00C90CD5"/>
    <w:rsid w:val="00CB6FCF"/>
    <w:rsid w:val="00CD5ADA"/>
    <w:rsid w:val="00CE58EB"/>
    <w:rsid w:val="00D06E23"/>
    <w:rsid w:val="00D201E2"/>
    <w:rsid w:val="00D3599D"/>
    <w:rsid w:val="00D441BF"/>
    <w:rsid w:val="00D63A88"/>
    <w:rsid w:val="00D85CF8"/>
    <w:rsid w:val="00D870D8"/>
    <w:rsid w:val="00DB2C3D"/>
    <w:rsid w:val="00DD2D2E"/>
    <w:rsid w:val="00E157DA"/>
    <w:rsid w:val="00E34823"/>
    <w:rsid w:val="00E3609D"/>
    <w:rsid w:val="00E8360A"/>
    <w:rsid w:val="00EC3E0C"/>
    <w:rsid w:val="00EF1976"/>
    <w:rsid w:val="00EF1D21"/>
    <w:rsid w:val="00EF3160"/>
    <w:rsid w:val="00F16759"/>
    <w:rsid w:val="00F574F6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675F7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2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C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C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C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C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675F7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2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C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C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C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C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092C6-5D72-4700-A436-3EC759D6A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430</properties:Words>
  <properties:Characters>2228</properties:Characters>
  <properties:Lines>73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2016-10-06T12:58:00Z</dcterms:created>
  <dc:creator>M San Grupa</dc:creator>
  <cp:lastModifiedBy>Renata Valić</cp:lastModifiedBy>
  <cp:lastPrinted>2016-10-07T08:58:00Z</cp:lastPrinted>
  <dcterms:modified xmlns:xsi="http://www.w3.org/2001/XMLSchema-instance" xsi:type="dcterms:W3CDTF">2016-10-07T09:36:00Z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