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545c" w14:paraId="a20545c" w:rsidRDefault="00EF7DA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6151F" w:rsidRPr="0076151F">
        <w:rPr>
          <w:rFonts w:cs="Times New Roman" w:eastAsia="Calibri"/>
        </w:rPr>
        <w:t>T.Z.G.-PROMET d.o.o.,  Zagreb, Ivanićgradska 41A, OIB: 00129726930,</w:t>
      </w:r>
      <w:r w:rsidRPr="00905680">
        <w:rPr>
          <w:rFonts w:cs="Times New Roman" w:eastAsia="Times New Roman"/>
          <w:lang w:eastAsia="hr-HR"/>
        </w:rPr>
        <w:t xml:space="preserve">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6151F" w:rsidRPr="0076151F">
        <w:rPr>
          <w:rFonts w:cs="Times New Roman" w:eastAsia="Calibri"/>
        </w:rPr>
        <w:t>T.Z.G.-PROMET d.o.o.,  Zagreb, Ivanićgradska 41A, OIB: 00129726930,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6151F">
        <w:rPr>
          <w:rFonts w:cs="Times New Roman" w:eastAsia="Times New Roman"/>
          <w:lang w:eastAsia="hr-HR"/>
        </w:rPr>
        <w:t>27.500,00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6151F">
        <w:rPr>
          <w:rFonts w:cs="Times New Roman" w:eastAsia="Times New Roman"/>
          <w:color w:val="000000"/>
          <w:lang w:eastAsia="hr-HR"/>
        </w:rPr>
        <w:t>2000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76151F" w:rsidRPr="0076151F">
        <w:rPr>
          <w:rFonts w:cs="Times New Roman" w:eastAsia="Calibri"/>
        </w:rPr>
        <w:t>T.Z.G.-PROMET d.o.o.,  Zagreb, Ivanićgradska 41A, OIB: 00129726930,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6151F">
        <w:rPr>
          <w:rFonts w:cs="Times New Roman" w:eastAsia="Times New Roman"/>
          <w:lang w:eastAsia="hr-HR"/>
        </w:rPr>
        <w:t>163.658,83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76151F">
        <w:rPr>
          <w:rFonts w:cs="Times New Roman" w:eastAsia="Times New Roman"/>
          <w:lang w:eastAsia="hr-HR"/>
        </w:rPr>
        <w:t>2000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20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76151F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76151F">
        <w:rPr>
          <w:rFonts w:cs="Times New Roman" w:eastAsia="Times New Roman"/>
          <w:lang w:eastAsia="hr-HR"/>
        </w:rPr>
        <w:t>904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76151F">
        <w:rPr>
          <w:rFonts w:cs="Times New Roman" w:eastAsia="Times New Roman"/>
          <w:lang w:eastAsia="hr-HR"/>
        </w:rPr>
        <w:t>163.658,83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76151F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da imovina stečajnog dužnika nije dostatna za pokriće troškova stečajnog postupka, te da predvidivi troškovi stečajnog postupka iznose </w:t>
      </w:r>
      <w:r w:rsidR="0076151F">
        <w:rPr>
          <w:rFonts w:cs="Times New Roman" w:eastAsia="Times New Roman"/>
          <w:lang w:eastAsia="hr-HR"/>
        </w:rPr>
        <w:t>27.500,00</w:t>
      </w:r>
      <w:r>
        <w:rPr>
          <w:rFonts w:cs="Times New Roman" w:eastAsia="Times New Roman"/>
          <w:lang w:eastAsia="hr-HR"/>
        </w:rPr>
        <w:t xml:space="preserve"> kn.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BE8" w:rsidP="00537B78" w:rsidR="00AC6BE8">
      <w:r>
        <w:separator/>
      </w:r>
    </w:p>
  </w:endnote>
  <w:endnote w:id="0" w:type="continuationSeparator">
    <w:p w:rsidRDefault="00AC6BE8" w:rsidP="00537B78" w:rsidR="00AC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BE8" w:rsidP="00537B78" w:rsidR="00AC6BE8">
      <w:r>
        <w:separator/>
      </w:r>
    </w:p>
  </w:footnote>
  <w:footnote w:id="0" w:type="continuationSeparator">
    <w:p w:rsidRDefault="00AC6BE8" w:rsidP="00537B78" w:rsidR="00AC6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DA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6151F">
      <w:t>2000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DA4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T.Z.G.-PROMET d.o.o. zastupanog po punomoćniku Nenad Pavić; Ivančica Vugrinec</izvorni_sadrzaj>
    <derivirana_varijabla naziv="DomainObject.Predmet.ProtustrankaFormated_1">  T.Z.G.-PROMET d.o.o. zastupanog po punomoćniku Nenad Pavić; Ivančica Vugrinec</derivirana_varijabla>
  </DomainObject.Predmet.ProtustrankaFormated>
  <DomainObject.Predmet.ProtustrankaFormatedOIB>
    <izvorni_sadrzaj>  T.Z.G.-PROMET d.o.o., OIB 00129726930 zastupanog po punomoćniku Nenad Pavić; Ivančica Vugrinec</izvorni_sadrzaj>
    <derivirana_varijabla naziv="DomainObject.Predmet.ProtustrankaFormatedOIB_1">  T.Z.G.-PROMET d.o.o., OIB 00129726930 zastupanog po punomoćniku Nenad Pavić; Ivančica Vugrinec</derivirana_varijabla>
  </DomainObject.Predmet.ProtustrankaFormatedOIB>
  <DomainObject.Predmet.ProtustrankaFormatedWithAdress>
    <izvorni_sadrzaj> T.Z.G.-PROMET d.o.o., Ivanićgradska 41/A, 10000 Zagreb zastupanog po punomoćniku Nenad Pavić; Ivančica Vugrinec</izvorni_sadrzaj>
    <derivirana_varijabla naziv="DomainObject.Predmet.ProtustrankaFormatedWithAdress_1"> T.Z.G.-PROMET d.o.o., Ivanićgradska 41/A, 10000 Zagreb zastupanog po punomoćniku Nenad Pavić; Ivančica Vugrinec</derivirana_varijabla>
  </DomainObject.Predmet.ProtustrankaFormatedWithAdress>
  <DomainObject.Predmet.ProtustrankaFormatedWithAdressOIB>
    <izvorni_sadrzaj> T.Z.G.-PROMET d.o.o., OIB 00129726930, Ivanićgradska 41/A, 10000 Zagreb zastupanog po punomoćniku Nenad Pavić; Ivančica Vugrinec</izvorni_sadrzaj>
    <derivirana_varijabla naziv="DomainObject.Predmet.ProtustrankaFormatedWithAdressOIB_1"> T.Z.G.-PROMET d.o.o., OIB 00129726930, Ivanićgradska 41/A, 10000 Zagreb zastupanog po punomoćniku Nenad Pavić; Ivančica Vugrinec</derivirana_varijabla>
  </DomainObject.Predmet.ProtustrankaFormatedWithAdressOIB>
  <DomainObject.Predmet.ProtustrankaWithAdress>
    <izvorni_sadrzaj>T.Z.G.-PROMET d.o.o. Ivanićgradska 41/A, 10000 Zagreb</izvorni_sadrzaj>
    <derivirana_varijabla naziv="DomainObject.Predmet.ProtustrankaWithAdress_1">T.Z.G.-PROMET d.o.o. Ivanićgradska 41/A, 10000 Zagreb</derivirana_varijabla>
  </DomainObject.Predmet.ProtustrankaWithAdress>
  <DomainObject.Predmet.ProtustrankaWithAdressOIB>
    <izvorni_sadrzaj>T.Z.G.-PROMET d.o.o., OIB 00129726930, Ivanićgradska 41/A, 10000 Zagreb</izvorni_sadrzaj>
    <derivirana_varijabla naziv="DomainObject.Predmet.ProtustrankaWithAdressOIB_1">T.Z.G.-PROMET d.o.o., OIB 00129726930, Ivanićgradska 41/A, 10000 Zagreb</derivirana_varijabla>
  </DomainObject.Predmet.ProtustrankaWithAdressOIB>
  <DomainObject.Predmet.ProtustrankaNazivFormated>
    <izvorni_sadrzaj>T.Z.G.-PROMET d.o.o.</izvorni_sadrzaj>
    <derivirana_varijabla naziv="DomainObject.Predmet.ProtustrankaNazivFormated_1">T.Z.G.-PROMET d.o.o.</derivirana_varijabla>
  </DomainObject.Predmet.ProtustrankaNazivFormated>
  <DomainObject.Predmet.ProtustrankaNazivFormatedOIB>
    <izvorni_sadrzaj>T.Z.G.-PROMET d.o.o., OIB 00129726930</izvorni_sadrzaj>
    <derivirana_varijabla naziv="DomainObject.Predmet.ProtustrankaNazivFormatedOIB_1">T.Z.G.-PROMET d.o.o., OIB 00129726930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T.Z.G.-PROMET d.o.o. zastupanog po punomoćniku Nenad Pavić; Ivančica Vugrinec</item>
    </izvorni_sadrzaj>
    <derivirana_varijabla naziv="DomainObject.Predmet.ProtuStrankaListFormated_1">
      <item>T.Z.G.-PROMET d.o.o. zastupanog po punomoćniku Nenad Pavić; Ivančica Vugrinec</item>
    </derivirana_varijabla>
  </DomainObject.Predmet.ProtuStrankaListFormated>
  <DomainObject.Predmet.ProtuStrankaListFormatedOIB>
    <izvorni_sadrzaj>
      <item>T.Z.G.-PROMET d.o.o., OIB 00129726930 zastupanog po punomoćniku Nenad Pavić; Ivančica Vugrinec</item>
    </izvorni_sadrzaj>
    <derivirana_varijabla naziv="DomainObject.Predmet.ProtuStrankaListFormatedOIB_1">
      <item>T.Z.G.-PROMET d.o.o., OIB 00129726930 zastupanog po punomoćniku Nenad Pavić; Ivančica Vugrinec</item>
    </derivirana_varijabla>
  </DomainObject.Predmet.ProtuStrankaListFormatedOIB>
  <DomainObject.Predmet.ProtuStrankaListFormatedWithAdress>
    <izvorni_sadrzaj>
      <item>T.Z.G.-PROMET d.o.o., Ivanićgradska 41/A, 10000 Zagreb zastupanog po punomoćniku Nenad Pavić; Ivančica Vugrinec</item>
    </izvorni_sadrzaj>
    <derivirana_varijabla naziv="DomainObject.Predmet.ProtuStrankaListFormatedWithAdress_1">
      <item>T.Z.G.-PROMET d.o.o., Ivanićgradska 41/A, 10000 Zagreb zastupanog po punomoćniku Nenad Pavić; Ivančica Vugrinec</item>
    </derivirana_varijabla>
  </DomainObject.Predmet.ProtuStrankaListFormatedWithAdress>
  <DomainObject.Predmet.ProtuStrankaListFormatedWithAdressOIB>
    <izvorni_sadrzaj>
      <item>T.Z.G.-PROMET d.o.o., OIB 00129726930, Ivanićgradska 41/A, 10000 Zagreb zastupanog po punomoćniku Nenad Pavić; Ivančica Vugrinec</item>
    </izvorni_sadrzaj>
    <derivirana_varijabla naziv="DomainObject.Predmet.ProtuStrankaListFormatedWithAdressOIB_1">
      <item>T.Z.G.-PROMET d.o.o., OIB 00129726930, Ivanićgradska 41/A, 10000 Zagreb zastupanog po punomoćniku Nenad Pavić; Ivančica Vugrinec</item>
    </derivirana_varijabla>
  </DomainObject.Predmet.ProtuStrankaListFormatedWithAdressOIB>
  <DomainObject.Predmet.ProtuStrankaListNazivFormated>
    <izvorni_sadrzaj>
      <item>T.Z.G.-PROMET d.o.o.</item>
    </izvorni_sadrzaj>
    <derivirana_varijabla naziv="DomainObject.Predmet.ProtuStrankaListNazivFormated_1">
      <item>T.Z.G.-PROMET d.o.o.</item>
    </derivirana_varijabla>
  </DomainObject.Predmet.ProtuStrankaListNazivFormated>
  <DomainObject.Predmet.ProtuStrankaListNazivFormatedOIB>
    <izvorni_sadrzaj>
      <item>T.Z.G.-PROMET d.o.o., OIB 00129726930</item>
    </izvorni_sadrzaj>
    <derivirana_varijabla naziv="DomainObject.Predmet.ProtuStrankaListNazivFormatedOIB_1">
      <item>T.Z.G.-PROMET d.o.o., OIB 00129726930</item>
    </derivirana_varijabla>
  </DomainObject.Predmet.ProtuStrankaListNazivFormatedOIB>
  <DomainObject.Predmet.OstaliListFormated>
    <izvorni_sadrzaj>
      <item>Nenad Pavić punomoćnik sudionika u postupku T.Z.G.-PROMET d.o.o.</item>
      <item>Ivančica Vugrinec punomoćnik sudionika u postupku T.Z.G.-PROMET d.o.o.</item>
    </izvorni_sadrzaj>
    <derivirana_varijabla naziv="DomainObject.Predmet.OstaliListFormated_1">
      <item>Nenad Pavić punomoćnik sudionika u postupku T.Z.G.-PROMET d.o.o.</item>
      <item>Ivančica Vugrinec punomoćnik sudionika u postupku T.Z.G.-PROMET d.o.o.</item>
    </derivirana_varijabla>
  </DomainObject.Predmet.OstaliListFormated>
  <DomainObject.Predmet.OstaliListFormatedOIB>
    <izvorni_sadrzaj>
      <item>Nenad Pavić, OIB 05203173817 punomoćnik sudionika u postupku T.Z.G.-PROMET d.o.o.</item>
      <item>Ivančica Vugrinec, OIB 45309741469 punomoćnik sudionika u postupku T.Z.G.-PROMET d.o.o.</item>
    </izvorni_sadrzaj>
    <derivirana_varijabla naziv="DomainObject.Predmet.OstaliListFormatedOIB_1">
      <item>Nenad Pavić, OIB 05203173817 punomoćnik sudionika u postupku T.Z.G.-PROMET d.o.o.</item>
      <item>Ivančica Vugrinec, OIB 45309741469 punomoćnik sudionika u postupku T.Z.G.-PROMET d.o.o.</item>
    </derivirana_varijabla>
  </DomainObject.Predmet.OstaliListFormatedOIB>
  <DomainObject.Predmet.OstaliListFormatedWithAdress>
    <izvorni_sadrzaj>
      <item>Nenad Pavić, Ščitarjevska ulica 57, 10000 Zagreb punomoćnik sudionika u postupku T.Z.G.-PROMET d.o.o.</item>
      <item>Ivančica Vugrinec, Aleja Lipa 40, 10000 Zagreb punomoćnik sudionika u postupku T.Z.G.-PROMET d.o.o.</item>
    </izvorni_sadrzaj>
    <derivirana_varijabla naziv="DomainObject.Predmet.OstaliListFormatedWithAdress_1">
      <item>Nenad Pavić, Ščitarjevska ulica 57, 10000 Zagreb punomoćnik sudionika u postupku T.Z.G.-PROMET d.o.o.</item>
      <item>Ivančica Vugrinec, Aleja Lipa 40, 10000 Zagreb punomoćnik sudionika u postupku T.Z.G.-PROMET d.o.o.</item>
    </derivirana_varijabla>
  </DomainObject.Predmet.OstaliListFormatedWithAdress>
  <DomainObject.Predmet.OstaliListFormatedWithAdressOIB>
    <izvorni_sadrzaj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izvorni_sadrzaj>
    <derivirana_varijabla naziv="DomainObject.Predmet.OstaliListFormatedWithAdressOIB_1"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derivirana_varijabla>
  </DomainObject.Predmet.OstaliListFormatedWithAdressOIB>
  <DomainObject.Predmet.OstaliListNazivFormated>
    <izvorni_sadrzaj>
      <item>Nenad Pavić</item>
      <item>Ivančica Vugrinec</item>
    </izvorni_sadrzaj>
    <derivirana_varijabla naziv="DomainObject.Predmet.OstaliListNazivFormated_1">
      <item>Nenad Pavić</item>
      <item>Ivančica Vugrinec</item>
    </derivirana_varijabla>
  </DomainObject.Predmet.OstaliListNazivFormated>
  <DomainObject.Predmet.OstaliListNazivFormatedOIB>
    <izvorni_sadrzaj>
      <item>Nenad Pavić, OIB 05203173817</item>
      <item>Ivančica Vugrinec, OIB 45309741469</item>
    </izvorni_sadrzaj>
    <derivirana_varijabla naziv="DomainObject.Predmet.OstaliListNazivFormatedOIB_1">
      <item>Nenad Pavić, OIB 05203173817</item>
      <item>Ivančica Vugrinec, OIB 45309741469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T.Z.G.-PROMET d.o.o.</izvorni_sadrzaj>
    <derivirana_varijabla naziv="DomainObject.Predmet.ProtustrankaIDrugi_1">T.Z.G.-PROMET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T.Z.G.-PROMET d.o.o., OIB 00129726930, Ivanićgradska 41/A, 10000 Zagreb</izvorni_sadrzaj>
    <derivirana_varijabla naziv="DomainObject.Predmet.ProtustrankaIDrugiAdressOIB_1">T.Z.G.-PROMET d.o.o., OIB 00129726930, Ivanićgradska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T.Z.G.-PROMET d.o.o.</item>
      <item>Nenad Pavić</item>
      <item>Ivančica Vugrinec</item>
    </izvorni_sadrzaj>
    <derivirana_varijabla naziv="DomainObject.Predmet.SudioniciListNaziv_1">
      <item>FINA Regionalni centar Zagreb</item>
      <item>T.Z.G.-PROMET d.o.o.</item>
      <item>Nenad Pavić</item>
      <item>Ivančica Vugrinec</item>
    </derivirana_varijabla>
  </DomainObject.Predmet.SudioniciListNaziv>
  <DomainObject.Predmet.SudioniciListAdressOIB>
    <izvorni_sadrzaj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izvorni_sadrzaj>
    <derivirana_varijabla naziv="DomainObject.Predmet.SudioniciListAdressOIB_1"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15E73-817F-4BE7-8302-DA08D9DB4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2446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2017-04-10T11:17:00Z</cp:lastPrinted>
  <dcterms:modified xmlns:xsi="http://www.w3.org/2001/XMLSchema-instance" xsi:type="dcterms:W3CDTF">2017-04-10T11:18:00Z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