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fe7a" w14:paraId="84cfe7a" w:rsidRDefault="007B337F" w:rsidP="007B337F" w:rsidR="007B337F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7B337F" w:rsidP="007B337F" w:rsidR="007B337F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B337F" w:rsidP="007B337F" w:rsidR="007B337F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St-162/2</w:t>
      </w:r>
      <w:r w:rsidRPr="004A3FA5">
        <w:t>01</w:t>
      </w:r>
      <w:r>
        <w:t>8</w:t>
      </w:r>
      <w:r w:rsidRPr="004A3FA5">
        <w:t>-</w:t>
      </w:r>
      <w:r>
        <w:t>16</w:t>
      </w:r>
    </w:p>
    <w:p w:rsidRDefault="007B337F" w:rsidP="007B337F" w:rsidR="007B337F">
      <w:r w:rsidRPr="0047448E">
        <w:t xml:space="preserve"> TRGOVAČKI SUD U </w:t>
      </w:r>
      <w:r>
        <w:t>PAZINU</w:t>
      </w:r>
    </w:p>
    <w:p w:rsidRDefault="007B337F" w:rsidP="007B337F" w:rsidR="007B337F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7B337F" w:rsidP="007B337F" w:rsidR="007B337F">
      <w:pPr>
        <w:jc w:val="center"/>
        <w:rPr>
          <w:b/>
        </w:rPr>
      </w:pPr>
    </w:p>
    <w:p w:rsidRDefault="007B337F" w:rsidP="007B337F" w:rsidR="007B337F"/>
    <w:p w:rsidRDefault="007B337F" w:rsidP="007B337F" w:rsidR="007B337F"/>
    <w:p w:rsidRDefault="007B337F" w:rsidP="007B337F" w:rsidR="007B337F"/>
    <w:p w:rsidRDefault="007B337F" w:rsidP="007B337F" w:rsidR="007B337F">
      <w:pPr>
        <w:jc w:val="center"/>
      </w:pPr>
      <w:r>
        <w:t xml:space="preserve">POZIV </w:t>
      </w:r>
    </w:p>
    <w:p w:rsidRDefault="007B337F" w:rsidP="007B337F" w:rsidR="007B337F">
      <w:pPr>
        <w:jc w:val="center"/>
      </w:pPr>
      <w:r>
        <w:t xml:space="preserve">na ročište </w:t>
      </w:r>
    </w:p>
    <w:p w:rsidRDefault="007B337F" w:rsidP="007B337F" w:rsidR="007B337F">
      <w:pPr>
        <w:jc w:val="center"/>
      </w:pPr>
    </w:p>
    <w:p w:rsidRDefault="004C60A8" w:rsidP="007B337F" w:rsidR="004C60A8">
      <w:pPr>
        <w:jc w:val="center"/>
      </w:pPr>
      <w:r>
        <w:t>u stečajnom postupku nad</w:t>
      </w:r>
      <w:r w:rsidRPr="00B9605B">
        <w:t xml:space="preserve"> </w:t>
      </w:r>
    </w:p>
    <w:p w:rsidRDefault="004C60A8" w:rsidP="007B337F" w:rsidR="007B337F">
      <w:pPr>
        <w:jc w:val="center"/>
      </w:pPr>
      <w:r w:rsidRPr="00285517">
        <w:t xml:space="preserve">dužnikom </w:t>
      </w:r>
      <w:r>
        <w:t>I. M. TRADE d.o.o., Umag, Zemljoradnička 7, OIB: 84756265615</w:t>
      </w:r>
      <w:r w:rsidR="00EC7695">
        <w:t>,</w:t>
      </w:r>
    </w:p>
    <w:p w:rsidRDefault="004C60A8" w:rsidP="007B337F" w:rsidR="004C60A8">
      <w:pPr>
        <w:jc w:val="center"/>
      </w:pPr>
    </w:p>
    <w:p w:rsidRDefault="007B337F" w:rsidP="007B337F" w:rsidR="007B337F" w:rsidRPr="00B9605B">
      <w:pPr>
        <w:jc w:val="center"/>
      </w:pPr>
      <w:r w:rsidRPr="00B9605B">
        <w:t xml:space="preserve">radi </w:t>
      </w:r>
      <w:r>
        <w:t>utvrđenja da li je imovina dužnika</w:t>
      </w:r>
      <w:r w:rsidR="004C60A8">
        <w:t xml:space="preserve"> (tražbine prema trećima)</w:t>
      </w:r>
      <w:r>
        <w:t xml:space="preserve"> koja bi ušla u stečajnu masu  dovoljna za namirenje troškova stečajnog postupka, i kakve je vrijednosti</w:t>
      </w:r>
      <w:r w:rsidR="00062104">
        <w:t>,</w:t>
      </w:r>
      <w:r w:rsidRPr="00B9605B">
        <w:t xml:space="preserve"> </w:t>
      </w:r>
    </w:p>
    <w:p w:rsidRDefault="007B337F" w:rsidP="007B337F" w:rsidR="007B337F" w:rsidRPr="004E6E0A">
      <w:pPr>
        <w:jc w:val="center"/>
      </w:pPr>
    </w:p>
    <w:p w:rsidRDefault="007B337F" w:rsidP="007B337F" w:rsidR="007B337F"/>
    <w:p w:rsidRDefault="007B337F" w:rsidP="007B337F" w:rsidR="007B337F"/>
    <w:p w:rsidRDefault="007B337F" w:rsidP="007B337F" w:rsidR="007B337F">
      <w:pPr>
        <w:jc w:val="both"/>
      </w:pPr>
      <w:r>
        <w:tab/>
      </w:r>
    </w:p>
    <w:p w:rsidRDefault="007B337F" w:rsidP="007B337F" w:rsidR="007B337F"/>
    <w:p w:rsidRDefault="007B337F" w:rsidP="007B337F" w:rsidR="007B337F">
      <w:pPr>
        <w:jc w:val="center"/>
      </w:pPr>
      <w:r>
        <w:t>za 30. studenog 2018. u 9:00 sati</w:t>
      </w:r>
    </w:p>
    <w:p w:rsidRDefault="007B337F" w:rsidP="007B337F" w:rsidR="007B337F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7B337F" w:rsidP="007B337F" w:rsidR="007B337F">
      <w:pPr>
        <w:jc w:val="center"/>
      </w:pPr>
    </w:p>
    <w:p w:rsidRDefault="007B337F" w:rsidP="007B337F" w:rsidR="007B337F"/>
    <w:p w:rsidRDefault="007B337F" w:rsidP="007B337F" w:rsidR="007B337F">
      <w:pPr>
        <w:jc w:val="center"/>
      </w:pPr>
    </w:p>
    <w:p w:rsidRDefault="007B337F" w:rsidP="007B337F" w:rsidR="007B337F">
      <w:pPr>
        <w:jc w:val="center"/>
      </w:pPr>
    </w:p>
    <w:p w:rsidRDefault="007B337F" w:rsidP="007B337F" w:rsidR="007B337F">
      <w:pPr>
        <w:jc w:val="center"/>
      </w:pPr>
      <w:r>
        <w:t xml:space="preserve">U </w:t>
      </w:r>
      <w:r w:rsidRPr="00446C35">
        <w:t>Pa</w:t>
      </w:r>
      <w:r w:rsidRPr="003D7718">
        <w:t xml:space="preserve">zinu </w:t>
      </w:r>
      <w:r>
        <w:t>7. studenog</w:t>
      </w:r>
      <w:r w:rsidRPr="003D7718">
        <w:t xml:space="preserve"> 2018.</w:t>
      </w:r>
      <w:r>
        <w:t xml:space="preserve"> </w:t>
      </w:r>
    </w:p>
    <w:p w:rsidRDefault="007B337F" w:rsidP="007B337F" w:rsidR="007B337F">
      <w:pPr>
        <w:jc w:val="center"/>
      </w:pPr>
    </w:p>
    <w:p w:rsidRDefault="007B337F" w:rsidP="007B337F" w:rsidR="007B337F">
      <w:pPr>
        <w:jc w:val="both"/>
      </w:pPr>
    </w:p>
    <w:p w:rsidRDefault="007B337F" w:rsidP="007B337F" w:rsidR="007B337F">
      <w:pPr>
        <w:jc w:val="both"/>
      </w:pPr>
    </w:p>
    <w:p w:rsidRDefault="007B337F" w:rsidP="007B337F" w:rsidR="007B337F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 xml:space="preserve">          Stečajna sutkinja</w:t>
      </w:r>
    </w:p>
    <w:p w:rsidRDefault="007B337F" w:rsidP="007B337F" w:rsidR="007B337F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  <w:t xml:space="preserve">    </w:t>
      </w:r>
      <w:r w:rsidRPr="00446C35">
        <w:t>Adrijana Labinjan Skok</w:t>
      </w:r>
      <w:r>
        <w:t>, v.r.</w:t>
      </w:r>
    </w:p>
    <w:p w:rsidRDefault="007B337F" w:rsidP="007B337F" w:rsidR="007B337F">
      <w:pPr>
        <w:jc w:val="both"/>
      </w:pPr>
    </w:p>
    <w:p w:rsidRDefault="007B337F" w:rsidP="007B337F" w:rsidR="007B337F">
      <w:pPr>
        <w:jc w:val="center"/>
        <w:rPr>
          <w:b/>
        </w:rPr>
      </w:pPr>
    </w:p>
    <w:p w:rsidRDefault="007B337F" w:rsidP="007B337F" w:rsidR="007B337F">
      <w:pPr>
        <w:jc w:val="center"/>
        <w:rPr>
          <w:b/>
        </w:rPr>
      </w:pPr>
    </w:p>
    <w:p w:rsidRDefault="007B337F" w:rsidP="007B337F" w:rsidR="007B337F">
      <w:pPr>
        <w:jc w:val="center"/>
        <w:rPr>
          <w:b/>
        </w:rPr>
      </w:pPr>
    </w:p>
    <w:p w:rsidRDefault="007B337F" w:rsidP="007B337F" w:rsidR="007B337F">
      <w:pPr>
        <w:jc w:val="center"/>
        <w:rPr>
          <w:b/>
        </w:rPr>
      </w:pPr>
    </w:p>
    <w:p w:rsidRDefault="007B337F" w:rsidP="007B337F" w:rsidR="007B337F" w:rsidRPr="00B9605B">
      <w:r w:rsidRPr="00B9605B">
        <w:t>DNA:</w:t>
      </w:r>
    </w:p>
    <w:p w:rsidRDefault="007B337F" w:rsidP="007B337F" w:rsidR="007B337F" w:rsidRPr="00AC1E95">
      <w:pPr>
        <w:jc w:val="both"/>
        <w:rPr>
          <w:b/>
        </w:rPr>
      </w:pPr>
      <w:r w:rsidRPr="00AC1E95">
        <w:t xml:space="preserve">- </w:t>
      </w:r>
      <w:r>
        <w:t xml:space="preserve">privremeni </w:t>
      </w:r>
      <w:r w:rsidRPr="00AC1E95">
        <w:t xml:space="preserve">stečajni upravitelj </w:t>
      </w:r>
      <w:r>
        <w:t>Damir Debeljuh</w:t>
      </w:r>
      <w:r w:rsidRPr="000E78C3">
        <w:t xml:space="preserve"> iz Pule, </w:t>
      </w:r>
      <w:proofErr w:type="spellStart"/>
      <w:r w:rsidRPr="000E78C3">
        <w:t>Laginjina</w:t>
      </w:r>
      <w:proofErr w:type="spellEnd"/>
      <w:r w:rsidRPr="000E78C3">
        <w:t xml:space="preserve"> 6</w:t>
      </w:r>
    </w:p>
    <w:p w:rsidRDefault="007B337F" w:rsidP="007B337F" w:rsidR="007B337F">
      <w:r w:rsidRPr="009C3FC1">
        <w:t>- e-Oglasna ploča sudova (8 dana)</w:t>
      </w:r>
    </w:p>
    <w:p w:rsidRDefault="007B337F" w:rsidP="007B337F" w:rsidR="007B337F"/>
    <w:p w:rsidRDefault="007B337F" w:rsidP="007B337F" w:rsidR="007B337F"/>
    <w:p w:rsidRDefault="003F64FD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4FD" w:rsidR="00000000">
      <w:r>
        <w:separator/>
      </w:r>
    </w:p>
  </w:endnote>
  <w:endnote w:id="0" w:type="continuationSeparator">
    <w:p w:rsidRDefault="003F64F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4FD" w:rsidR="00000000">
      <w:r>
        <w:separator/>
      </w:r>
    </w:p>
  </w:footnote>
  <w:footnote w:id="0" w:type="continuationSeparator">
    <w:p w:rsidRDefault="003F64F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695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64FD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695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64FD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4FD" w:rsidR="00B359BD">
    <w:pPr>
      <w:pStyle w:val="Zaglavlje"/>
      <w:jc w:val="center"/>
    </w:pPr>
  </w:p>
  <w:p w:rsidRDefault="003F64FD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37F"/>
    <w:rsid w:val="00062104"/>
    <w:rsid w:val="003F64FD"/>
    <w:rsid w:val="004C60A8"/>
    <w:rsid w:val="00554328"/>
    <w:rsid w:val="007B337F"/>
    <w:rsid w:val="00985388"/>
    <w:rsid w:val="00EC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37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33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337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B337F"/>
  </w:style>
  <w:style w:styleId="Tekstbalonia" w:type="paragraph">
    <w:name w:val="Balloon Text"/>
    <w:basedOn w:val="Normal"/>
    <w:link w:val="TekstbaloniaChar"/>
    <w:uiPriority w:val="99"/>
    <w:semiHidden/>
    <w:unhideWhenUsed/>
    <w:rsid w:val="007B33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37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4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4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4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4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37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33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337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B337F"/>
  </w:style>
  <w:style w:styleId="Tekstbalonia" w:type="paragraph">
    <w:name w:val="Balloon Text"/>
    <w:basedOn w:val="Normal"/>
    <w:link w:val="TekstbaloniaChar"/>
    <w:uiPriority w:val="99"/>
    <w:semiHidden/>
    <w:unhideWhenUsed/>
    <w:rsid w:val="007B33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37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4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4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4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4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St-162/2018</izvorni_sadrzaj>
    <derivirana_varijabla naziv="DomainObject.Predmet.OznakaBroj_1">St-162/2018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M. TRADE d.o.o. UMAG</izvorni_sadrzaj>
    <derivirana_varijabla naziv="DomainObject.Predmet.ProtustrankaFormated_1">  I. M. TRADE d.o.o. UMAG</derivirana_varijabla>
  </DomainObject.Predmet.ProtustrankaFormated>
  <DomainObject.Predmet.ProtustrankaFormatedOIB>
    <izvorni_sadrzaj>  I. M. TRADE d.o.o. UMAG, OIB 84756265615</izvorni_sadrzaj>
    <derivirana_varijabla naziv="DomainObject.Predmet.ProtustrankaFormatedOIB_1">  I. M. TRADE d.o.o. UMAG, OIB 84756265615</derivirana_varijabla>
  </DomainObject.Predmet.ProtustrankaFormatedOIB>
  <DomainObject.Predmet.ProtustrankaFormatedWithAdress>
    <izvorni_sadrzaj> I. M. TRADE d.o.o. UMAG, Zemljoradnička 7, 52470 Umag</izvorni_sadrzaj>
    <derivirana_varijabla naziv="DomainObject.Predmet.ProtustrankaFormatedWithAdress_1"> I. M. TRADE d.o.o. UMAG, Zemljoradnička 7, 52470 Umag</derivirana_varijabla>
  </DomainObject.Predmet.ProtustrankaFormatedWithAdress>
  <DomainObject.Predmet.ProtustrankaFormatedWithAdressOIB>
    <izvorni_sadrzaj> I. M. TRADE d.o.o. UMAG, OIB 84756265615, Zemljoradnička 7, 52470 Umag</izvorni_sadrzaj>
    <derivirana_varijabla naziv="DomainObject.Predmet.ProtustrankaFormatedWithAdressOIB_1"> I. M. TRADE d.o.o. UMAG, OIB 84756265615, Zemljoradnička 7, 52470 Umag</derivirana_varijabla>
  </DomainObject.Predmet.ProtustrankaFormatedWithAdressOIB>
  <DomainObject.Predmet.ProtustrankaWithAdress>
    <izvorni_sadrzaj>I. M. TRADE d.o.o. UMAG Zemljoradnička 7, 52470 Umag</izvorni_sadrzaj>
    <derivirana_varijabla naziv="DomainObject.Predmet.ProtustrankaWithAdress_1">I. M. TRADE d.o.o. UMAG Zemljoradnička 7, 52470 Umag</derivirana_varijabla>
  </DomainObject.Predmet.ProtustrankaWithAdress>
  <DomainObject.Predmet.ProtustrankaWithAdressOIB>
    <izvorni_sadrzaj>I. M. TRADE d.o.o. UMAG, OIB 84756265615, Zemljoradnička 7, 52470 Umag</izvorni_sadrzaj>
    <derivirana_varijabla naziv="DomainObject.Predmet.ProtustrankaWithAdressOIB_1">I. M. TRADE d.o.o. UMAG, OIB 84756265615, Zemljoradnička 7, 52470 Umag</derivirana_varijabla>
  </DomainObject.Predmet.ProtustrankaWithAdressOIB>
  <DomainObject.Predmet.ProtustrankaNazivFormated>
    <izvorni_sadrzaj>I. M. TRADE d.o.o. UMAG</izvorni_sadrzaj>
    <derivirana_varijabla naziv="DomainObject.Predmet.ProtustrankaNazivFormated_1">I. M. TRADE d.o.o. UMAG</derivirana_varijabla>
  </DomainObject.Predmet.ProtustrankaNazivFormated>
  <DomainObject.Predmet.ProtustrankaNazivFormatedOIB>
    <izvorni_sadrzaj>I. M. TRADE d.o.o. UMAG, OIB 84756265615</izvorni_sadrzaj>
    <derivirana_varijabla naziv="DomainObject.Predmet.ProtustrankaNazivFormatedOIB_1">I. M. TRADE d.o.o. UMAG, OIB 84756265615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MAINARDI FOOD S.R.L., REPUBLIKA ITALIJA zastupanog po punomoćniku Nadija Benolić</izvorni_sadrzaj>
    <derivirana_varijabla naziv="DomainObject.Predmet.StrankaFormated_1">  FINANCIJSKA AGENCIJA, RC RIJEKA, PODRUŽNICA PULA, PULA; MAINARDI FOOD S.R.L., REPUBLIKA ITALIJA zastupanog po punomoćniku Nadija Benolić</derivirana_varijabla>
  </DomainObject.Predmet.StrankaFormated>
  <DomainObject.Predmet.StrankaFormatedOIB>
    <izvorni_sadrzaj>  FINANCIJSKA AGENCIJA, RC RIJEKA, PODRUŽNICA PULA, PULA, OIB 85821130368; MAINARDI FOOD S.R.L., REPUBLIKA ITALIJA, OIB 31856011361 zastupanog po punomoćniku Nadija Benolić</izvorni_sadrzaj>
    <derivirana_varijabla naziv="DomainObject.Predmet.StrankaFormatedOIB_1">  FINANCIJSKA AGENCIJA, RC RIJEKA, PODRUŽNICA PULA, PULA, OIB 85821130368; MAINARDI FOOD S.R.L., REPUBLIKA ITALIJA, OIB 31856011361 zastupanog po punomoćniku Nadija Benolić</derivirana_varijabla>
  </DomainObject.Predmet.StrankaFormatedOIB>
  <DomainObject.Predmet.StrankaFormatedWithAdress>
    <izvorni_sadrzaj> FINANCIJSKA AGENCIJA, RC RIJEKA, PODRUŽNICA PULA, PULA, F. Kurelca 8, 51000 Rijeka; MAINARDI FOOD S.R.L., REPUBLIKA ITALIJA, Via Del Lavoro Artigiano 7b, 34077 Ronchi Dei Legionari zastupanog po punomoćniku Nadija Benolić</izvorni_sadrzaj>
    <derivirana_varijabla naziv="DomainObject.Predmet.StrankaFormatedWithAdress_1"> FINANCIJSKA AGENCIJA, RC RIJEKA, PODRUŽNICA PULA, PULA, F. Kurelca 8, 51000 Rijeka; MAINARDI FOOD S.R.L., REPUBLIKA ITALIJA, Via Del Lavoro Artigiano 7b, 34077 Ronchi Dei Legionari zastupanog po punomoćniku Nadija Benolić</derivirana_varijabla>
  </DomainObject.Predmet.StrankaFormatedWithAdress>
  <DomainObject.Predmet.StrankaFormatedWithAdressOIB>
    <izvorni_sadrzaj> FINANCIJSKA AGENCIJA, RC RIJEKA, PODRUŽNICA PULA, PULA, OIB 85821130368, F. Kurelca 8, 51000 Rijeka; MAINARDI FOOD S.R.L., REPUBLIKA ITALIJA, OIB 31856011361, Via Del Lavoro Artigiano 7b, 34077 Ronchi Dei Legionari zastupanog po punomoćniku Nadija Benolić</izvorni_sadrzaj>
    <derivirana_varijabla naziv="DomainObject.Predmet.StrankaFormatedWithAdressOIB_1"> FINANCIJSKA AGENCIJA, RC RIJEKA, PODRUŽNICA PULA, PULA, OIB 85821130368, F. Kurelca 8, 51000 Rijeka; MAINARDI FOOD S.R.L., REPUBLIKA ITALIJA, OIB 31856011361, Via Del Lavoro Artigiano 7b, 34077 Ronchi Dei Legionari zastupanog po punomoćniku Nadija Benolić</derivirana_varijabla>
  </DomainObject.Predmet.StrankaFormatedWithAdressOIB>
  <DomainObject.Predmet.StrankaWithAdress>
    <izvorni_sadrzaj>FINANCIJSKA AGENCIJA, RC RIJEKA, PODRUŽNICA PULA, PULA F. Kurelca 8,51000 Rijeka,MAINARDI FOOD S.R.L., REPUBLIKA ITALIJA Via Del Lavoro Artigiano 7b,34077 Ronchi Dei Legionari</izvorni_sadrzaj>
    <derivirana_varijabla naziv="DomainObject.Predmet.StrankaWithAdress_1">FINANCIJSKA AGENCIJA, RC RIJEKA, PODRUŽNICA PULA, PULA F. Kurelca 8,51000 Rijeka,MAINARDI FOOD S.R.L., REPUBLIKA ITALIJA Via Del Lavoro Artigiano 7b,34077 Ronchi Dei Legionari</derivirana_varijabla>
  </DomainObject.Predmet.StrankaWithAdress>
  <DomainObject.Predmet.StrankaWithAdressOIB>
    <izvorni_sadrzaj>FINANCIJSKA AGENCIJA, RC RIJEKA, PODRUŽNICA PULA, PULA, OIB 85821130368, F. Kurelca 8,51000 Rijeka,MAINARDI FOOD S.R.L., REPUBLIKA ITALIJA, OIB 31856011361, Via Del Lavoro Artigiano 7b,34077 Ronchi Dei Legionari</izvorni_sadrzaj>
    <derivirana_varijabla naziv="DomainObject.Predmet.StrankaWithAdressOIB_1">FINANCIJSKA AGENCIJA, RC RIJEKA, PODRUŽNICA PULA, PULA, OIB 85821130368, F. Kurelca 8,51000 Rijeka,MAINARDI FOOD S.R.L., REPUBLIKA ITALIJA, OIB 31856011361, Via Del Lavoro Artigiano 7b,34077 Ronchi Dei Legionari</derivirana_varijabla>
  </DomainObject.Predmet.StrankaWithAdressOIB>
  <DomainObject.Predmet.StrankaNazivFormated>
    <izvorni_sadrzaj>FINANCIJSKA AGENCIJA, RC RIJEKA, PODRUŽNICA PULA, PULA,MAINARDI FOOD S.R.L., REPUBLIKA ITALIJA</izvorni_sadrzaj>
    <derivirana_varijabla naziv="DomainObject.Predmet.StrankaNazivFormated_1">FINANCIJSKA AGENCIJA, RC RIJEKA, PODRUŽNICA PULA, PULA,MAINARDI FOOD S.R.L., REPUBLIKA ITALIJA</derivirana_varijabla>
  </DomainObject.Predmet.StrankaNazivFormated>
  <DomainObject.Predmet.StrankaNazivFormatedOIB>
    <izvorni_sadrzaj>FINANCIJSKA AGENCIJA, RC RIJEKA, PODRUŽNICA PULA, PULA, OIB 85821130368,MAINARDI FOOD S.R.L., REPUBLIKA ITALIJA, OIB 31856011361</izvorni_sadrzaj>
    <derivirana_varijabla naziv="DomainObject.Predmet.StrankaNazivFormatedOIB_1">FINANCIJSKA AGENCIJA, RC RIJEKA, PODRUŽNICA PULA, PULA, OIB 85821130368,MAINARDI FOOD S.R.L., REPUBLIKA ITALIJA, OIB 31856011361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21492.59</izvorni_sadrzaj>
    <derivirana_varijabla naziv="DomainObject.Predmet.TrenutnaVrijednost_1">21492.59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  <item>MAINARDI FOOD S.R.L., REPUBLIKA ITALIJA zastupanog po punomoćniku Nadija Benolić</item>
    </izvorni_sadrzaj>
    <derivirana_varijabla naziv="DomainObject.Predmet.StrankaListFormated_1">
      <item>FINANCIJSKA AGENCIJA, RC RIJEKA, PODRUŽNICA PULA, PULA</item>
      <item>MAINARDI FOOD S.R.L., REPUBLIKA ITALIJA zastupanog po punomoćniku Nadija Benolić</item>
    </derivirana_varijabla>
  </DomainObject.Predmet.StrankaListFormated>
  <DomainObject.Predmet.StrankaListFormatedOIB>
    <izvorni_sadrzaj>
      <item>FINANCIJSKA AGENCIJA, RC RIJEKA, PODRUŽNICA PULA, PULA, OIB 85821130368</item>
      <item>MAINARDI FOOD S.R.L., REPUBLIKA ITALIJA, OIB 31856011361 zastupanog po punomoćniku Nadija Benolić</item>
    </izvorni_sadrzaj>
    <derivirana_varijabla naziv="DomainObject.Predmet.StrankaListFormatedOIB_1">
      <item>FINANCIJSKA AGENCIJA, RC RIJEKA, PODRUŽNICA PULA, PULA, OIB 85821130368</item>
      <item>MAINARDI FOOD S.R.L., REPUBLIKA ITALIJA, OIB 31856011361 zastupanog po punomoćniku Nadija Benolić</item>
    </derivirana_varijabla>
  </DomainObject.Predmet.StrankaListFormatedOIB>
  <DomainObject.Predmet.StrankaListFormatedWithAdress>
    <izvorni_sadrzaj>
      <item>FINANCIJSKA AGENCIJA, RC RIJEKA, PODRUŽNICA PULA, PULA, F. Kurelca 8, 51000 Rijeka</item>
      <item>MAINARDI FOOD S.R.L., REPUBLIKA ITALIJA, Via Del Lavoro Artigiano 7b, 34077 Ronchi Dei Legionari zastupanog po punomoćniku Nadija Benolić</item>
    </izvorni_sadrzaj>
    <derivirana_varijabla naziv="DomainObject.Predmet.StrankaListFormatedWithAdress_1">
      <item>FINANCIJSKA AGENCIJA, RC RIJEKA, PODRUŽNICA PULA, PULA, F. Kurelca 8, 51000 Rijeka</item>
      <item>MAINARDI FOOD S.R.L., REPUBLIKA ITALIJA, Via Del Lavoro Artigiano 7b, 34077 Ronchi Dei Legionari zastupanog po punomoćniku Nadija Benolić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MAINARDI FOOD S.R.L., REPUBLIKA ITALIJA, OIB 31856011361, Via Del Lavoro Artigiano 7b, 34077 Ronchi Dei Legionari zastupanog po punomoćniku Nadija Benolić</item>
    </izvorni_sadrzaj>
    <derivirana_varijabla naziv="DomainObject.Predmet.StrankaListFormatedWithAdressOIB_1">
      <item>FINANCIJSKA AGENCIJA, RC RIJEKA, PODRUŽNICA PULA, PULA, OIB 85821130368, F. Kurelca 8, 51000 Rijeka</item>
      <item>MAINARDI FOOD S.R.L., REPUBLIKA ITALIJA, OIB 31856011361, Via Del Lavoro Artigiano 7b, 34077 Ronchi Dei Legionari zastupanog po punomoćniku Nadija Benolić</item>
    </derivirana_varijabla>
  </DomainObject.Predmet.StrankaListFormatedWithAdressOIB>
  <DomainObject.Predmet.StrankaListNazivFormated>
    <izvorni_sadrzaj>
      <item>FINANCIJSKA AGENCIJA, RC RIJEKA, PODRUŽNICA PULA, PULA</item>
      <item>MAINARDI FOOD S.R.L., REPUBLIKA ITALIJA</item>
    </izvorni_sadrzaj>
    <derivirana_varijabla naziv="DomainObject.Predmet.StrankaListNazivFormated_1">
      <item>FINANCIJSKA AGENCIJA, RC RIJEKA, PODRUŽNICA PULA, PULA</item>
      <item>MAINARDI FOOD S.R.L., REPUBLIKA ITALIJA</item>
    </derivirana_varijabla>
  </DomainObject.Predmet.StrankaListNazivFormated>
  <DomainObject.Predmet.StrankaListNazivFormatedOIB>
    <izvorni_sadrzaj>
      <item>FINANCIJSKA AGENCIJA, RC RIJEKA, PODRUŽNICA PULA, PULA, OIB 85821130368</item>
      <item>MAINARDI FOOD S.R.L., REPUBLIKA ITALIJA, OIB 31856011361</item>
    </izvorni_sadrzaj>
    <derivirana_varijabla naziv="DomainObject.Predmet.StrankaListNazivFormatedOIB_1">
      <item>FINANCIJSKA AGENCIJA, RC RIJEKA, PODRUŽNICA PULA, PULA, OIB 85821130368</item>
      <item>MAINARDI FOOD S.R.L., REPUBLIKA ITALIJA, OIB 31856011361</item>
    </derivirana_varijabla>
  </DomainObject.Predmet.StrankaListNazivFormatedOIB>
  <DomainObject.Predmet.ProtuStrankaListFormated>
    <izvorni_sadrzaj>
      <item>I. M. TRADE d.o.o. UMAG</item>
    </izvorni_sadrzaj>
    <derivirana_varijabla naziv="DomainObject.Predmet.ProtuStrankaListFormated_1">
      <item>I. M. TRADE d.o.o. UMAG</item>
    </derivirana_varijabla>
  </DomainObject.Predmet.ProtuStrankaListFormated>
  <DomainObject.Predmet.ProtuStrankaListFormatedOIB>
    <izvorni_sadrzaj>
      <item>I. M. TRADE d.o.o. UMAG, OIB 84756265615</item>
    </izvorni_sadrzaj>
    <derivirana_varijabla naziv="DomainObject.Predmet.ProtuStrankaListFormatedOIB_1">
      <item>I. M. TRADE d.o.o. UMAG, OIB 84756265615</item>
    </derivirana_varijabla>
  </DomainObject.Predmet.ProtuStrankaListFormatedOIB>
  <DomainObject.Predmet.ProtuStrankaListFormatedWithAdress>
    <izvorni_sadrzaj>
      <item>I. M. TRADE d.o.o. UMAG, Zemljoradnička 7, 52470 Umag</item>
    </izvorni_sadrzaj>
    <derivirana_varijabla naziv="DomainObject.Predmet.ProtuStrankaListFormatedWithAdress_1">
      <item>I. M. TRADE d.o.o. UMAG, Zemljoradnička 7, 52470 Umag</item>
    </derivirana_varijabla>
  </DomainObject.Predmet.ProtuStrankaListFormatedWithAdress>
  <DomainObject.Predmet.ProtuStrankaListFormatedWithAdressOIB>
    <izvorni_sadrzaj>
      <item>I. M. TRADE d.o.o. UMAG, OIB 84756265615, Zemljoradnička 7, 52470 Umag</item>
    </izvorni_sadrzaj>
    <derivirana_varijabla naziv="DomainObject.Predmet.ProtuStrankaListFormatedWithAdressOIB_1">
      <item>I. M. TRADE d.o.o. UMAG, OIB 84756265615, Zemljoradnička 7, 52470 Umag</item>
    </derivirana_varijabla>
  </DomainObject.Predmet.ProtuStrankaListFormatedWithAdressOIB>
  <DomainObject.Predmet.ProtuStrankaListNazivFormated>
    <izvorni_sadrzaj>
      <item>I. M. TRADE d.o.o. UMAG</item>
    </izvorni_sadrzaj>
    <derivirana_varijabla naziv="DomainObject.Predmet.ProtuStrankaListNazivFormated_1">
      <item>I. M. TRADE d.o.o. UMAG</item>
    </derivirana_varijabla>
  </DomainObject.Predmet.ProtuStrankaListNazivFormated>
  <DomainObject.Predmet.ProtuStrankaListNazivFormatedOIB>
    <izvorni_sadrzaj>
      <item>I. M. TRADE d.o.o. UMAG, OIB 84756265615</item>
    </izvorni_sadrzaj>
    <derivirana_varijabla naziv="DomainObject.Predmet.ProtuStrankaListNazivFormatedOIB_1">
      <item>I. M. TRADE d.o.o. UMAG, OIB 84756265615</item>
    </derivirana_varijabla>
  </DomainObject.Predmet.ProtuStrankaListNazivFormatedOIB>
  <DomainObject.Predmet.OstaliListFormated>
    <izvorni_sadrzaj>
      <item>Nadija Benolić punomoćnik sudionika u postupku MAINARDI FOOD S.R.L., REPUBLIKA ITALIJA</item>
    </izvorni_sadrzaj>
    <derivirana_varijabla naziv="DomainObject.Predmet.OstaliListFormated_1">
      <item>Nadija Benolić punomoćnik sudionika u postupku MAINARDI FOOD S.R.L., REPUBLIKA ITALIJA</item>
    </derivirana_varijabla>
  </DomainObject.Predmet.OstaliListFormated>
  <DomainObject.Predmet.OstaliListFormatedOIB>
    <izvorni_sadrzaj>
      <item>Nadija Benolić, OIB 30870764620 punomoćnik sudionika u postupku MAINARDI FOOD S.R.L., REPUBLIKA ITALIJA</item>
    </izvorni_sadrzaj>
    <derivirana_varijabla naziv="DomainObject.Predmet.OstaliListFormatedOIB_1">
      <item>Nadija Benolić, OIB 30870764620 punomoćnik sudionika u postupku MAINARDI FOOD S.R.L., REPUBLIKA ITALIJA</item>
    </derivirana_varijabla>
  </DomainObject.Predmet.OstaliListFormatedOIB>
  <DomainObject.Predmet.OstaliListFormatedWithAdress>
    <izvorni_sadrzaj>
      <item>Nadija Benolić, Trgovačka 2 a, 52470 Umag punomoćnik sudionika u postupku MAINARDI FOOD S.R.L., REPUBLIKA ITALIJA</item>
    </izvorni_sadrzaj>
    <derivirana_varijabla naziv="DomainObject.Predmet.OstaliListFormatedWithAdress_1">
      <item>Nadija Benolić, Trgovačka 2 a, 52470 Umag punomoćnik sudionika u postupku MAINARDI FOOD S.R.L., REPUBLIKA ITALIJA</item>
    </derivirana_varijabla>
  </DomainObject.Predmet.OstaliListFormatedWithAdress>
  <DomainObject.Predmet.OstaliListFormatedWithAdressOIB>
    <izvorni_sadrzaj>
      <item>Nadija Benolić, OIB 30870764620, Trgovačka 2 a, 52470 Umag punomoćnik sudionika u postupku MAINARDI FOOD S.R.L., REPUBLIKA ITALIJA</item>
    </izvorni_sadrzaj>
    <derivirana_varijabla naziv="DomainObject.Predmet.OstaliListFormatedWithAdressOIB_1">
      <item>Nadija Benolić, OIB 30870764620, Trgovačka 2 a, 52470 Umag punomoćnik sudionika u postupku MAINARDI FOOD S.R.L., REPUBLIKA ITALIJA</item>
    </derivirana_varijabla>
  </DomainObject.Predmet.OstaliListFormatedWithAdressOIB>
  <DomainObject.Predmet.OstaliListNazivFormated>
    <izvorni_sadrzaj>
      <item>Nadija Benolić</item>
    </izvorni_sadrzaj>
    <derivirana_varijabla naziv="DomainObject.Predmet.OstaliListNazivFormated_1">
      <item>Nadija Benolić</item>
    </derivirana_varijabla>
  </DomainObject.Predmet.OstaliListNazivFormated>
  <DomainObject.Predmet.OstaliListNazivFormatedOIB>
    <izvorni_sadrzaj>
      <item>Nadija Benolić, OIB 30870764620</item>
    </izvorni_sadrzaj>
    <derivirana_varijabla naziv="DomainObject.Predmet.OstaliListNazivFormatedOIB_1"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I. M. TRADE d.o.o. UMAG</izvorni_sadrzaj>
    <derivirana_varijabla naziv="DomainObject.Predmet.ProtustrankaIDrugi_1">I. M. TRADE d.o.o. UMAG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I. M. TRADE d.o.o. UMAG, OIB 84756265615, Zemljoradnička 7, 52470 Umag</izvorni_sadrzaj>
    <derivirana_varijabla naziv="DomainObject.Predmet.ProtustrankaIDrugiAdressOIB_1">I. M. TRADE d.o.o. UMAG, OIB 84756265615, Zemljoradnička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M. TRADE d.o.o. UMAG</item>
      <item>Nadija Benolić</item>
      <item>MAINARDI FOOD S.R.L., REPUBLIKA ITALIJA</item>
    </izvorni_sadrzaj>
    <derivirana_varijabla naziv="DomainObject.Predmet.SudioniciListNaziv_1">
      <item>FINANCIJSKA AGENCIJA, RC RIJEKA, PODRUŽNICA PULA, PULA</item>
      <item>I. M. TRADE d.o.o. UMAG</item>
      <item>Nadija Benolić</item>
      <item>MAINARDI FOOD S.R.L., REPUBLIKA ITALIJA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I. M. TRADE d.o.o. UMAG, OIB 84756265615, Zemljoradnička 7,52470 Umag</item>
      <item>Nadija Benolić, OIB 30870764620, Trgovačka 2 a,52470 Umag</item>
      <item>MAINARDI FOOD S.R.L., REPUBLIKA ITALIJA, OIB 31856011361, Via Del Lavoro Artigiano 7b,34077 Ronchi Dei Legionari</item>
    </izvorni_sadrzaj>
    <derivirana_varijabla naziv="DomainObject.Predmet.SudioniciListAdressOIB_1">
      <item>FINANCIJSKA AGENCIJA, RC RIJEKA, PODRUŽNICA PULA, PULA, OIB 85821130368, F. Kurelca 8,51000 Rijeka</item>
      <item>I. M. TRADE d.o.o. UMAG, OIB 84756265615, Zemljoradnička 7,52470 Umag</item>
      <item>Nadija Benolić, OIB 30870764620, Trgovačka 2 a,52470 Umag</item>
      <item>MAINARDI FOOD S.R.L., REPUBLIKA ITALIJA, OIB 31856011361, Via Del Lavoro Artigiano 7b,34077 Ronchi Dei Legionari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84756265615</item>
      <item>, OIB 30870764620</item>
      <item>, OIB 31856011361</item>
    </izvorni_sadrzaj>
    <derivirana_varijabla naziv="DomainObject.Predmet.SudioniciListNazivOIB_1">
      <item>, OIB 85821130368</item>
      <item>, OIB 84756265615</item>
      <item>, OIB 30870764620</item>
      <item>, OIB 31856011361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St-162/2018-11</izvorni_sadrzaj>
    <derivirana_varijabla naziv="DomainObject.PredzadnjaOdlukaIzPredmeta.Oznaka_1">St-162/2018-11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535</properties:Characters>
  <properties:Lines>44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2018-11-07T07:18:00Z</dcterms:created>
  <dc:creator>Jasmina Matika</dc:creator>
  <cp:lastModifiedBy>Jasmina Matika</cp:lastModifiedBy>
  <dcterms:modified xmlns:xsi="http://www.w3.org/2001/XMLSchema-instance" xsi:type="dcterms:W3CDTF">2018-11-07T07:53:00Z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(St-162-18 - POZIV NA ROČIŠTE RADI UTVRĐENJA DA LI JE IMOVINA DUŽNIKA DOVOLJNA ZA NAMIRENJE TROŠKOVA POSTUPKA I 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