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b35c" w14:paraId="90db35c" w:rsidRDefault="0078350E" w:rsidP="0078350E" w:rsidR="0078350E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1.St</w:t>
      </w:r>
      <w:proofErr w:type="gramEnd"/>
      <w:r>
        <w:rPr>
          <w:b/>
        </w:rPr>
        <w:t>-</w:t>
      </w:r>
      <w:r w:rsidR="00A0408F">
        <w:rPr>
          <w:b/>
        </w:rPr>
        <w:t>259</w:t>
      </w:r>
      <w:r w:rsidR="00092040">
        <w:rPr>
          <w:b/>
        </w:rPr>
        <w:t>/201</w:t>
      </w:r>
      <w:r w:rsidR="00A0408F">
        <w:rPr>
          <w:b/>
        </w:rPr>
        <w:t>8</w:t>
      </w:r>
    </w:p>
    <w:p w:rsidRDefault="0078350E" w:rsidP="0078350E" w:rsidR="0078350E"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8350E" w:rsidP="0078350E" w:rsidR="0078350E"/>
    <w:p w:rsidRDefault="0078350E" w:rsidP="0078350E" w:rsidR="0078350E" w:rsidRPr="0078350E">
      <w:pPr>
        <w:rPr>
          <w:b/>
        </w:rPr>
      </w:pPr>
      <w:r w:rsidRPr="0078350E">
        <w:rPr>
          <w:b/>
        </w:rPr>
        <w:t>REPUBLIKA HRVATSKA</w:t>
      </w:r>
    </w:p>
    <w:p w:rsidRDefault="0078350E" w:rsidP="0078350E" w:rsidR="0078350E" w:rsidRPr="0078350E">
      <w:pPr>
        <w:rPr>
          <w:b/>
        </w:rPr>
      </w:pPr>
      <w:r w:rsidRPr="0078350E">
        <w:rPr>
          <w:b/>
        </w:rPr>
        <w:t>TRGOVAČKI SUD SPLIT</w:t>
      </w:r>
    </w:p>
    <w:p w:rsidRDefault="0078350E" w:rsidP="0078350E" w:rsidR="0078350E" w:rsidRPr="0078350E">
      <w:pPr>
        <w:rPr>
          <w:b/>
        </w:rPr>
      </w:pPr>
      <w:r w:rsidRPr="0078350E">
        <w:rPr>
          <w:b/>
        </w:rPr>
        <w:t xml:space="preserve">Split, </w:t>
      </w:r>
      <w:proofErr w:type="spellStart"/>
      <w:r w:rsidRPr="0078350E">
        <w:rPr>
          <w:b/>
        </w:rPr>
        <w:t>Sukoišanska</w:t>
      </w:r>
      <w:proofErr w:type="spellEnd"/>
      <w:r w:rsidRPr="0078350E">
        <w:rPr>
          <w:b/>
        </w:rPr>
        <w:t xml:space="preserve"> 6</w:t>
      </w:r>
      <w:r>
        <w:tab/>
      </w:r>
      <w:r>
        <w:tab/>
      </w:r>
      <w:r>
        <w:tab/>
      </w:r>
      <w:r>
        <w:tab/>
      </w:r>
    </w:p>
    <w:p w:rsidRDefault="0078350E" w:rsidP="0078350E" w:rsidR="0078350E"/>
    <w:p w:rsidRDefault="0078350E" w:rsidP="0078350E" w:rsidR="0078350E" w:rsidRPr="009D7153">
      <w:pPr>
        <w:jc w:val="center"/>
        <w:rPr>
          <w:b/>
        </w:rPr>
      </w:pPr>
      <w:r w:rsidRPr="009D7153">
        <w:rPr>
          <w:b/>
        </w:rPr>
        <w:t>U   I M E   R E P U B L I K E   H R V A T S K E</w:t>
      </w:r>
    </w:p>
    <w:p w:rsidRDefault="0078350E" w:rsidP="0078350E" w:rsidR="0078350E" w:rsidRPr="009D7153">
      <w:pPr>
        <w:jc w:val="center"/>
        <w:rPr>
          <w:b/>
        </w:rPr>
      </w:pPr>
    </w:p>
    <w:p w:rsidRDefault="0078350E" w:rsidP="0078350E" w:rsidR="0078350E" w:rsidRPr="009D7153">
      <w:pPr>
        <w:jc w:val="center"/>
        <w:rPr>
          <w:b/>
        </w:rPr>
      </w:pPr>
      <w:r w:rsidRPr="009D7153">
        <w:rPr>
          <w:b/>
        </w:rPr>
        <w:t>R J E Š E N J E</w:t>
      </w:r>
    </w:p>
    <w:p w:rsidRDefault="0078350E" w:rsidP="009D7153" w:rsidR="0078350E" w:rsidRPr="009D7153">
      <w:pPr>
        <w:pStyle w:val="Bezproreda"/>
      </w:pPr>
    </w:p>
    <w:p w:rsidRDefault="009D7153" w:rsidP="009D7153" w:rsidR="0078350E">
      <w:pPr>
        <w:pStyle w:val="Bezproreda"/>
        <w:ind w:firstLine="708"/>
      </w:pPr>
      <w:r>
        <w:t xml:space="preserve">TRGOVAČKI SUD U SPLITU </w:t>
      </w:r>
      <w:r w:rsidR="0078350E">
        <w:t xml:space="preserve">, </w:t>
      </w:r>
      <w:proofErr w:type="spellStart"/>
      <w:r w:rsidR="0078350E">
        <w:t>po</w:t>
      </w:r>
      <w:proofErr w:type="spellEnd"/>
      <w:r w:rsidR="0078350E">
        <w:t xml:space="preserve"> </w:t>
      </w:r>
      <w:proofErr w:type="spellStart"/>
      <w:r w:rsidR="00FE1819">
        <w:t>s</w:t>
      </w:r>
      <w:r w:rsidR="0078350E">
        <w:t>ucu</w:t>
      </w:r>
      <w:proofErr w:type="spellEnd"/>
      <w:r w:rsidR="0078350E">
        <w:t xml:space="preserve"> </w:t>
      </w:r>
      <w:proofErr w:type="spellStart"/>
      <w:r w:rsidR="0078350E">
        <w:t>ovog</w:t>
      </w:r>
      <w:proofErr w:type="spellEnd"/>
      <w:r w:rsidR="0078350E">
        <w:t xml:space="preserve"> </w:t>
      </w:r>
      <w:proofErr w:type="spellStart"/>
      <w:r w:rsidR="0078350E">
        <w:t>suda</w:t>
      </w:r>
      <w:proofErr w:type="spellEnd"/>
      <w:r w:rsidR="0078350E">
        <w:t xml:space="preserve"> </w:t>
      </w:r>
      <w:proofErr w:type="spellStart"/>
      <w:r w:rsidR="0078350E">
        <w:t>Velimiru</w:t>
      </w:r>
      <w:proofErr w:type="spellEnd"/>
      <w:r w:rsidR="0078350E">
        <w:t xml:space="preserve"> </w:t>
      </w:r>
      <w:proofErr w:type="spellStart"/>
      <w:r w:rsidR="0078350E">
        <w:t>Vukoviću</w:t>
      </w:r>
      <w:proofErr w:type="spellEnd"/>
      <w:r w:rsidR="0078350E">
        <w:t xml:space="preserve"> , </w:t>
      </w:r>
      <w:proofErr w:type="spellStart"/>
      <w:r w:rsidR="0078350E">
        <w:t>odlučujući</w:t>
      </w:r>
      <w:proofErr w:type="spellEnd"/>
      <w:r w:rsidR="0078350E">
        <w:t xml:space="preserve"> o </w:t>
      </w:r>
      <w:proofErr w:type="spellStart"/>
      <w:r w:rsidR="0078350E">
        <w:t>zahtjevu</w:t>
      </w:r>
      <w:proofErr w:type="spellEnd"/>
      <w:r w:rsidR="0078350E">
        <w:t xml:space="preserve"> F</w:t>
      </w:r>
      <w:r w:rsidR="00FE1819">
        <w:t xml:space="preserve">INANCIJSKE AGENCIJE </w:t>
      </w:r>
      <w:r w:rsidR="0078350E">
        <w:t>, RC Spli</w:t>
      </w:r>
      <w:r w:rsidR="00FE1819">
        <w:t xml:space="preserve">t, </w:t>
      </w:r>
      <w:proofErr w:type="spellStart"/>
      <w:r w:rsidR="00FE1819">
        <w:t>Mažuranićevo</w:t>
      </w:r>
      <w:proofErr w:type="spellEnd"/>
      <w:r w:rsidR="00FE1819">
        <w:t xml:space="preserve"> </w:t>
      </w:r>
      <w:proofErr w:type="spellStart"/>
      <w:r w:rsidR="00FE1819">
        <w:t>šetalište</w:t>
      </w:r>
      <w:proofErr w:type="spellEnd"/>
      <w:r w:rsidR="00FE1819">
        <w:t xml:space="preserve"> 24 b, OIB: </w:t>
      </w:r>
      <w:r w:rsidR="00FE1819" w:rsidRPr="00FE1819">
        <w:t>85821130368</w:t>
      </w:r>
      <w:r w:rsidR="00092040">
        <w:t xml:space="preserve"> </w:t>
      </w:r>
      <w:r w:rsidR="00FE1819">
        <w:t xml:space="preserve">, </w:t>
      </w:r>
      <w:r w:rsidR="0078350E">
        <w:t xml:space="preserve"> </w:t>
      </w:r>
      <w:proofErr w:type="spellStart"/>
      <w:r w:rsidR="0078350E">
        <w:t>za</w:t>
      </w:r>
      <w:proofErr w:type="spellEnd"/>
      <w:r w:rsidR="0078350E">
        <w:t xml:space="preserve"> </w:t>
      </w:r>
      <w:proofErr w:type="spellStart"/>
      <w:r w:rsidR="0078350E">
        <w:t>provedbu</w:t>
      </w:r>
      <w:proofErr w:type="spellEnd"/>
      <w:r w:rsidR="0078350E">
        <w:t xml:space="preserve"> </w:t>
      </w:r>
      <w:proofErr w:type="spellStart"/>
      <w:r w:rsidR="0078350E">
        <w:t>skraćenog</w:t>
      </w:r>
      <w:proofErr w:type="spellEnd"/>
      <w:r w:rsidR="0078350E">
        <w:t xml:space="preserve"> </w:t>
      </w:r>
      <w:proofErr w:type="spellStart"/>
      <w:r w:rsidR="0078350E">
        <w:t>stečajnog</w:t>
      </w:r>
      <w:proofErr w:type="spellEnd"/>
      <w:r w:rsidR="0078350E">
        <w:t xml:space="preserve"> </w:t>
      </w:r>
      <w:proofErr w:type="spellStart"/>
      <w:r w:rsidR="0078350E">
        <w:t>postupka</w:t>
      </w:r>
      <w:proofErr w:type="spellEnd"/>
      <w:r w:rsidR="0078350E">
        <w:t xml:space="preserve"> </w:t>
      </w:r>
      <w:proofErr w:type="spellStart"/>
      <w:r w:rsidR="0078350E">
        <w:t>nad</w:t>
      </w:r>
      <w:proofErr w:type="spellEnd"/>
      <w:r w:rsidR="0078350E">
        <w:t xml:space="preserve"> </w:t>
      </w:r>
      <w:proofErr w:type="spellStart"/>
      <w:r w:rsidR="0078350E">
        <w:t>d</w:t>
      </w:r>
      <w:r>
        <w:t>užnikom</w:t>
      </w:r>
      <w:proofErr w:type="spellEnd"/>
      <w:r w:rsidR="00A0408F">
        <w:t xml:space="preserve">  </w:t>
      </w:r>
      <w:r w:rsidR="00A0408F">
        <w:rPr>
          <w:lang w:val="hr-HR"/>
        </w:rPr>
        <w:t xml:space="preserve">MAKROCHEM d.o.o. u likvidaciji, OIB: 22882982418, Kvaternikova 32,Split, </w:t>
      </w:r>
      <w:r>
        <w:t xml:space="preserve">dana </w:t>
      </w:r>
      <w:r w:rsidR="00A0408F">
        <w:t xml:space="preserve">10.rujna </w:t>
      </w:r>
      <w:r w:rsidR="00092040">
        <w:t xml:space="preserve"> 2018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</w:p>
    <w:p w:rsidRDefault="0078350E" w:rsidP="009D7153" w:rsidR="0078350E">
      <w:pPr>
        <w:pStyle w:val="Bezproreda"/>
      </w:pPr>
    </w:p>
    <w:p w:rsidRDefault="0078350E" w:rsidP="009D7153" w:rsidR="0078350E" w:rsidRPr="0078350E">
      <w:pPr>
        <w:pStyle w:val="Bezproreda"/>
        <w:jc w:val="center"/>
      </w:pPr>
      <w:r>
        <w:t xml:space="preserve">r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j e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 w:rsidR="00092040">
        <w:t xml:space="preserve"> </w:t>
      </w:r>
      <w:r w:rsidR="00A0408F">
        <w:rPr>
          <w:lang w:val="hr-HR"/>
        </w:rPr>
        <w:t>MAKROCHEM d.o.o. u likvidaciji, OIB: 22882982418, Kvaternikova 32</w:t>
      </w:r>
      <w:proofErr w:type="gramStart"/>
      <w:r w:rsidR="00A0408F">
        <w:rPr>
          <w:lang w:val="hr-HR"/>
        </w:rPr>
        <w:t>,Split</w:t>
      </w:r>
      <w:proofErr w:type="gramEnd"/>
      <w:r w:rsidR="00A0408F">
        <w:rPr>
          <w:lang w:val="hr-HR"/>
        </w:rPr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jc w:val="center"/>
      </w:pPr>
      <w:proofErr w:type="spellStart"/>
      <w:r>
        <w:t>Obrazloženje</w:t>
      </w:r>
      <w:proofErr w:type="spellEnd"/>
      <w:r>
        <w:t>:</w:t>
      </w:r>
    </w:p>
    <w:p w:rsidRDefault="0078350E" w:rsidP="009D7153" w:rsidR="0078350E">
      <w:pPr>
        <w:pStyle w:val="Bezproreda"/>
      </w:pPr>
    </w:p>
    <w:p w:rsidRDefault="0078350E" w:rsidP="009D7153" w:rsidR="00A0408F">
      <w:pPr>
        <w:pStyle w:val="Bezproreda"/>
        <w:ind w:firstLine="708"/>
        <w:rPr>
          <w:lang w:val="hr-HR"/>
        </w:rPr>
      </w:pPr>
      <w:proofErr w:type="spellStart"/>
      <w:r>
        <w:t>Predlagatelj</w:t>
      </w:r>
      <w:proofErr w:type="spellEnd"/>
      <w:r>
        <w:t xml:space="preserve"> je </w:t>
      </w:r>
      <w:r w:rsidR="00092040">
        <w:t>2</w:t>
      </w:r>
      <w:r w:rsidR="00A0408F">
        <w:t>9</w:t>
      </w:r>
      <w:r w:rsidR="00C37A27">
        <w:t>.</w:t>
      </w:r>
      <w:r w:rsidR="00A0408F">
        <w:t>ožujka 2018</w:t>
      </w:r>
      <w:proofErr w:type="gramStart"/>
      <w:r w:rsidR="00A0408F">
        <w:t>.</w:t>
      </w:r>
      <w:r>
        <w:t>.</w:t>
      </w:r>
      <w:proofErr w:type="gramEnd"/>
      <w:r>
        <w:t xml:space="preserve">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A0408F">
        <w:rPr>
          <w:lang w:val="hr-HR"/>
        </w:rPr>
        <w:t>MAKROCHEM d.o.o. u likvidaciji, OIB: 22882982418, Kvaternikova 32,Split.</w:t>
      </w:r>
    </w:p>
    <w:p w:rsidRDefault="00A0408F" w:rsidP="009D7153" w:rsidR="00A0408F">
      <w:pPr>
        <w:pStyle w:val="Bezproreda"/>
        <w:ind w:firstLine="708"/>
        <w:rPr>
          <w:lang w:val="hr-HR"/>
        </w:rPr>
      </w:pPr>
    </w:p>
    <w:p w:rsidRDefault="0078350E" w:rsidP="009D7153" w:rsidR="0078350E">
      <w:pPr>
        <w:pStyle w:val="Bezproreda"/>
        <w:ind w:firstLine="708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primanja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odr</w:t>
      </w:r>
      <w:r w:rsidR="00A0408F">
        <w:t>edbom</w:t>
      </w:r>
      <w:proofErr w:type="spellEnd"/>
      <w:r w:rsidR="00A0408F">
        <w:t xml:space="preserve"> </w:t>
      </w:r>
      <w:proofErr w:type="spellStart"/>
      <w:r w:rsidR="00A0408F">
        <w:t>čl</w:t>
      </w:r>
      <w:proofErr w:type="spellEnd"/>
      <w:r w:rsidR="00A0408F">
        <w:t>.</w:t>
      </w:r>
      <w:proofErr w:type="gramEnd"/>
      <w:r w:rsidR="00A0408F">
        <w:t xml:space="preserve"> 430. </w:t>
      </w:r>
      <w:proofErr w:type="spellStart"/>
      <w:r w:rsidR="00A0408F">
        <w:t>Stečajnog</w:t>
      </w:r>
      <w:proofErr w:type="spellEnd"/>
      <w:r w:rsidR="00A0408F">
        <w:t xml:space="preserve"> </w:t>
      </w:r>
      <w:proofErr w:type="spellStart"/>
      <w:r w:rsidR="00A0408F">
        <w:t>zakona</w:t>
      </w:r>
      <w:proofErr w:type="spellEnd"/>
      <w:r w:rsidR="00A0408F">
        <w:t xml:space="preserve">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podatke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naznačenog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spellStart"/>
      <w:r>
        <w:t>Pregledom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čitanjem</w:t>
      </w:r>
      <w:proofErr w:type="spellEnd"/>
      <w:r>
        <w:t xml:space="preserve"> </w:t>
      </w:r>
      <w:proofErr w:type="spellStart"/>
      <w:r>
        <w:t>izvatka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Tt-</w:t>
      </w:r>
      <w:r w:rsidR="00EA476F">
        <w:t>1</w:t>
      </w:r>
      <w:r w:rsidR="00A0408F">
        <w:t>8</w:t>
      </w:r>
      <w:r w:rsidR="00EA476F">
        <w:t>/</w:t>
      </w:r>
      <w:r w:rsidR="00A0408F">
        <w:t>4186</w:t>
      </w:r>
      <w:r w:rsidR="00092040">
        <w:t xml:space="preserve"> - </w:t>
      </w:r>
      <w:r w:rsidR="00A0408F">
        <w:t>2</w:t>
      </w:r>
      <w:r>
        <w:t xml:space="preserve"> </w:t>
      </w:r>
      <w:proofErr w:type="spellStart"/>
      <w:proofErr w:type="gramStart"/>
      <w:r>
        <w:t>od</w:t>
      </w:r>
      <w:proofErr w:type="spellEnd"/>
      <w:r>
        <w:t xml:space="preserve"> </w:t>
      </w:r>
      <w:r w:rsidR="009D7153">
        <w:t xml:space="preserve"> </w:t>
      </w:r>
      <w:r w:rsidR="00092040">
        <w:t>2</w:t>
      </w:r>
      <w:r w:rsidR="00A0408F">
        <w:t>2</w:t>
      </w:r>
      <w:proofErr w:type="gramEnd"/>
      <w:r w:rsidR="009D7153">
        <w:t xml:space="preserve">. </w:t>
      </w:r>
      <w:proofErr w:type="spellStart"/>
      <w:proofErr w:type="gramStart"/>
      <w:r w:rsidR="00A0408F">
        <w:t>svibnja</w:t>
      </w:r>
      <w:proofErr w:type="spellEnd"/>
      <w:proofErr w:type="gramEnd"/>
      <w:r w:rsidR="00A0408F">
        <w:t xml:space="preserve"> </w:t>
      </w:r>
      <w:r w:rsidR="009D7153">
        <w:t>201</w:t>
      </w:r>
      <w:r w:rsidR="00A0408F">
        <w:t>8</w:t>
      </w:r>
      <w:r w:rsidR="009D7153">
        <w:t>.</w:t>
      </w:r>
      <w:r>
        <w:t xml:space="preserve"> </w:t>
      </w:r>
      <w:proofErr w:type="spellStart"/>
      <w:proofErr w:type="gramStart"/>
      <w:r>
        <w:t>godine</w:t>
      </w:r>
      <w:proofErr w:type="spellEnd"/>
      <w:proofErr w:type="gramEnd"/>
      <w:r>
        <w:t>,</w:t>
      </w:r>
      <w:r w:rsidR="00092040">
        <w:t xml:space="preserve"> </w:t>
      </w:r>
      <w:proofErr w:type="spellStart"/>
      <w:r w:rsidR="009D7153">
        <w:t>d</w:t>
      </w:r>
      <w:r>
        <w:t>užnik</w:t>
      </w:r>
      <w:proofErr w:type="spellEnd"/>
      <w:r>
        <w:t xml:space="preserve"> </w:t>
      </w:r>
      <w:proofErr w:type="spellStart"/>
      <w:r>
        <w:t>brisan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SZ-a,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sljedeće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: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</w:p>
    <w:p w:rsidRDefault="0078350E" w:rsidP="009D7153" w:rsidR="0078350E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</w:t>
      </w:r>
    </w:p>
    <w:p w:rsidRDefault="0078350E" w:rsidP="009D7153" w:rsidR="009D7153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9D7153" w:rsidP="009D7153" w:rsidR="009D7153">
      <w:pPr>
        <w:pStyle w:val="Bezproreda"/>
      </w:pPr>
      <w:r>
        <w:tab/>
      </w:r>
      <w:r>
        <w:tab/>
      </w:r>
    </w:p>
    <w:p w:rsidRDefault="009D7153" w:rsidP="009D7153" w:rsidR="009D7153">
      <w:pPr>
        <w:pStyle w:val="Bezproreda"/>
        <w:ind w:firstLine="708"/>
      </w:pPr>
    </w:p>
    <w:p w:rsidRDefault="009D7153" w:rsidP="009D7153" w:rsidR="009D7153">
      <w:pPr>
        <w:pStyle w:val="Bezproreda"/>
        <w:ind w:firstLine="708"/>
      </w:pPr>
    </w:p>
    <w:p w:rsidRDefault="009D7153" w:rsidP="009D7153" w:rsidR="009D7153" w:rsidRPr="009D7153">
      <w:pPr>
        <w:pStyle w:val="Bezproreda"/>
        <w:ind w:firstLine="708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proofErr w:type="gramStart"/>
      <w:r>
        <w:t>2</w:t>
      </w:r>
      <w:r>
        <w:tab/>
      </w:r>
      <w:r>
        <w:tab/>
      </w:r>
      <w:r>
        <w:tab/>
      </w:r>
      <w:r>
        <w:tab/>
      </w:r>
      <w:r w:rsidRPr="009D7153">
        <w:rPr>
          <w:b/>
        </w:rPr>
        <w:t>1.St-</w:t>
      </w:r>
      <w:r w:rsidR="00A0408F">
        <w:rPr>
          <w:b/>
        </w:rPr>
        <w:t>259/</w:t>
      </w:r>
      <w:r w:rsidRPr="009D7153">
        <w:rPr>
          <w:b/>
        </w:rPr>
        <w:t>201</w:t>
      </w:r>
      <w:r w:rsidR="00A0408F">
        <w:rPr>
          <w:b/>
        </w:rPr>
        <w:t>8</w:t>
      </w:r>
      <w:proofErr w:type="gramEnd"/>
    </w:p>
    <w:p w:rsidRDefault="009D7153" w:rsidP="009D7153" w:rsidR="009D7153">
      <w:pPr>
        <w:pStyle w:val="Bezproreda"/>
        <w:ind w:firstLine="708"/>
      </w:pPr>
    </w:p>
    <w:p w:rsidRDefault="0078350E" w:rsidP="009D7153" w:rsidR="00092040">
      <w:pPr>
        <w:pStyle w:val="Bezproreda"/>
        <w:ind w:firstLine="708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je u </w:t>
      </w:r>
      <w:proofErr w:type="spellStart"/>
      <w:proofErr w:type="gramStart"/>
      <w:r>
        <w:t>međuvremenu</w:t>
      </w:r>
      <w:proofErr w:type="spellEnd"/>
      <w:r>
        <w:t xml:space="preserve"> </w:t>
      </w:r>
      <w:r w:rsidR="009D7153">
        <w:t xml:space="preserve"> </w:t>
      </w:r>
      <w:proofErr w:type="spellStart"/>
      <w:r w:rsidR="009D7153">
        <w:t>dužnik</w:t>
      </w:r>
      <w:proofErr w:type="spellEnd"/>
      <w:proofErr w:type="gramEnd"/>
      <w:r w:rsidR="009D7153">
        <w:t xml:space="preserve"> </w:t>
      </w:r>
      <w:proofErr w:type="spellStart"/>
      <w:r w:rsidR="009D7153">
        <w:t>na</w:t>
      </w:r>
      <w:proofErr w:type="spellEnd"/>
      <w:r w:rsidR="009D7153">
        <w:t xml:space="preserve"> </w:t>
      </w:r>
      <w:proofErr w:type="spellStart"/>
      <w:r w:rsidR="009D7153">
        <w:t>temelju</w:t>
      </w:r>
      <w:proofErr w:type="spellEnd"/>
      <w:r w:rsidR="009D7153">
        <w:t xml:space="preserve"> </w:t>
      </w:r>
      <w:proofErr w:type="spellStart"/>
      <w:r w:rsidR="009D7153">
        <w:t>rješenja</w:t>
      </w:r>
      <w:proofErr w:type="spellEnd"/>
      <w:r w:rsidR="009D7153">
        <w:t xml:space="preserve"> </w:t>
      </w:r>
      <w:proofErr w:type="spellStart"/>
      <w:r w:rsidR="009D7153">
        <w:t>ovog</w:t>
      </w:r>
      <w:proofErr w:type="spellEnd"/>
      <w:r w:rsidR="009D7153">
        <w:t xml:space="preserve"> </w:t>
      </w:r>
      <w:proofErr w:type="spellStart"/>
      <w:r w:rsidR="009D7153">
        <w:t>suda</w:t>
      </w:r>
      <w:proofErr w:type="spellEnd"/>
      <w:r w:rsidR="009D7153">
        <w:t xml:space="preserve"> posl.br. </w:t>
      </w:r>
    </w:p>
    <w:p w:rsidRDefault="009D7153" w:rsidP="00092040" w:rsidR="0078350E">
      <w:pPr>
        <w:pStyle w:val="Bezproreda"/>
      </w:pPr>
      <w:r>
        <w:t>Tt-</w:t>
      </w:r>
      <w:r w:rsidR="00092040">
        <w:t>1</w:t>
      </w:r>
      <w:r w:rsidR="00A0408F">
        <w:t>8</w:t>
      </w:r>
      <w:r w:rsidR="00092040">
        <w:t>/</w:t>
      </w:r>
      <w:r w:rsidR="00A0408F">
        <w:t>4186</w:t>
      </w:r>
      <w:r w:rsidR="00092040">
        <w:t xml:space="preserve"> -</w:t>
      </w:r>
      <w:r w:rsidR="00A0408F">
        <w:t>2</w:t>
      </w:r>
      <w:r w:rsidR="00092040">
        <w:t xml:space="preserve">4 </w:t>
      </w:r>
      <w:proofErr w:type="gramStart"/>
      <w:r w:rsidR="00092040">
        <w:t>od  2</w:t>
      </w:r>
      <w:r w:rsidR="00A0408F">
        <w:t>2</w:t>
      </w:r>
      <w:proofErr w:type="gramEnd"/>
      <w:r w:rsidR="00092040">
        <w:t xml:space="preserve">. </w:t>
      </w:r>
      <w:proofErr w:type="spellStart"/>
      <w:proofErr w:type="gramStart"/>
      <w:r w:rsidR="00A0408F">
        <w:t>svibnja</w:t>
      </w:r>
      <w:proofErr w:type="spellEnd"/>
      <w:proofErr w:type="gramEnd"/>
      <w:r w:rsidR="00A0408F">
        <w:t xml:space="preserve"> 2018.</w:t>
      </w:r>
      <w:r>
        <w:t xml:space="preserve"> </w:t>
      </w:r>
      <w:proofErr w:type="spellStart"/>
      <w:proofErr w:type="gramStart"/>
      <w:r>
        <w:t>godine</w:t>
      </w:r>
      <w:proofErr w:type="spellEnd"/>
      <w:r>
        <w:t xml:space="preserve"> </w:t>
      </w:r>
      <w:r w:rsidR="0078350E">
        <w:t xml:space="preserve"> </w:t>
      </w:r>
      <w:proofErr w:type="spellStart"/>
      <w:r w:rsidR="0078350E">
        <w:t>brisan</w:t>
      </w:r>
      <w:proofErr w:type="spellEnd"/>
      <w:proofErr w:type="gramEnd"/>
      <w:r w:rsidR="0078350E">
        <w:t xml:space="preserve"> </w:t>
      </w:r>
      <w:proofErr w:type="spellStart"/>
      <w:r w:rsidR="0078350E">
        <w:t>iz</w:t>
      </w:r>
      <w:proofErr w:type="spellEnd"/>
      <w:r w:rsidR="0078350E">
        <w:t xml:space="preserve"> </w:t>
      </w:r>
      <w:proofErr w:type="spellStart"/>
      <w:r w:rsidR="0078350E">
        <w:t>sudskog</w:t>
      </w:r>
      <w:proofErr w:type="spellEnd"/>
      <w:r w:rsidR="0078350E">
        <w:t xml:space="preserve"> </w:t>
      </w:r>
      <w:proofErr w:type="spellStart"/>
      <w:r w:rsidR="0078350E">
        <w:t>registra</w:t>
      </w:r>
      <w:proofErr w:type="spellEnd"/>
      <w:r w:rsidR="0078350E">
        <w:t xml:space="preserve"> </w:t>
      </w:r>
      <w:r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  <w:ind w:firstLine="708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</w:t>
      </w:r>
      <w:proofErr w:type="spellStart"/>
      <w:proofErr w:type="gramStart"/>
      <w:r>
        <w:t>točka</w:t>
      </w:r>
      <w:proofErr w:type="spellEnd"/>
      <w:proofErr w:type="gramEnd"/>
      <w:r>
        <w:t xml:space="preserve"> 3., a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435. SZ-a,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rješenj</w:t>
      </w:r>
      <w:r w:rsidR="009D7153">
        <w:t>a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odbacio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78350E" w:rsidP="009D7153" w:rsidR="0078350E">
      <w:pPr>
        <w:pStyle w:val="Bezproreda"/>
      </w:pPr>
    </w:p>
    <w:p w:rsidRDefault="009D7153" w:rsidP="009D7153" w:rsidR="0078350E">
      <w:pPr>
        <w:pStyle w:val="Bezproreda"/>
        <w:ind w:firstLine="708" w:left="1416"/>
      </w:pPr>
      <w:proofErr w:type="gramStart"/>
      <w:r>
        <w:t xml:space="preserve">U </w:t>
      </w:r>
      <w:proofErr w:type="spellStart"/>
      <w:r w:rsidR="0078350E">
        <w:t>Split</w:t>
      </w:r>
      <w:r>
        <w:t>u</w:t>
      </w:r>
      <w:proofErr w:type="spellEnd"/>
      <w:r w:rsidR="0078350E">
        <w:t xml:space="preserve">, </w:t>
      </w:r>
      <w:r w:rsidR="00A0408F">
        <w:t>10.</w:t>
      </w:r>
      <w:proofErr w:type="gramEnd"/>
      <w:r w:rsidR="00A0408F">
        <w:t xml:space="preserve"> </w:t>
      </w:r>
      <w:proofErr w:type="spellStart"/>
      <w:proofErr w:type="gramStart"/>
      <w:r w:rsidR="00A0408F">
        <w:t>rujna</w:t>
      </w:r>
      <w:proofErr w:type="spellEnd"/>
      <w:r w:rsidR="00A0408F">
        <w:t xml:space="preserve"> </w:t>
      </w:r>
      <w:r>
        <w:t xml:space="preserve"> </w:t>
      </w:r>
      <w:r w:rsidR="0078350E">
        <w:t>201</w:t>
      </w:r>
      <w:r w:rsidR="00092040">
        <w:t>8</w:t>
      </w:r>
      <w:proofErr w:type="gramEnd"/>
      <w:r w:rsidR="0078350E">
        <w:t xml:space="preserve">. </w:t>
      </w:r>
      <w:proofErr w:type="spellStart"/>
      <w:proofErr w:type="gramStart"/>
      <w:r w:rsidR="0078350E">
        <w:t>godine</w:t>
      </w:r>
      <w:proofErr w:type="spellEnd"/>
      <w:proofErr w:type="gramEnd"/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</w:t>
      </w:r>
      <w:proofErr w:type="gramStart"/>
      <w:r>
        <w:t>U  D</w:t>
      </w:r>
      <w:proofErr w:type="gramEnd"/>
      <w:r>
        <w:t xml:space="preserve">  A  C </w:t>
      </w:r>
    </w:p>
    <w:p w:rsidRDefault="0078350E" w:rsidP="009D7153" w:rsidR="0078350E">
      <w:pPr>
        <w:pStyle w:val="Bezproreda"/>
      </w:pPr>
    </w:p>
    <w:p w:rsidRDefault="0078350E" w:rsidP="00711959" w:rsidR="0071195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8350E" w:rsidP="009D7153" w:rsidR="007835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92040" w:rsidP="00E70726" w:rsidR="00092040">
      <w:pPr>
        <w:jc w:val="both"/>
      </w:pPr>
    </w:p>
    <w:p w:rsidRDefault="00092040" w:rsidP="00E70726" w:rsidR="00092040">
      <w:pPr>
        <w:jc w:val="both"/>
      </w:pPr>
      <w:r w:rsidRPr="00092040">
        <w:rPr>
          <w:b/>
        </w:rPr>
        <w:t>POUKA O PRAVNOM LIJEKU:</w:t>
      </w:r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je </w:t>
      </w:r>
      <w:proofErr w:type="spellStart"/>
      <w:r>
        <w:t>žalba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a </w:t>
      </w:r>
      <w:proofErr w:type="spellStart"/>
      <w:r>
        <w:t>dostava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se </w:t>
      </w:r>
      <w:proofErr w:type="spellStart"/>
      <w:r>
        <w:t>obavljenom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dana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pisanim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u tri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>.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r>
        <w:t>DNA:</w:t>
      </w:r>
    </w:p>
    <w:p w:rsidRDefault="0078350E" w:rsidP="009D7153" w:rsidR="0078350E">
      <w:pPr>
        <w:pStyle w:val="Bezproreda"/>
      </w:pPr>
    </w:p>
    <w:p w:rsidRDefault="0078350E" w:rsidP="009D7153" w:rsidR="0078350E">
      <w:pPr>
        <w:pStyle w:val="Bezproreda"/>
      </w:pPr>
      <w:proofErr w:type="spellStart"/>
      <w:proofErr w:type="gramStart"/>
      <w:r>
        <w:t>predlagatelju</w:t>
      </w:r>
      <w:proofErr w:type="spellEnd"/>
      <w:proofErr w:type="gramEnd"/>
    </w:p>
    <w:p w:rsidRDefault="0078350E" w:rsidP="009D7153" w:rsidR="0078350E">
      <w:pPr>
        <w:pStyle w:val="Bezproreda"/>
      </w:pP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78350E" w:rsidP="009D7153" w:rsidR="0078350E">
      <w:pPr>
        <w:pStyle w:val="Bezproreda"/>
      </w:pPr>
      <w:proofErr w:type="spellStart"/>
      <w:proofErr w:type="gramStart"/>
      <w:r>
        <w:t>spis</w:t>
      </w:r>
      <w:proofErr w:type="spellEnd"/>
      <w:proofErr w:type="gramEnd"/>
    </w:p>
    <w:p w:rsidRDefault="00E0173D" w:rsidP="009D7153" w:rsidR="00823769">
      <w:pPr>
        <w:pStyle w:val="Bezproreda"/>
      </w:pP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350E"/>
    <w:rsid w:val="00092040"/>
    <w:rsid w:val="0039789F"/>
    <w:rsid w:val="003A4819"/>
    <w:rsid w:val="00454D6B"/>
    <w:rsid w:val="00543C6E"/>
    <w:rsid w:val="0055047E"/>
    <w:rsid w:val="005F20F8"/>
    <w:rsid w:val="00711959"/>
    <w:rsid w:val="0078350E"/>
    <w:rsid w:val="009D7153"/>
    <w:rsid w:val="00A0408F"/>
    <w:rsid w:val="00AB6E49"/>
    <w:rsid w:val="00AC09D9"/>
    <w:rsid w:val="00AC27E6"/>
    <w:rsid w:val="00B01348"/>
    <w:rsid w:val="00B874FD"/>
    <w:rsid w:val="00C37A27"/>
    <w:rsid w:val="00D4633D"/>
    <w:rsid w:val="00E0173D"/>
    <w:rsid w:val="00E72187"/>
    <w:rsid w:val="00EA476F"/>
    <w:rsid w:val="00EF5686"/>
    <w:rsid w:val="00FE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350E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3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350E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9D7153"/>
    <w:rPr>
      <w:rFonts w:cs="Times New Roman" w:eastAsia="Times New Roman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11959"/>
    <w:pPr>
      <w:tabs>
        <w:tab w:pos="6810" w:val="left"/>
      </w:tabs>
      <w:jc w:val="both"/>
    </w:pPr>
    <w:rPr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71195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7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7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7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7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350E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3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350E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9D7153"/>
    <w:rPr>
      <w:rFonts w:cs="Times New Roman" w:eastAsia="Times New Roman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11959"/>
    <w:pPr>
      <w:tabs>
        <w:tab w:pos="6810" w:val="left"/>
      </w:tabs>
      <w:jc w:val="both"/>
    </w:pPr>
    <w:rPr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71195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7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7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7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7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1626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St-259/2018</izvorni_sadrzaj>
    <derivirana_varijabla naziv="DomainObject.Predmet.OznakaBroj_1">St-259/2018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MAKROCHEM društvo s ograničenom odgovornošću za proizvodnju, trgovinu i ugostiteljstvo u likvidaciji</izvorni_sadrzaj>
    <derivirana_varijabla naziv="DomainObject.Predmet.ProtustrankaFormated_1">  MAKROCHEM društvo s ograničenom odgovornošću za proizvodnju, trgovinu i ugostiteljstvo u likvidaciji</derivirana_varijabla>
  </DomainObject.Predmet.ProtustrankaFormated>
  <DomainObject.Predmet.ProtustrankaFormatedOIB>
    <izvorni_sadrzaj>  MAKROCHEM društvo s ograničenom odgovornošću za proizvodnju, trgovinu i ugostiteljstvo u likvidaciji, OIB 22882982418</izvorni_sadrzaj>
    <derivirana_varijabla naziv="DomainObject.Predmet.ProtustrankaFormatedOIB_1">  MAKROCHEM društvo s ograničenom odgovornošću za proizvodnju, trgovinu i ugostiteljstvo u likvidaciji, OIB 22882982418</derivirana_varijabla>
  </DomainObject.Predmet.ProtustrankaFormatedOIB>
  <DomainObject.Predmet.ProtustrankaFormatedWithAdress>
    <izvorni_sadrzaj> MAKROCHEM društvo s ograničenom odgovornošću za proizvodnju, trgovinu i ugostiteljstvo u likvidaciji, Kvaternikova 32, 21000 Split</izvorni_sadrzaj>
    <derivirana_varijabla naziv="DomainObject.Predmet.ProtustrankaFormatedWithAdress_1"> MAKROCHEM društvo s ograničenom odgovornošću za proizvodnju, trgovinu i ugostiteljstvo u likvidaciji, Kvaternikova 32, 21000 Split</derivirana_varijabla>
  </DomainObject.Predmet.ProtustrankaFormatedWithAdress>
  <DomainObject.Predmet.ProtustrankaFormatedWithAdressOIB>
    <izvorni_sadrzaj> MAKROCHEM društvo s ograničenom odgovornošću za proizvodnju, trgovinu i ugostiteljstvo u likvidaciji, OIB 22882982418, Kvaternikova 32, 21000 Split</izvorni_sadrzaj>
    <derivirana_varijabla naziv="DomainObject.Predmet.ProtustrankaFormatedWithAdressOIB_1"> MAKROCHEM društvo s ograničenom odgovornošću za proizvodnju, trgovinu i ugostiteljstvo u likvidaciji, OIB 22882982418, Kvaternikova 32, 21000 Split</derivirana_varijabla>
  </DomainObject.Predmet.ProtustrankaFormatedWithAdressOIB>
  <DomainObject.Predmet.ProtustrankaWithAdress>
    <izvorni_sadrzaj>MAKROCHEM društvo s ograničenom odgovornošću za proizvodnju, trgovinu i ugostiteljstvo u likvidaciji Kvaternikova 32, 21000 Split</izvorni_sadrzaj>
    <derivirana_varijabla naziv="DomainObject.Predmet.ProtustrankaWithAdress_1">MAKROCHEM društvo s ograničenom odgovornošću za proizvodnju, trgovinu i ugostiteljstvo u likvidaciji Kvaternikova 32, 21000 Split</derivirana_varijabla>
  </DomainObject.Predmet.ProtustrankaWithAdress>
  <DomainObject.Predmet.ProtustrankaWithAdressOIB>
    <izvorni_sadrzaj>MAKROCHEM društvo s ograničenom odgovornošću za proizvodnju, trgovinu i ugostiteljstvo u likvidaciji, OIB 22882982418, Kvaternikova 32, 21000 Split</izvorni_sadrzaj>
    <derivirana_varijabla naziv="DomainObject.Predmet.ProtustrankaWithAdressOIB_1">MAKROCHEM društvo s ograničenom odgovornošću za proizvodnju, trgovinu i ugostiteljstvo u likvidaciji, OIB 22882982418, Kvaternikova 32, 21000 Split</derivirana_varijabla>
  </DomainObject.Predmet.ProtustrankaWithAdressOIB>
  <DomainObject.Predmet.ProtustrankaNazivFormated>
    <izvorni_sadrzaj>MAKROCHEM društvo s ograničenom odgovornošću za proizvodnju, trgovinu i ugostiteljstvo u likvidaciji</izvorni_sadrzaj>
    <derivirana_varijabla naziv="DomainObject.Predmet.ProtustrankaNazivFormated_1">MAKROCHEM društvo s ograničenom odgovornošću za proizvodnju, trgovinu i ugostiteljstvo u likvidaciji</derivirana_varijabla>
  </DomainObject.Predmet.ProtustrankaNazivFormated>
  <DomainObject.Predmet.ProtustrankaNazivFormatedOIB>
    <izvorni_sadrzaj>MAKROCHEM društvo s ograničenom odgovornošću za proizvodnju, trgovinu i ugostiteljstvo u likvidaciji, OIB 22882982418</izvorni_sadrzaj>
    <derivirana_varijabla naziv="DomainObject.Predmet.ProtustrankaNazivFormatedOIB_1">MAKROCHEM društvo s ograničenom odgovornošću za proizvodnju, trgovinu i ugostiteljstvo u likvidaciji, OIB 22882982418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55698.32</izvorni_sadrzaj>
    <derivirana_varijabla naziv="DomainObject.Predmet.TrenutnaVrijednost_1">55698.32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MAKROCHEM društvo s ograničenom odgovornošću za proizvodnju, trgovinu i ugostiteljstvo u likvidaciji</item>
    </izvorni_sadrzaj>
    <derivirana_varijabla naziv="DomainObject.Predmet.ProtuStrankaListFormated_1">
      <item>MAKROCHEM društvo s ograničenom odgovornošću za proizvodnju, trgovinu i ugostiteljstvo u likvidaciji</item>
    </derivirana_varijabla>
  </DomainObject.Predmet.ProtuStrankaListFormated>
  <DomainObject.Predmet.ProtuStrankaListFormatedOIB>
    <izvorni_sadrzaj>
      <item>MAKROCHEM društvo s ograničenom odgovornošću za proizvodnju, trgovinu i ugostiteljstvo u likvidaciji, OIB 22882982418</item>
    </izvorni_sadrzaj>
    <derivirana_varijabla naziv="DomainObject.Predmet.ProtuStrankaListFormatedOIB_1">
      <item>MAKROCHEM društvo s ograničenom odgovornošću za proizvodnju, trgovinu i ugostiteljstvo u likvidaciji, OIB 22882982418</item>
    </derivirana_varijabla>
  </DomainObject.Predmet.ProtuStrankaListFormatedOIB>
  <DomainObject.Predmet.ProtuStrankaListFormatedWithAdress>
    <izvorni_sadrzaj>
      <item>MAKROCHEM društvo s ograničenom odgovornošću za proizvodnju, trgovinu i ugostiteljstvo u likvidaciji, Kvaternikova 32, 21000 Split</item>
    </izvorni_sadrzaj>
    <derivirana_varijabla naziv="DomainObject.Predmet.ProtuStrankaListFormatedWithAdress_1">
      <item>MAKROCHEM društvo s ograničenom odgovornošću za proizvodnju, trgovinu i ugostiteljstvo u likvidaciji, Kvaternikova 32, 21000 Split</item>
    </derivirana_varijabla>
  </DomainObject.Predmet.ProtuStrankaListFormatedWithAdress>
  <DomainObject.Predmet.ProtuStrankaListFormatedWithAdressOIB>
    <izvorni_sadrzaj>
      <item>MAKROCHEM društvo s ograničenom odgovornošću za proizvodnju, trgovinu i ugostiteljstvo u likvidaciji, OIB 22882982418, Kvaternikova 32, 21000 Split</item>
    </izvorni_sadrzaj>
    <derivirana_varijabla naziv="DomainObject.Predmet.ProtuStrankaListFormatedWithAdressOIB_1">
      <item>MAKROCHEM društvo s ograničenom odgovornošću za proizvodnju, trgovinu i ugostiteljstvo u likvidaciji, OIB 22882982418, Kvaternikova 32, 21000 Split</item>
    </derivirana_varijabla>
  </DomainObject.Predmet.ProtuStrankaListFormatedWithAdressOIB>
  <DomainObject.Predmet.ProtuStrankaListNazivFormated>
    <izvorni_sadrzaj>
      <item>MAKROCHEM društvo s ograničenom odgovornošću za proizvodnju, trgovinu i ugostiteljstvo u likvidaciji</item>
    </izvorni_sadrzaj>
    <derivirana_varijabla naziv="DomainObject.Predmet.ProtuStrankaListNazivFormated_1">
      <item>MAKROCHEM društvo s ograničenom odgovornošću za proizvodnju, trgovinu i ugostiteljstvo u likvidaciji</item>
    </derivirana_varijabla>
  </DomainObject.Predmet.ProtuStrankaListNazivFormated>
  <DomainObject.Predmet.ProtuStrankaListNazivFormatedOIB>
    <izvorni_sadrzaj>
      <item>MAKROCHEM društvo s ograničenom odgovornošću za proizvodnju, trgovinu i ugostiteljstvo u likvidaciji, OIB 22882982418</item>
    </izvorni_sadrzaj>
    <derivirana_varijabla naziv="DomainObject.Predmet.ProtuStrankaListNazivFormatedOIB_1">
      <item>MAKROCHEM društvo s ograničenom odgovornošću za proizvodnju, trgovinu i ugostiteljstvo u likvidaciji, OIB 22882982418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MAKROCHEM društvo s ograničenom odgovornošću za proizvodnju, trgovinu i ugostiteljstvo u likvidaciji</izvorni_sadrzaj>
    <derivirana_varijabla naziv="DomainObject.Predmet.ProtustrankaIDrugi_1">MAKROCHEM društvo s ograničenom odgovornošću za proizvodnju, trgovinu i ugostiteljstvo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MAKROCHEM društvo s ograničenom odgovornošću za proizvodnju, trgovinu i ugostiteljstvo u likvidaciji, OIB 22882982418, Kvaternikova 32, 21000 Split</izvorni_sadrzaj>
    <derivirana_varijabla naziv="DomainObject.Predmet.ProtustrankaIDrugiAdressOIB_1">MAKROCHEM društvo s ograničenom odgovornošću za proizvodnju, trgovinu i ugostiteljstvo u likvidaciji, OIB 22882982418, Kvaternikova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MAKROCHEM društvo s ograničenom odgovornošću za proizvodnju, trgovinu i ugostiteljstvo u likvidaciji</item>
      <item>FINANCIJSKA AGENCIJA, RC SPLIT</item>
    </izvorni_sadrzaj>
    <derivirana_varijabla naziv="DomainObject.Predmet.SudioniciListNaziv_1">
      <item>MAKROCHEM društvo s ograničenom odgovornošću za proizvodnju, trgovinu i ugostiteljstvo u likvidaciji</item>
      <item>FINANCIJSKA AGENCIJA, RC SPLIT</item>
    </derivirana_varijabla>
  </DomainObject.Predmet.SudioniciListNaziv>
  <DomainObject.Predmet.SudioniciListAdressOIB>
    <izvorni_sadrzaj>
      <item>MAKROCHEM društvo s ograničenom odgovornošću za proizvodnju, trgovinu i ugostiteljstvo u likvidaciji, OIB 22882982418, Kvaternikova 32,21000 Split</item>
      <item>FINANCIJSKA AGENCIJA, RC SPLIT, OIB 85821130368, Mažuranićevo šetalište 24 b,21000 Split</item>
    </izvorni_sadrzaj>
    <derivirana_varijabla naziv="DomainObject.Predmet.SudioniciListAdressOIB_1">
      <item>MAKROCHEM društvo s ograničenom odgovornošću za proizvodnju, trgovinu i ugostiteljstvo u likvidaciji, OIB 22882982418, Kvaternikova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22882982418</item>
      <item>, OIB 85821130368</item>
    </izvorni_sadrzaj>
    <derivirana_varijabla naziv="DomainObject.Predmet.SudioniciListNazivOIB_1">
      <item>, OIB 22882982418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397</properties:Words>
  <properties:Characters>2145</properties:Characters>
  <properties:Lines>76</properties:Lines>
  <properties:Paragraphs>29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2016-04-19T08:12:00Z</dcterms:created>
  <dc:creator>Marija Elez</dc:creator>
  <cp:lastModifiedBy>Marija Elez</cp:lastModifiedBy>
  <cp:lastPrinted>2018-09-10T10:43:00Z</cp:lastPrinted>
  <dcterms:modified xmlns:xsi="http://www.w3.org/2001/XMLSchema-instance" xsi:type="dcterms:W3CDTF">2018-09-10T10:45:00Z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(odb.zahtj. brisan iz reg..docx)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