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d89a5" w14:paraId="97d89a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752B2D">
        <w:t xml:space="preserve"> pod poslovnim brojem St-3831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44F7D">
        <w:t>24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52B2D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044F7D">
        <w:t xml:space="preserve"> </w:t>
      </w:r>
      <w:r w:rsidR="00785841">
        <w:t xml:space="preserve"> </w:t>
      </w:r>
      <w:r w:rsidR="00752B2D" w:rsidRPr="00752B2D">
        <w:t>GLAVA, d.o.o. OIB: 43081274890, MBS: 080150295 Zagreba, Augusta Šenoe 8</w:t>
      </w:r>
      <w:r w:rsidR="00DA4850">
        <w:t>.</w:t>
      </w:r>
    </w:p>
    <w:p w:rsidRDefault="0060060B" w:rsidP="00DA4850" w:rsidR="0060060B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752B2D">
        <w:t>39.202,47</w:t>
      </w:r>
      <w:r w:rsidR="00785841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44F7D">
        <w:t>24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2B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F7D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D39B7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7B8E"/>
    <w:rsid w:val="00752B2D"/>
    <w:rsid w:val="00785841"/>
    <w:rsid w:val="007B34F1"/>
    <w:rsid w:val="007B5AFD"/>
    <w:rsid w:val="007D5A5D"/>
    <w:rsid w:val="008155EE"/>
    <w:rsid w:val="008613BD"/>
    <w:rsid w:val="00863025"/>
    <w:rsid w:val="00871F01"/>
    <w:rsid w:val="008B7204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A4850"/>
    <w:rsid w:val="00DB51B1"/>
    <w:rsid w:val="00E05AE5"/>
    <w:rsid w:val="00E52397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23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23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23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23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23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23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23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23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23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23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3831</izvorni_sadrzaj>
    <derivirana_varijabla naziv="DomainObject.Predmet.Broj_1">3831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St-3831/2015</izvorni_sadrzaj>
    <derivirana_varijabla naziv="DomainObject.Predmet.OznakaBroj_1">St-3831/2015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GLAVA, d.o.o. zastupanog po punomoćniku IVAN BULJAN</izvorni_sadrzaj>
    <derivirana_varijabla naziv="DomainObject.Predmet.ProtustrankaFormated_1">  GLAVA, d.o.o. zastupanog po punomoćniku IVAN BULJAN</derivirana_varijabla>
  </DomainObject.Predmet.ProtustrankaFormated>
  <DomainObject.Predmet.ProtustrankaFormatedOIB>
    <izvorni_sadrzaj>  GLAVA, d.o.o., OIB 43081274890 zastupanog po punomoćniku IVAN BULJAN</izvorni_sadrzaj>
    <derivirana_varijabla naziv="DomainObject.Predmet.ProtustrankaFormatedOIB_1">  GLAVA, d.o.o., OIB 43081274890 zastupanog po punomoćniku IVAN BULJAN</derivirana_varijabla>
  </DomainObject.Predmet.ProtustrankaFormatedOIB>
  <DomainObject.Predmet.ProtustrankaFormatedWithAdress>
    <izvorni_sadrzaj> GLAVA, d.o.o., Augusta Šenoe 8, 10000 Zagreb zastupanog po punomoćniku IVAN BULJAN</izvorni_sadrzaj>
    <derivirana_varijabla naziv="DomainObject.Predmet.ProtustrankaFormatedWithAdress_1"> GLAVA, d.o.o., Augusta Šenoe 8, 10000 Zagreb zastupanog po punomoćniku IVAN BULJAN</derivirana_varijabla>
  </DomainObject.Predmet.ProtustrankaFormatedWithAdress>
  <DomainObject.Predmet.ProtustrankaFormatedWithAdressOIB>
    <izvorni_sadrzaj> GLAVA, d.o.o., OIB 43081274890, Augusta Šenoe 8, 10000 Zagreb zastupanog po punomoćniku IVAN BULJAN</izvorni_sadrzaj>
    <derivirana_varijabla naziv="DomainObject.Predmet.ProtustrankaFormatedWithAdressOIB_1"> GLAVA, d.o.o., OIB 43081274890, Augusta Šenoe 8, 10000 Zagreb zastupanog po punomoćniku IVAN BULJAN</derivirana_varijabla>
  </DomainObject.Predmet.ProtustrankaFormatedWithAdressOIB>
  <DomainObject.Predmet.ProtustrankaWithAdress>
    <izvorni_sadrzaj>GLAVA, d.o.o. Augusta Šenoe 8, 10000 Zagreb</izvorni_sadrzaj>
    <derivirana_varijabla naziv="DomainObject.Predmet.ProtustrankaWithAdress_1">GLAVA, d.o.o. Augusta Šenoe 8, 10000 Zagreb</derivirana_varijabla>
  </DomainObject.Predmet.ProtustrankaWithAdress>
  <DomainObject.Predmet.ProtustrankaWithAdressOIB>
    <izvorni_sadrzaj>GLAVA, d.o.o., OIB 43081274890, Augusta Šenoe 8, 10000 Zagreb</izvorni_sadrzaj>
    <derivirana_varijabla naziv="DomainObject.Predmet.ProtustrankaWithAdressOIB_1">GLAVA, d.o.o., OIB 43081274890, Augusta Šenoe 8, 10000 Zagreb</derivirana_varijabla>
  </DomainObject.Predmet.ProtustrankaWithAdressOIB>
  <DomainObject.Predmet.ProtustrankaNazivFormated>
    <izvorni_sadrzaj>GLAVA, d.o.o.</izvorni_sadrzaj>
    <derivirana_varijabla naziv="DomainObject.Predmet.ProtustrankaNazivFormated_1">GLAVA, d.o.o.</derivirana_varijabla>
  </DomainObject.Predmet.ProtustrankaNazivFormated>
  <DomainObject.Predmet.ProtustrankaNazivFormatedOIB>
    <izvorni_sadrzaj>GLAVA, d.o.o., OIB 43081274890</izvorni_sadrzaj>
    <derivirana_varijabla naziv="DomainObject.Predmet.ProtustrankaNazivFormatedOIB_1">GLAVA, d.o.o., OIB 43081274890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GLAVA, d.o.o. zastupanog po punomoćniku IVAN BULJAN</item>
    </izvorni_sadrzaj>
    <derivirana_varijabla naziv="DomainObject.Predmet.ProtuStrankaListFormated_1">
      <item>GLAVA, d.o.o. zastupanog po punomoćniku IVAN BULJAN</item>
    </derivirana_varijabla>
  </DomainObject.Predmet.ProtuStrankaListFormated>
  <DomainObject.Predmet.ProtuStrankaListFormatedOIB>
    <izvorni_sadrzaj>
      <item>GLAVA, d.o.o., OIB 43081274890 zastupanog po punomoćniku IVAN BULJAN</item>
    </izvorni_sadrzaj>
    <derivirana_varijabla naziv="DomainObject.Predmet.ProtuStrankaListFormatedOIB_1">
      <item>GLAVA, d.o.o., OIB 43081274890 zastupanog po punomoćniku IVAN BULJAN</item>
    </derivirana_varijabla>
  </DomainObject.Predmet.ProtuStrankaListFormatedOIB>
  <DomainObject.Predmet.ProtuStrankaListFormatedWithAdress>
    <izvorni_sadrzaj>
      <item>GLAVA, d.o.o., Augusta Šenoe 8, 10000 Zagreb zastupanog po punomoćniku IVAN BULJAN</item>
    </izvorni_sadrzaj>
    <derivirana_varijabla naziv="DomainObject.Predmet.ProtuStrankaListFormatedWithAdress_1">
      <item>GLAVA, d.o.o., Augusta Šenoe 8, 10000 Zagreb zastupanog po punomoćniku IVAN BULJAN</item>
    </derivirana_varijabla>
  </DomainObject.Predmet.ProtuStrankaListFormatedWithAdress>
  <DomainObject.Predmet.ProtuStrankaListFormatedWithAdressOIB>
    <izvorni_sadrzaj>
      <item>GLAVA, d.o.o., OIB 43081274890, Augusta Šenoe 8, 10000 Zagreb zastupanog po punomoćniku IVAN BULJAN</item>
    </izvorni_sadrzaj>
    <derivirana_varijabla naziv="DomainObject.Predmet.ProtuStrankaListFormatedWithAdressOIB_1">
      <item>GLAVA, d.o.o., OIB 43081274890, Augusta Šenoe 8, 10000 Zagreb zastupanog po punomoćniku IVAN BULJAN</item>
    </derivirana_varijabla>
  </DomainObject.Predmet.ProtuStrankaListFormatedWithAdressOIB>
  <DomainObject.Predmet.ProtuStrankaListNazivFormated>
    <izvorni_sadrzaj>
      <item>GLAVA, d.o.o.</item>
    </izvorni_sadrzaj>
    <derivirana_varijabla naziv="DomainObject.Predmet.ProtuStrankaListNazivFormated_1">
      <item>GLAVA, d.o.o.</item>
    </derivirana_varijabla>
  </DomainObject.Predmet.ProtuStrankaListNazivFormated>
  <DomainObject.Predmet.ProtuStrankaListNazivFormatedOIB>
    <izvorni_sadrzaj>
      <item>GLAVA, d.o.o., OIB 43081274890</item>
    </izvorni_sadrzaj>
    <derivirana_varijabla naziv="DomainObject.Predmet.ProtuStrankaListNazivFormatedOIB_1">
      <item>GLAVA, d.o.o., OIB 43081274890</item>
    </derivirana_varijabla>
  </DomainObject.Predmet.ProtuStrankaListNazivFormatedOIB>
  <DomainObject.Predmet.OstaliListFormated>
    <izvorni_sadrzaj>
      <item>IVAN BULJAN punomoćnik sudionika u postupku GLAVA, d.o.o.</item>
    </izvorni_sadrzaj>
    <derivirana_varijabla naziv="DomainObject.Predmet.OstaliListFormated_1">
      <item>IVAN BULJAN punomoćnik sudionika u postupku GLAVA, d.o.o.</item>
    </derivirana_varijabla>
  </DomainObject.Predmet.OstaliListFormated>
  <DomainObject.Predmet.OstaliListFormatedOIB>
    <izvorni_sadrzaj>
      <item>IVAN BULJAN, OIB 18100445168 punomoćnik sudionika u postupku GLAVA, d.o.o.</item>
    </izvorni_sadrzaj>
    <derivirana_varijabla naziv="DomainObject.Predmet.OstaliListFormatedOIB_1">
      <item>IVAN BULJAN, OIB 18100445168 punomoćnik sudionika u postupku GLAVA, d.o.o.</item>
    </derivirana_varijabla>
  </DomainObject.Predmet.OstaliListFormatedOIB>
  <DomainObject.Predmet.OstaliListFormatedWithAdress>
    <izvorni_sadrzaj>
      <item>IVAN BULJAN, ALBAHARIJEVA ULICA 1, 10000 Zagreb punomoćnik sudionika u postupku GLAVA, d.o.o.</item>
    </izvorni_sadrzaj>
    <derivirana_varijabla naziv="DomainObject.Predmet.OstaliListFormatedWithAdress_1">
      <item>IVAN BULJAN, ALBAHARIJEVA ULICA 1, 10000 Zagreb punomoćnik sudionika u postupku GLAVA, d.o.o.</item>
    </derivirana_varijabla>
  </DomainObject.Predmet.OstaliListFormatedWithAdress>
  <DomainObject.Predmet.OstaliListFormatedWithAdressOIB>
    <izvorni_sadrzaj>
      <item>IVAN BULJAN, OIB 18100445168, ALBAHARIJEVA ULICA 1, 10000 Zagreb punomoćnik sudionika u postupku GLAVA, d.o.o.</item>
    </izvorni_sadrzaj>
    <derivirana_varijabla naziv="DomainObject.Predmet.OstaliListFormatedWithAdressOIB_1">
      <item>IVAN BULJAN, OIB 18100445168, ALBAHARIJEVA ULICA 1, 10000 Zagreb punomoćnik sudionika u postupku GLAVA, d.o.o.</item>
    </derivirana_varijabla>
  </DomainObject.Predmet.OstaliListFormatedWithAdressOIB>
  <DomainObject.Predmet.OstaliListNazivFormated>
    <izvorni_sadrzaj>
      <item>IVAN BULJAN</item>
    </izvorni_sadrzaj>
    <derivirana_varijabla naziv="DomainObject.Predmet.OstaliListNazivFormated_1">
      <item>IVAN BULJAN</item>
    </derivirana_varijabla>
  </DomainObject.Predmet.OstaliListNazivFormated>
  <DomainObject.Predmet.OstaliListNazivFormatedOIB>
    <izvorni_sadrzaj>
      <item>IVAN BULJAN, OIB 18100445168</item>
    </izvorni_sadrzaj>
    <derivirana_varijabla naziv="DomainObject.Predmet.OstaliListNazivFormatedOIB_1">
      <item>IVAN BULJAN, OIB 18100445168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GLAVA, d.o.o.</izvorni_sadrzaj>
    <derivirana_varijabla naziv="DomainObject.Predmet.ProtustrankaIDrugi_1">GLAVA,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GLAVA, d.o.o., OIB 43081274890, Augusta Šenoe 8, 10000 Zagreb</izvorni_sadrzaj>
    <derivirana_varijabla naziv="DomainObject.Predmet.ProtustrankaIDrugiAdressOIB_1">GLAVA, d.o.o., OIB 43081274890, Augusta Šenoe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GLAVA, d.o.o.</item>
      <item>FINA Regionalni centar Zagreb</item>
      <item>IVAN BULJAN</item>
    </izvorni_sadrzaj>
    <derivirana_varijabla naziv="DomainObject.Predmet.SudioniciListNaziv_1">
      <item>GLAVA, d.o.o.</item>
      <item>FINA Regionalni centar Zagreb</item>
      <item>IVAN BULJAN</item>
    </derivirana_varijabla>
  </DomainObject.Predmet.SudioniciListNaziv>
  <DomainObject.Predmet.SudioniciListAdressOIB>
    <izvorni_sadrzaj>
      <item>GLAVA, d.o.o., OIB 43081274890, Augusta Šenoe 8,10000 Zagreb</item>
      <item>FINA Regionalni centar Zagreb, OIB 85821130368, Trg svibanjskih žrtava 1995 br. 1,10000 Zagreb</item>
      <item>IVAN BULJAN, OIB 18100445168, ALBAHARIJEVA ULICA 1,10000 Zagreb</item>
    </izvorni_sadrzaj>
    <derivirana_varijabla naziv="DomainObject.Predmet.SudioniciListAdressOIB_1">
      <item>GLAVA, d.o.o., OIB 43081274890, Augusta Šenoe 8,10000 Zagreb</item>
      <item>FINA Regionalni centar Zagreb, OIB 85821130368, Trg svibanjskih žrtava 1995 br. 1,10000 Zagreb</item>
      <item>IVAN BULJAN, OIB 18100445168, ALBAHARIJEVA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43081274890</item>
      <item>, OIB 85821130368</item>
      <item>, OIB 18100445168</item>
    </izvorni_sadrzaj>
    <derivirana_varijabla naziv="DomainObject.Predmet.SudioniciListNazivOIB_1">
      <item>, OIB 43081274890</item>
      <item>, OIB 85821130368</item>
      <item>, OIB 18100445168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238</properties:Words>
  <properties:Characters>1301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2015-12-02T09:02:00Z</dcterms:created>
  <dc:creator>ilukac</dc:creator>
  <cp:lastModifiedBy>Višnja Svečak</cp:lastModifiedBy>
  <cp:lastPrinted>2015-11-24T11:47:00Z</cp:lastPrinted>
  <dcterms:modified xmlns:xsi="http://www.w3.org/2001/XMLSchema-instance" xsi:type="dcterms:W3CDTF">2015-12-02T11:55:00Z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