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f97d" w14:paraId="09ff97d" w:rsidRDefault="00A57FC8" w:rsidP="003331EA" w:rsidR="003331EA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8B63FA">
        <w:rPr>
          <w:b/>
        </w:rPr>
        <w:t>567/2016-29</w:t>
      </w: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782318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8B63FA">
        <w:t>BTS TRANSPORT &amp; LOGISTIK</w:t>
      </w:r>
      <w:r w:rsidR="00E53094">
        <w:t xml:space="preserve"> d.o.o, u stečaju </w:t>
      </w:r>
      <w:r w:rsidR="008B63FA">
        <w:t>Slavonski Brod</w:t>
      </w:r>
      <w:r>
        <w:t xml:space="preserve">, nakon ispitnog ročišta održanog dana </w:t>
      </w:r>
      <w:r w:rsidR="008B63FA">
        <w:t>12.siječnja 2017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8B63FA">
        <w:t>13.siječnja 2017</w:t>
      </w:r>
      <w:r w:rsidR="00CD530F">
        <w:t>.,</w:t>
      </w: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8B63FA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8B63FA" w:rsidR="008B63F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B63FA" w:rsidP="008B63FA" w:rsidR="008B63F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21.151,20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21.151,20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8B63FA" w:rsidR="008B63FA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21.151,20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Default="008B63FA" w:rsidP="008B63FA" w:rsidR="008B63FA">
      <w:r>
        <w:t xml:space="preserve">   </w:t>
      </w:r>
    </w:p>
    <w:p w:rsidRDefault="00412E29" w:rsidP="00083574" w:rsidR="00412E29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157190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157190" w:rsidR="00903A3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B63FA" w:rsidP="00AE6D66" w:rsidR="00903A3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03A3A" w:rsidP="008B63FA" w:rsidR="00903A3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r w:rsidR="008B63FA">
              <w:rPr>
                <w:rFonts w:cs="Arial" w:hAnsi="Arial" w:ascii="Arial"/>
                <w:color w:val="000000"/>
                <w:sz w:val="20"/>
                <w:szCs w:val="20"/>
              </w:rPr>
              <w:t>Vatroslava Jagića 33</w:t>
            </w:r>
          </w:p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26187994862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132.915,01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903A3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132.915,01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03A3A" w:rsidP="00F70ECF" w:rsidR="00903A3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8B63F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B63FA" w:rsidP="008B63FA" w:rsidR="008B63F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8B63FA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25.367,39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25.367,39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</w:tr>
      <w:tr w:rsidTr="00157190" w:rsidR="008B63FA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F70ECF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F70ECF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F70ECF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F70ECF" w:rsidR="008B63F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158.282,40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F70ECF" w:rsidR="008B63FA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102297" w:rsidP="00102297" w:rsidR="00102297">
      <w:pPr>
        <w:jc w:val="both"/>
      </w:pPr>
      <w:r>
        <w:tab/>
      </w:r>
      <w:r w:rsidR="00132772">
        <w:t xml:space="preserve">II – Ovo rješenje bit će objavljeno na </w:t>
      </w:r>
      <w:r w:rsidR="006C62EC">
        <w:t>mrežnoj stanici e-Oglasna ploča sudova</w:t>
      </w:r>
      <w:r w:rsidR="00132772">
        <w:t>.</w:t>
      </w:r>
    </w:p>
    <w:p w:rsidRDefault="008B63FA" w:rsidP="00102297" w:rsidR="008B63FA">
      <w:pPr>
        <w:jc w:val="both"/>
      </w:pPr>
    </w:p>
    <w:p w:rsidRDefault="008B63FA" w:rsidP="00102297" w:rsidR="008B63FA">
      <w:pPr>
        <w:jc w:val="both"/>
      </w:pPr>
    </w:p>
    <w:p w:rsidRDefault="007D449C" w:rsidP="00D51006" w:rsidR="00132772" w:rsidRPr="00D51006">
      <w:pPr>
        <w:jc w:val="center"/>
        <w:rPr>
          <w:b/>
        </w:rPr>
      </w:pPr>
      <w:r>
        <w:rPr>
          <w:b/>
        </w:rPr>
        <w:t>O</w:t>
      </w:r>
      <w:r w:rsidR="00132772" w:rsidRPr="00D51006">
        <w:rPr>
          <w:b/>
        </w:rPr>
        <w:t>brazloženje</w:t>
      </w:r>
    </w:p>
    <w:p w:rsidRDefault="00132772" w:rsidP="00102297" w:rsidR="00132772">
      <w:pPr>
        <w:jc w:val="both"/>
      </w:pPr>
    </w:p>
    <w:p w:rsidRDefault="00D51006" w:rsidP="00102297" w:rsidR="00132772">
      <w:pPr>
        <w:jc w:val="both"/>
      </w:pPr>
      <w:r>
        <w:tab/>
        <w:t>Rješenjem ovog suda br. St-</w:t>
      </w:r>
      <w:r w:rsidR="008B63FA">
        <w:t>567/2016-19 od 18.listopada</w:t>
      </w:r>
      <w:r w:rsidR="006C62EC">
        <w:t xml:space="preserve"> 2016</w:t>
      </w:r>
      <w:r>
        <w:t xml:space="preserve">.otvoren je </w:t>
      </w:r>
      <w:r w:rsidR="006C62EC">
        <w:t xml:space="preserve">stečajni postupak nad dužnikom </w:t>
      </w:r>
      <w:r w:rsidR="008B63FA">
        <w:t>BTS TRANSPORT &amp; LOGISTIK d.o.o Slav.Brod</w:t>
      </w:r>
      <w:r>
        <w:t>.</w:t>
      </w:r>
    </w:p>
    <w:p w:rsidRDefault="00D51006" w:rsidP="00102297" w:rsidR="00D51006">
      <w:pPr>
        <w:jc w:val="both"/>
      </w:pPr>
      <w:r>
        <w:tab/>
        <w:t xml:space="preserve">Na ispitnom ročištu održanom dana </w:t>
      </w:r>
      <w:r w:rsidR="008B63FA">
        <w:t>12.siječnja 2017</w:t>
      </w:r>
      <w:r>
        <w:t>., ispitane su sve tražbine koje su prijavljene u roku.</w:t>
      </w:r>
    </w:p>
    <w:p w:rsidRDefault="00D51006" w:rsidP="00EC1642" w:rsidR="00EC1642">
      <w:pPr>
        <w:jc w:val="both"/>
      </w:pPr>
      <w:r>
        <w:tab/>
        <w:t>Na temelju prethodnog ispitivanja prijava, te priložene dokumentacije i dokumentacije s kojom ras</w:t>
      </w:r>
      <w:r w:rsidR="006C62EC">
        <w:t>polaže stečajni dužnik, stečajni</w:t>
      </w:r>
      <w:r>
        <w:t xml:space="preserve"> </w:t>
      </w:r>
      <w:r w:rsidR="006C62EC">
        <w:t>upravitelj se određeno izjasnio</w:t>
      </w:r>
      <w:r>
        <w:t xml:space="preserve"> o prijavama na način da je sve prijavlje</w:t>
      </w:r>
      <w:r w:rsidR="006C62EC">
        <w:t xml:space="preserve">ne tražbine </w:t>
      </w:r>
      <w:r w:rsidR="006939B6">
        <w:t xml:space="preserve">vjerovnika </w:t>
      </w:r>
      <w:r w:rsidR="008B63FA">
        <w:t xml:space="preserve">prvog i </w:t>
      </w:r>
      <w:r w:rsidR="006939B6">
        <w:t xml:space="preserve">drugog </w:t>
      </w:r>
      <w:r w:rsidR="00EC1642">
        <w:t xml:space="preserve">višeg </w:t>
      </w:r>
      <w:r w:rsidR="006939B6">
        <w:t>isplatnog reda</w:t>
      </w:r>
      <w:r w:rsidR="009212A3">
        <w:t xml:space="preserve">, </w:t>
      </w:r>
      <w:r w:rsidR="00EC1642">
        <w:t xml:space="preserve"> priznao</w:t>
      </w:r>
      <w:r w:rsidR="006939B6">
        <w:t xml:space="preserve"> </w:t>
      </w:r>
      <w:r w:rsidR="006C62EC">
        <w:t>u cijelosti</w:t>
      </w:r>
      <w:r w:rsidR="00EC1642">
        <w:t xml:space="preserve">. </w:t>
      </w:r>
      <w:r w:rsidR="006C62EC">
        <w:t xml:space="preserve"> </w:t>
      </w:r>
    </w:p>
    <w:p w:rsidRDefault="00EC1642" w:rsidP="00EC1642" w:rsidR="005A4550">
      <w:pPr>
        <w:jc w:val="both"/>
      </w:pPr>
      <w:r>
        <w:tab/>
      </w:r>
      <w:r w:rsidR="00905B07">
        <w:t xml:space="preserve">Obzirom da tražbine koje je stečajni upravitelj priznao na ročištu nisu osporene od strane ostalih vjerovnika, </w:t>
      </w:r>
      <w:r w:rsidR="005A4550">
        <w:t xml:space="preserve">na opisani način </w:t>
      </w:r>
      <w:r w:rsidR="00905B07">
        <w:t>određeno</w:t>
      </w:r>
      <w:r w:rsidR="005A4550">
        <w:t xml:space="preserve"> je u kojem iznosu i u kom isplatnom redu su  pojedine tražbine utvrđene, pa je odlučeno kao </w:t>
      </w:r>
      <w:r w:rsidR="006C62EC">
        <w:t xml:space="preserve">u izreci </w:t>
      </w:r>
      <w:r w:rsidR="005A4550">
        <w:t xml:space="preserve"> ovog rješenja temeljem čl. </w:t>
      </w:r>
      <w:r w:rsidR="00905B07">
        <w:t>2</w:t>
      </w:r>
      <w:r w:rsidR="00CD530F">
        <w:t>65 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CD530F">
        <w:t>12</w:t>
      </w:r>
      <w:r w:rsidR="00C37BB4">
        <w:t>.</w:t>
      </w:r>
      <w:r w:rsidR="008B63FA">
        <w:t>siječnja 2017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Vesna Vukelić v.r.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E79AC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903EE"/>
    <w:rsid w:val="003B07BE"/>
    <w:rsid w:val="003B2BC3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39B6"/>
    <w:rsid w:val="006A182B"/>
    <w:rsid w:val="006B01AB"/>
    <w:rsid w:val="006B1077"/>
    <w:rsid w:val="006C62EC"/>
    <w:rsid w:val="006F32FE"/>
    <w:rsid w:val="006F3F54"/>
    <w:rsid w:val="007174D1"/>
    <w:rsid w:val="00762005"/>
    <w:rsid w:val="0076482C"/>
    <w:rsid w:val="0077514E"/>
    <w:rsid w:val="00782318"/>
    <w:rsid w:val="007A574C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57FC8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2251"/>
    <w:rsid w:val="00EA6D4D"/>
    <w:rsid w:val="00EC1642"/>
    <w:rsid w:val="00ED442F"/>
    <w:rsid w:val="00ED6ED5"/>
    <w:rsid w:val="00EE2C37"/>
    <w:rsid w:val="00F04DD3"/>
    <w:rsid w:val="00F05448"/>
    <w:rsid w:val="00F1628F"/>
    <w:rsid w:val="00F2467B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9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7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9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7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BTS TRANSPORT&amp;LOGISTIK d.o.o. za trgovinu i prijevoz</izvorni_sadrzaj>
    <derivirana_varijabla naziv="DomainObject.Predmet.ProtustrankaFormated_1">  BTS TRANSPORT&amp;LOGISTIK d.o.o. za trgovinu i prijevoz</derivirana_varijabla>
  </DomainObject.Predmet.ProtustrankaFormated>
  <DomainObject.Predmet.ProtustrankaFormatedOIB>
    <izvorni_sadrzaj>  BTS TRANSPORT&amp;LOGISTIK d.o.o. za trgovinu i prijevoz, OIB 19781574662</izvorni_sadrzaj>
    <derivirana_varijabla naziv="DomainObject.Predmet.ProtustrankaFormatedOIB_1">  BTS TRANSPORT&amp;LOGISTIK d.o.o. za trgovinu i prijevoz, OIB 19781574662</derivirana_varijabla>
  </DomainObject.Predmet.ProtustrankaFormatedOIB>
  <DomainObject.Predmet.ProtustrankaFormatedWithAdress>
    <izvorni_sadrzaj> BTS TRANSPORT&amp;LOGISTIK d.o.o. za trgovinu i prijevoz, Ivana Antunovića 2, 35000 Slavonski Brod</izvorni_sadrzaj>
    <derivirana_varijabla naziv="DomainObject.Predmet.ProtustrankaFormatedWithAdress_1"> BTS TRANSPORT&amp;LOGISTIK d.o.o. za trgovinu i prijevoz, Ivana Antunovića 2, 35000 Slavonski Brod</derivirana_varijabla>
  </DomainObject.Predmet.ProtustrankaFormatedWithAdress>
  <DomainObject.Predmet.ProtustrankaFormatedWithAdressOIB>
    <izvorni_sadrzaj> BTS TRANSPORT&amp;LOGISTIK d.o.o. za trgovinu i prijevoz, OIB 19781574662, Ivana Antunovića 2, 35000 Slavonski Brod</izvorni_sadrzaj>
    <derivirana_varijabla naziv="DomainObject.Predmet.ProtustrankaFormatedWithAdressOIB_1"> BTS TRANSPORT&amp;LOGISTIK d.o.o. za trgovinu i prijevoz, OIB 19781574662, Ivana Antunovića 2, 35000 Slavonski Brod</derivirana_varijabla>
  </DomainObject.Predmet.ProtustrankaFormatedWithAdressOIB>
  <DomainObject.Predmet.ProtustrankaWithAdress>
    <izvorni_sadrzaj>BTS TRANSPORT&amp;LOGISTIK d.o.o. za trgovinu i prijevoz Ivana Antunovića 2, 35000 Slavonski Brod</izvorni_sadrzaj>
    <derivirana_varijabla naziv="DomainObject.Predmet.ProtustrankaWithAdress_1">BTS TRANSPORT&amp;LOGISTIK d.o.o. za trgovinu i prijevoz Ivana Antunovića 2, 35000 Slavonski Brod</derivirana_varijabla>
  </DomainObject.Predmet.ProtustrankaWithAdress>
  <DomainObject.Predmet.ProtustrankaWithAdressOIB>
    <izvorni_sadrzaj>BTS TRANSPORT&amp;LOGISTIK d.o.o. za trgovinu i prijevoz, OIB 19781574662, Ivana Antunovića 2, 35000 Slavonski Brod</izvorni_sadrzaj>
    <derivirana_varijabla naziv="DomainObject.Predmet.ProtustrankaWithAdressOIB_1">BTS TRANSPORT&amp;LOGISTIK d.o.o. za trgovinu i prijevoz, OIB 19781574662, Ivana Antunovića 2, 35000 Slavonski Brod</derivirana_varijabla>
  </DomainObject.Predmet.ProtustrankaWithAdressOIB>
  <DomainObject.Predmet.ProtustrankaNazivFormated>
    <izvorni_sadrzaj>BTS TRANSPORT&amp;LOGISTIK d.o.o. za trgovinu i prijevoz</izvorni_sadrzaj>
    <derivirana_varijabla naziv="DomainObject.Predmet.ProtustrankaNazivFormated_1">BTS TRANSPORT&amp;LOGISTIK d.o.o. za trgovinu i prijevoz</derivirana_varijabla>
  </DomainObject.Predmet.ProtustrankaNazivFormated>
  <DomainObject.Predmet.ProtustrankaNazivFormatedOIB>
    <izvorni_sadrzaj>BTS TRANSPORT&amp;LOGISTIK d.o.o. za trgovinu i prijevoz, OIB 19781574662</izvorni_sadrzaj>
    <derivirana_varijabla naziv="DomainObject.Predmet.ProtustrankaNazivFormatedOIB_1">BTS TRANSPORT&amp;LOGISTIK d.o.o. za trgovinu i prijevoz, OIB 19781574662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180147.08</izvorni_sadrzaj>
    <derivirana_varijabla naziv="DomainObject.Predmet.TrenutnaVrijednost_1">180147.08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BTS TRANSPORT&amp;LOGISTIK d.o.o. za trgovinu i prijevoz</item>
    </izvorni_sadrzaj>
    <derivirana_varijabla naziv="DomainObject.Predmet.ProtuStrankaListFormated_1">
      <item>BTS TRANSPORT&amp;LOGISTIK d.o.o. za trgovinu i prijevoz</item>
    </derivirana_varijabla>
  </DomainObject.Predmet.ProtuStrankaListFormated>
  <DomainObject.Predmet.ProtuStrankaListFormatedOIB>
    <izvorni_sadrzaj>
      <item>BTS TRANSPORT&amp;LOGISTIK d.o.o. za trgovinu i prijevoz, OIB 19781574662</item>
    </izvorni_sadrzaj>
    <derivirana_varijabla naziv="DomainObject.Predmet.ProtuStrankaListFormatedOIB_1">
      <item>BTS TRANSPORT&amp;LOGISTIK d.o.o. za trgovinu i prijevoz, OIB 19781574662</item>
    </derivirana_varijabla>
  </DomainObject.Predmet.ProtuStrankaListFormatedOIB>
  <DomainObject.Predmet.ProtuStrankaListFormatedWithAdress>
    <izvorni_sadrzaj>
      <item>BTS TRANSPORT&amp;LOGISTIK d.o.o. za trgovinu i prijevoz, Ivana Antunovića 2, 35000 Slavonski Brod</item>
    </izvorni_sadrzaj>
    <derivirana_varijabla naziv="DomainObject.Predmet.ProtuStrankaListFormatedWithAdress_1">
      <item>BTS TRANSPORT&amp;LOGISTIK d.o.o. za trgovinu i prijevoz, Ivana Antunovića 2, 35000 Slavonski Brod</item>
    </derivirana_varijabla>
  </DomainObject.Predmet.ProtuStrankaListFormatedWithAdress>
  <DomainObject.Predmet.ProtuStrankaListFormatedWithAdressOIB>
    <izvorni_sadrzaj>
      <item>BTS TRANSPORT&amp;LOGISTIK d.o.o. za trgovinu i prijevoz, OIB 19781574662, Ivana Antunovića 2, 35000 Slavonski Brod</item>
    </izvorni_sadrzaj>
    <derivirana_varijabla naziv="DomainObject.Predmet.ProtuStrankaListFormatedWithAdressOIB_1">
      <item>BTS TRANSPORT&amp;LOGISTIK d.o.o. za trgovinu i prijevoz, OIB 19781574662, Ivana Antunovića 2, 35000 Slavonski Brod</item>
    </derivirana_varijabla>
  </DomainObject.Predmet.ProtuStrankaListFormatedWithAdressOIB>
  <DomainObject.Predmet.ProtuStrankaListNazivFormated>
    <izvorni_sadrzaj>
      <item>BTS TRANSPORT&amp;LOGISTIK d.o.o. za trgovinu i prijevoz</item>
    </izvorni_sadrzaj>
    <derivirana_varijabla naziv="DomainObject.Predmet.ProtuStrankaListNazivFormated_1">
      <item>BTS TRANSPORT&amp;LOGISTIK d.o.o. za trgovinu i prijevoz</item>
    </derivirana_varijabla>
  </DomainObject.Predmet.ProtuStrankaListNazivFormated>
  <DomainObject.Predmet.ProtuStrankaListNazivFormatedOIB>
    <izvorni_sadrzaj>
      <item>BTS TRANSPORT&amp;LOGISTIK d.o.o. za trgovinu i prijevoz, OIB 19781574662</item>
    </izvorni_sadrzaj>
    <derivirana_varijabla naziv="DomainObject.Predmet.ProtuStrankaListNazivFormatedOIB_1">
      <item>BTS TRANSPORT&amp;LOGISTIK d.o.o. za trgovinu i prijevoz, OIB 19781574662</item>
    </derivirana_varijabla>
  </DomainObject.Predmet.ProtuStrankaListNazivFormatedOIB>
  <DomainObject.Predmet.OstaliListFormated>
    <izvorni_sadrzaj>
      <item>Mirko Gaić</item>
      <item>Filip Babić</item>
      <item>Vesna Lazarić</item>
    </izvorni_sadrzaj>
    <derivirana_varijabla naziv="DomainObject.Predmet.OstaliListFormated_1">
      <item>Mirko Gaić</item>
      <item>Filip Babić</item>
      <item>Vesna Lazarić</item>
    </derivirana_varijabla>
  </DomainObject.Predmet.OstaliListFormated>
  <DomainObject.Predmet.OstaliListFormatedOIB>
    <izvorni_sadrzaj>
      <item>Mirko Gaić, OIB 26978413921</item>
      <item>Filip Babić, OIB 57093086582</item>
      <item>Vesna Lazarić</item>
    </izvorni_sadrzaj>
    <derivirana_varijabla naziv="DomainObject.Predmet.OstaliListFormatedOIB_1">
      <item>Mirko Gaić, OIB 26978413921</item>
      <item>Filip Babić, OIB 57093086582</item>
      <item>Vesna Lazarić</item>
    </derivirana_varijabla>
  </DomainObject.Predmet.OstaliListFormatedOIB>
  <DomainObject.Predmet.OstaliListFormatedWithAdress>
    <izvorni_sadrzaj>
      <item>Mirko Gaić, Ivana Antunovića 2, 35000 Slavonski Brod</item>
      <item>Filip Babić, Trg bana Jelačića 18, 31000 Osijek</item>
      <item>Vesna Lazarić</item>
    </izvorni_sadrzaj>
    <derivirana_varijabla naziv="DomainObject.Predmet.OstaliListFormatedWithAdress_1">
      <item>Mirko Gaić, Ivana Antunovića 2, 35000 Slavonski Brod</item>
      <item>Filip Babić, Trg bana Jelačića 18, 31000 Osijek</item>
      <item>Vesna Lazarić</item>
    </derivirana_varijabla>
  </DomainObject.Predmet.OstaliListFormatedWithAdress>
  <DomainObject.Predmet.OstaliListFormatedWithAdressOIB>
    <izvorni_sadrzaj>
      <item>Mirko Gaić, OIB 26978413921, Ivana Antunovića 2, 35000 Slavonski Brod</item>
      <item>Filip Babić, OIB 57093086582, Trg bana Jelačića 18, 31000 Osijek</item>
      <item>Vesna Lazarić</item>
    </izvorni_sadrzaj>
    <derivirana_varijabla naziv="DomainObject.Predmet.OstaliListFormatedWithAdressOIB_1">
      <item>Mirko Gaić, OIB 26978413921, Ivana Antunovića 2, 35000 Slavonski Brod</item>
      <item>Filip Babić, OIB 57093086582, Trg bana Jelačića 18, 31000 Osijek</item>
      <item>Vesna Lazarić</item>
    </derivirana_varijabla>
  </DomainObject.Predmet.OstaliListFormatedWithAdressOIB>
  <DomainObject.Predmet.OstaliListNazivFormated>
    <izvorni_sadrzaj>
      <item>Mirko Gaić</item>
      <item>Filip Babić</item>
      <item>Vesna Lazarić</item>
    </izvorni_sadrzaj>
    <derivirana_varijabla naziv="DomainObject.Predmet.OstaliListNazivFormated_1">
      <item>Mirko Gaić</item>
      <item>Filip Babić</item>
      <item>Vesna Lazarić</item>
    </derivirana_varijabla>
  </DomainObject.Predmet.OstaliListNazivFormated>
  <DomainObject.Predmet.OstaliListNazivFormatedOIB>
    <izvorni_sadrzaj>
      <item>Mirko Gaić, OIB 26978413921</item>
      <item>Filip Babić, OIB 57093086582</item>
      <item>Vesna Lazarić</item>
    </izvorni_sadrzaj>
    <derivirana_varijabla naziv="DomainObject.Predmet.OstaliListNazivFormatedOIB_1">
      <item>Mirko Gaić, OIB 26978413921</item>
      <item>Filip Babić, OIB 57093086582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BTS TRANSPORT&amp;LOGISTIK d.o.o. za trgovinu i prijevoz</izvorni_sadrzaj>
    <derivirana_varijabla naziv="DomainObject.Predmet.ProtustrankaIDrugi_1">BTS TRANSPORT&amp;LOGISTIK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BTS TRANSPORT&amp;LOGISTIK d.o.o. za trgovinu i prijevoz, OIB 19781574662, Ivana Antunovića 2, 35000 Slavonski Brod</izvorni_sadrzaj>
    <derivirana_varijabla naziv="DomainObject.Predmet.ProtustrankaIDrugiAdressOIB_1">BTS TRANSPORT&amp;LOGISTIK d.o.o. za trgovinu i prijevoz, OIB 19781574662, Ivana Antunovića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BTS TRANSPORT&amp;LOGISTIK d.o.o. za trgovinu i prijevoz</item>
      <item>Mirko Gaić</item>
      <item>Filip Babić</item>
      <item>Vesna Lazarić</item>
    </izvorni_sadrzaj>
    <derivirana_varijabla naziv="DomainObject.Predmet.SudioniciListNaziv_1">
      <item>Financijska agencija</item>
      <item>BTS TRANSPORT&amp;LOGISTIK d.o.o. za trgovinu i prijevoz</item>
      <item>Mirko Gaić</item>
      <item>Filip Babić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  <item>Vesna Lazarić</item>
    </izvorni_sadrzaj>
    <derivirana_varijabla naziv="DomainObject.Predmet.SudioniciListAdressOIB_1">
      <item>Financijska agencija, OIB 85821130368, Ulica grada Vukovara 70,10000 Zagreb</item>
      <item>BTS TRANSPORT&amp;LOGISTIK d.o.o. za trgovinu i prijevoz, OIB 19781574662, Ivana Antunovića 2,35000 Slavonski Brod</item>
      <item>Mirko Gaić, OIB 26978413921, Ivana Antunovića 2,35000 Slavonski Brod</item>
      <item>Filip Babić, OIB 57093086582, Trg bana Jelačića 18,31000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19781574662</item>
      <item>, OIB 26978413921</item>
      <item>, OIB 57093086582</item>
      <item>, OIB null</item>
    </izvorni_sadrzaj>
    <derivirana_varijabla naziv="DomainObject.Predmet.SudioniciListNazivOIB_1">
      <item>, OIB 85821130368</item>
      <item>, OIB 19781574662</item>
      <item>, OIB 26978413921</item>
      <item>, OIB 57093086582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BC654-267E-4B8B-B16A-FE56A7988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418</properties:Words>
  <properties:Characters>2287</properties:Characters>
  <properties:Lines>130</properties:Lines>
  <properties:Paragraphs>72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2017-01-13T10:24:00Z</dcterms:created>
  <dc:creator>Korisnik</dc:creator>
  <cp:lastModifiedBy>wsadmin</cp:lastModifiedBy>
  <cp:lastPrinted>2016-05-18T12:39:00Z</cp:lastPrinted>
  <dcterms:modified xmlns:xsi="http://www.w3.org/2001/XMLSchema-instance" xsi:type="dcterms:W3CDTF">2017-01-13T10:25:00Z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