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5212" w14:paraId="9e4521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E82184">
        <w:rPr>
          <w:szCs w:val="24"/>
          <w:lang w:val="hr-HR"/>
        </w:rPr>
        <w:t>72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E82184">
        <w:rPr>
          <w:lang w:val="hr-HR"/>
        </w:rPr>
        <w:t xml:space="preserve">INFO – BIS  proizvodnja i trgovina, društvo s ograničenom odgovornošću za izdavaštvo, promidžbu i radijsku djelatnost, Bjelovar, Trg Eugena Kvaternika bb, </w:t>
      </w:r>
      <w:r w:rsidR="00E82184" w:rsidRPr="000664E3">
        <w:rPr>
          <w:lang w:val="hr-HR"/>
        </w:rPr>
        <w:t>MB</w:t>
      </w:r>
      <w:r w:rsidR="00E82184">
        <w:rPr>
          <w:lang w:val="hr-HR"/>
        </w:rPr>
        <w:t>S: 010063196, OIB: 75317885228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E82184">
        <w:rPr>
          <w:lang w:val="hr-HR"/>
        </w:rPr>
        <w:t xml:space="preserve">INFO – BIS  proizvodnja i trgovina, društvo s ograničenom odgovornošću za izdavaštvo, promidžbu i radijsku djelatnost, Bjelovar, Trg Eugena Kvaternika bb, </w:t>
      </w:r>
      <w:r w:rsidR="00E82184" w:rsidRPr="000664E3">
        <w:rPr>
          <w:lang w:val="hr-HR"/>
        </w:rPr>
        <w:t>MB</w:t>
      </w:r>
      <w:r w:rsidR="00E82184">
        <w:rPr>
          <w:lang w:val="hr-HR"/>
        </w:rPr>
        <w:t>S: 010063196, OIB: 75317885228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E82184">
        <w:rPr>
          <w:szCs w:val="24"/>
          <w:lang w:val="hr-HR"/>
        </w:rPr>
        <w:t>DAVID JAKOVLJEVIĆ, Sesvete, Kašinska 7</w:t>
      </w:r>
      <w:r w:rsidR="009E5A7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E82184">
        <w:rPr>
          <w:szCs w:val="24"/>
          <w:lang w:val="hr-HR"/>
        </w:rPr>
        <w:t xml:space="preserve"> 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E82184">
        <w:rPr>
          <w:lang w:val="hr-HR"/>
        </w:rPr>
        <w:t xml:space="preserve">INFO – BIS  proizvodnja i trgovina, društvo s ograničenom odgovornošću za izdavaštvo, promidžbu i radijsku djelatnost, Bjelovar, Trg Eugena Kvaternika bb, </w:t>
      </w:r>
      <w:r w:rsidR="00E82184" w:rsidRPr="000664E3">
        <w:rPr>
          <w:lang w:val="hr-HR"/>
        </w:rPr>
        <w:t>MB</w:t>
      </w:r>
      <w:r w:rsidR="00E82184">
        <w:rPr>
          <w:lang w:val="hr-HR"/>
        </w:rPr>
        <w:t>S: 010063196, OIB: 75317885228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E82184" w:rsidP="00CA6F86" w:rsidR="00E82184">
      <w:pPr>
        <w:jc w:val="both"/>
        <w:rPr>
          <w:szCs w:val="24"/>
          <w:lang w:val="hr-HR"/>
        </w:rPr>
      </w:pPr>
    </w:p>
    <w:p w:rsidRDefault="00E82184" w:rsidP="00CA6F86" w:rsidR="00E82184">
      <w:pPr>
        <w:jc w:val="both"/>
        <w:rPr>
          <w:szCs w:val="24"/>
          <w:lang w:val="hr-HR"/>
        </w:rPr>
      </w:pPr>
    </w:p>
    <w:p w:rsidRDefault="00E82184" w:rsidP="00CA6F86" w:rsidR="00E82184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</w:t>
      </w:r>
      <w:r w:rsidR="00E82184">
        <w:rPr>
          <w:szCs w:val="24"/>
          <w:lang w:val="hr-HR"/>
        </w:rPr>
        <w:t>72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E82184" w:rsidR="000664E3" w:rsidRPr="00FE7FBF">
      <w:headerReference w:type="even" r:id="rId10"/>
      <w:headerReference w:type="default" r:id="rId11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A4D" w:rsidR="00E22A4D">
      <w:r>
        <w:separator/>
      </w:r>
    </w:p>
  </w:endnote>
  <w:endnote w:id="0" w:type="continuationSeparator">
    <w:p w:rsidRDefault="00E22A4D" w:rsidR="00E22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A4D" w:rsidR="00E22A4D">
      <w:r>
        <w:separator/>
      </w:r>
    </w:p>
  </w:footnote>
  <w:footnote w:id="0" w:type="continuationSeparator">
    <w:p w:rsidRDefault="00E22A4D" w:rsidR="00E22A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7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E82184">
      <w:t>72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A1734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2A4D"/>
    <w:rsid w:val="00E24C28"/>
    <w:rsid w:val="00E30A81"/>
    <w:rsid w:val="00E31EE1"/>
    <w:rsid w:val="00E55D53"/>
    <w:rsid w:val="00E672E5"/>
    <w:rsid w:val="00E82184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1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7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73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7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7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1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7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73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7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7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St-172/2015</izvorni_sadrzaj>
    <derivirana_varijabla naziv="DomainObject.Predmet.OznakaBroj_1">St-172/2015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INFO-BIS društvo s ograničenom odgovornošću za izdavaštvo, promidžbu i radijsku djelatnost, Bjelovar zastupanog po punomoćniku Ivan Butković</izvorni_sadrzaj>
    <derivirana_varijabla naziv="DomainObject.Predmet.ProtustrankaFormated_1">  INFO-BIS društvo s ograničenom odgovornošću za izdavaštvo, promidžbu i radijsku djelatnost, Bjelovar zastupanog po punomoćniku Ivan Butković</derivirana_varijabla>
  </DomainObject.Predmet.ProtustrankaFormated>
  <DomainObject.Predmet.ProtustrankaFormatedOIB>
    <izvorni_sadrzaj>  INFO-BIS društvo s ograničenom odgovornošću za izdavaštvo, promidžbu i radijsku djelatnost, Bjelovar, OIB 75317885228 zastupanog po punomoćniku Ivan Butković</izvorni_sadrzaj>
    <derivirana_varijabla naziv="DomainObject.Predmet.ProtustrankaFormatedOIB_1">  INFO-BIS društvo s ograničenom odgovornošću za izdavaštvo, promidžbu i radijsku djelatnost, Bjelovar, OIB 75317885228 zastupanog po punomoćniku Ivan Butković</derivirana_varijabla>
  </DomainObject.Predmet.ProtustrankaFormatedOIB>
  <DomainObject.Predmet.ProtustrankaFormatedWithAdress>
    <izvorni_sadrzaj> INFO-BIS društvo s ograničenom odgovornošću za izdavaštvo, promidžbu i radijsku djelatnost, Bjelovar, Trg Eugena Kvaternika/bb, 43000 Bjelovar zastupanog po punomoćniku Ivan Butković</izvorni_sadrzaj>
    <derivirana_varijabla naziv="DomainObject.Predmet.ProtustrankaFormatedWithAdress_1"> INFO-BIS društvo s ograničenom odgovornošću za izdavaštvo, promidžbu i radijsku djelatnost, Bjelovar, Trg Eugena Kvaternika/bb, 43000 Bjelovar zastupanog po punomoćniku Ivan Butković</derivirana_varijabla>
  </DomainObject.Predmet.ProtustrankaFormatedWithAdress>
  <DomainObject.Predmet.ProtustrankaFormatedWithAdressOIB>
    <izvorni_sadrzaj> INFO-BIS društvo s ograničenom odgovornošću za izdavaštvo, promidžbu i radijsku djelatnost, Bjelovar, OIB 75317885228, Trg Eugena Kvaternika/bb, 43000 Bjelovar zastupanog po punomoćniku Ivan Butković</izvorni_sadrzaj>
    <derivirana_varijabla naziv="DomainObject.Predmet.ProtustrankaFormatedWithAdressOIB_1"> INFO-BIS društvo s ograničenom odgovornošću za izdavaštvo, promidžbu i radijsku djelatnost, Bjelovar, OIB 75317885228, Trg Eugena Kvaternika/bb, 43000 Bjelovar zastupanog po punomoćniku Ivan Butković</derivirana_varijabla>
  </DomainObject.Predmet.ProtustrankaFormatedWithAdressOIB>
  <DomainObject.Predmet.ProtustrankaWithAdress>
    <izvorni_sadrzaj>INFO-BIS društvo s ograničenom odgovornošću za izdavaštvo, promidžbu i radijsku djelatnost, Bjelovar Trg Eugena Kvaternika/bb, 43000 Bjelovar</izvorni_sadrzaj>
    <derivirana_varijabla naziv="DomainObject.Predmet.ProtustrankaWithAdress_1">INFO-BIS društvo s ograničenom odgovornošću za izdavaštvo, promidžbu i radijsku djelatnost, Bjelovar Trg Eugena Kvaternika/bb, 43000 Bjelovar</derivirana_varijabla>
  </DomainObject.Predmet.ProtustrankaWithAdress>
  <DomainObject.Predmet.ProtustrankaWithAdressOIB>
    <izvorni_sadrzaj>INFO-BIS društvo s ograničenom odgovornošću za izdavaštvo, promidžbu i radijsku djelatnost, Bjelovar, OIB 75317885228, Trg Eugena Kvaternika/bb, 43000 Bjelovar</izvorni_sadrzaj>
    <derivirana_varijabla naziv="DomainObject.Predmet.ProtustrankaWithAdressOIB_1">INFO-BIS društvo s ograničenom odgovornošću za izdavaštvo, promidžbu i radijsku djelatnost, Bjelovar, OIB 75317885228, Trg Eugena Kvaternika/bb, 43000 Bjelovar</derivirana_varijabla>
  </DomainObject.Predmet.ProtustrankaWithAdressOIB>
  <DomainObject.Predmet.ProtustrankaNazivFormated>
    <izvorni_sadrzaj>INFO-BIS društvo s ograničenom odgovornošću za izdavaštvo, promidžbu i radijsku djelatnost, Bjelovar</izvorni_sadrzaj>
    <derivirana_varijabla naziv="DomainObject.Predmet.ProtustrankaNazivFormated_1">INFO-BIS društvo s ograničenom odgovornošću za izdavaštvo, promidžbu i radijsku djelatnost, Bjelovar</derivirana_varijabla>
  </DomainObject.Predmet.ProtustrankaNazivFormated>
  <DomainObject.Predmet.ProtustrankaNazivFormatedOIB>
    <izvorni_sadrzaj>INFO-BIS društvo s ograničenom odgovornošću za izdavaštvo, promidžbu i radijsku djelatnost, Bjelovar, OIB 75317885228</izvorni_sadrzaj>
    <derivirana_varijabla naziv="DomainObject.Predmet.ProtustrankaNazivFormatedOIB_1">INFO-BIS društvo s ograničenom odgovornošću za izdavaštvo, promidžbu i radijsku djelatnost, Bjelovar, OIB 75317885228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INFO-BIS društvo s ograničenom odgovornošću za izdavaštvo, promidžbu i radijsku djelatnost, Bjelovar zastupanog po punomoćniku Ivan Butković</item>
    </izvorni_sadrzaj>
    <derivirana_varijabla naziv="DomainObject.Predmet.ProtuStrankaListFormated_1">
      <item>INFO-BIS društvo s ograničenom odgovornošću za izdavaštvo, promidžbu i radijsku djelatnost, Bjelovar zastupanog po punomoćniku Ivan Butković</item>
    </derivirana_varijabla>
  </DomainObject.Predmet.ProtuStrankaListFormated>
  <DomainObject.Predmet.ProtuStrankaListFormatedOIB>
    <izvorni_sadrzaj>
      <item>INFO-BIS društvo s ograničenom odgovornošću za izdavaštvo, promidžbu i radijsku djelatnost, Bjelovar, OIB 75317885228 zastupanog po punomoćniku Ivan Butković</item>
    </izvorni_sadrzaj>
    <derivirana_varijabla naziv="DomainObject.Predmet.ProtuStrankaListFormatedOIB_1">
      <item>INFO-BIS društvo s ograničenom odgovornošću za izdavaštvo, promidžbu i radijsku djelatnost, Bjelovar, OIB 75317885228 zastupanog po punomoćniku Ivan Butković</item>
    </derivirana_varijabla>
  </DomainObject.Predmet.ProtuStrankaListFormatedOIB>
  <DomainObject.Predmet.ProtuStrankaListFormatedWithAdress>
    <izvorni_sadrzaj>
      <item>INFO-BIS društvo s ograničenom odgovornošću za izdavaštvo, promidžbu i radijsku djelatnost, Bjelovar, Trg Eugena Kvaternika/bb, 43000 Bjelovar zastupanog po punomoćniku Ivan Butković</item>
    </izvorni_sadrzaj>
    <derivirana_varijabla naziv="DomainObject.Predmet.ProtuStrankaListFormatedWithAdress_1">
      <item>INFO-BIS društvo s ograničenom odgovornošću za izdavaštvo, promidžbu i radijsku djelatnost, Bjelovar, Trg Eugena Kvaternika/bb, 43000 Bjelovar zastupanog po punomoćniku Ivan Butković</item>
    </derivirana_varijabla>
  </DomainObject.Predmet.ProtuStrankaListFormatedWithAdress>
  <DomainObject.Predmet.ProtuStrankaListFormatedWithAdressOIB>
    <izvorni_sadrzaj>
      <item>INFO-BIS društvo s ograničenom odgovornošću za izdavaštvo, promidžbu i radijsku djelatnost, Bjelovar, OIB 75317885228, Trg Eugena Kvaternika/bb, 43000 Bjelovar zastupanog po punomoćniku Ivan Butković</item>
    </izvorni_sadrzaj>
    <derivirana_varijabla naziv="DomainObject.Predmet.ProtuStrankaListFormatedWithAdressOIB_1">
      <item>INFO-BIS društvo s ograničenom odgovornošću za izdavaštvo, promidžbu i radijsku djelatnost, Bjelovar, OIB 75317885228, Trg Eugena Kvaternika/bb, 43000 Bjelovar zastupanog po punomoćniku Ivan Butković</item>
    </derivirana_varijabla>
  </DomainObject.Predmet.ProtuStrankaListFormatedWithAdressOIB>
  <DomainObject.Predmet.ProtuStrankaListNazivFormated>
    <izvorni_sadrzaj>
      <item>INFO-BIS društvo s ograničenom odgovornošću za izdavaštvo, promidžbu i radijsku djelatnost, Bjelovar</item>
    </izvorni_sadrzaj>
    <derivirana_varijabla naziv="DomainObject.Predmet.ProtuStrankaListNazivFormated_1">
      <item>INFO-BIS društvo s ograničenom odgovornošću za izdavaštvo, promidžbu i radijsku djelatnost, Bjelovar</item>
    </derivirana_varijabla>
  </DomainObject.Predmet.ProtuStrankaListNazivFormated>
  <DomainObject.Predmet.ProtuStrankaListNazivFormatedOIB>
    <izvorni_sadrzaj>
      <item>INFO-BIS društvo s ograničenom odgovornošću za izdavaštvo, promidžbu i radijsku djelatnost, Bjelovar, OIB 75317885228</item>
    </izvorni_sadrzaj>
    <derivirana_varijabla naziv="DomainObject.Predmet.ProtuStrankaListNazivFormatedOIB_1">
      <item>INFO-BIS društvo s ograničenom odgovornošću za izdavaštvo, promidžbu i radijsku djelatnost, Bjelovar, OIB 75317885228</item>
    </derivirana_varijabla>
  </DomainObject.Predmet.ProtuStrankaListNazivFormatedOIB>
  <DomainObject.Predmet.OstaliListFormated>
    <izvorni_sadrzaj>
      <item>Ivan Butković punomoćnik sudionika u postupku INFO-BIS društvo s ograničenom odgovornošću za izdavaštvo, promidžbu i radijsku djelatnost, Bjelovar</item>
    </izvorni_sadrzaj>
    <derivirana_varijabla naziv="DomainObject.Predmet.OstaliListFormated_1">
      <item>Ivan Butković punomoćnik sudionika u postupku INFO-BIS društvo s ograničenom odgovornošću za izdavaštvo, promidžbu i radijsku djelatnost, Bjelovar</item>
    </derivirana_varijabla>
  </DomainObject.Predmet.OstaliListFormated>
  <DomainObject.Predmet.OstaliListFormatedOIB>
    <izvorni_sadrzaj>
      <item>Ivan Butković punomoćnik sudionika u postupku INFO-BIS društvo s ograničenom odgovornošću za izdavaštvo, promidžbu i radijsku djelatnost, Bjelovar</item>
    </izvorni_sadrzaj>
    <derivirana_varijabla naziv="DomainObject.Predmet.OstaliListFormatedOIB_1">
      <item>Ivan Butković punomoćnik sudionika u postupku INFO-BIS društvo s ograničenom odgovornošću za izdavaštvo, promidžbu i radijsku djelatnost, Bjelovar</item>
    </derivirana_varijabla>
  </DomainObject.Predmet.OstaliListFormatedOIB>
  <DomainObject.Predmet.OstaliListFormatedWithAdress>
    <izvorni_sadrzaj>
      <item>Ivan Butković punomoćnik sudionika u postupku INFO-BIS društvo s ograničenom odgovornošću za izdavaštvo, promidžbu i radijsku djelatnost, Bjelovar</item>
    </izvorni_sadrzaj>
    <derivirana_varijabla naziv="DomainObject.Predmet.OstaliListFormatedWithAdress_1">
      <item>Ivan Butković punomoćnik sudionika u postupku INFO-BIS društvo s ograničenom odgovornošću za izdavaštvo, promidžbu i radijsku djelatnost, Bjelovar</item>
    </derivirana_varijabla>
  </DomainObject.Predmet.OstaliListFormatedWithAdress>
  <DomainObject.Predmet.OstaliListFormatedWithAdressOIB>
    <izvorni_sadrzaj>
      <item>Ivan Butković punomoćnik sudionika u postupku INFO-BIS društvo s ograničenom odgovornošću za izdavaštvo, promidžbu i radijsku djelatnost, Bjelovar</item>
    </izvorni_sadrzaj>
    <derivirana_varijabla naziv="DomainObject.Predmet.OstaliListFormatedWithAdressOIB_1">
      <item>Ivan Butković punomoćnik sudionika u postupku INFO-BIS društvo s ograničenom odgovornošću za izdavaštvo, promidžbu i radijsku djelatnost, Bjelovar</item>
    </derivirana_varijabla>
  </DomainObject.Predmet.OstaliListFormatedWithAdressOIB>
  <DomainObject.Predmet.OstaliListNazivFormated>
    <izvorni_sadrzaj>
      <item>Ivan Butković</item>
    </izvorni_sadrzaj>
    <derivirana_varijabla naziv="DomainObject.Predmet.OstaliListNazivFormated_1">
      <item>Ivan Butković</item>
    </derivirana_varijabla>
  </DomainObject.Predmet.OstaliListNazivFormated>
  <DomainObject.Predmet.OstaliListNazivFormatedOIB>
    <izvorni_sadrzaj>
      <item>Ivan Butković</item>
    </izvorni_sadrzaj>
    <derivirana_varijabla naziv="DomainObject.Predmet.OstaliListNazivFormatedOIB_1">
      <item>Ivan Butković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INFO-BIS društvo s ograničenom odgovornošću za izdavaštvo, promidžbu i radijsku djelatnost, Bjelovar</izvorni_sadrzaj>
    <derivirana_varijabla naziv="DomainObject.Predmet.ProtustrankaIDrugi_1">INFO-BIS društvo s ograničenom odgovornošću za izdavaštvo, promidžbu i radijsku djelatnost,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INFO-BIS društvo s ograničenom odgovornošću za izdavaštvo, promidžbu i radijsku djelatnost, Bjelovar, OIB 75317885228, Trg Eugena Kvaternika/bb, 43000 Bjelovar</izvorni_sadrzaj>
    <derivirana_varijabla naziv="DomainObject.Predmet.ProtustrankaIDrugiAdressOIB_1">INFO-BIS društvo s ograničenom odgovornošću za izdavaštvo, promidžbu i radijsku djelatnost, Bjelovar, OIB 75317885228, Trg Eugena Kvaternika/bb,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INFO-BIS društvo s ograničenom odgovornošću za izdavaštvo, promidžbu i radijsku djelatnost, Bjelovar</item>
      <item>Ivan Butković</item>
    </izvorni_sadrzaj>
    <derivirana_varijabla naziv="DomainObject.Predmet.SudioniciListNaziv_1">
      <item>FINA, RC ZAGREB, Podružnica Bjelovar</item>
      <item>INFO-BIS društvo s ograničenom odgovornošću za izdavaštvo, promidžbu i radijsku djelatnost, Bjelovar</item>
      <item>Ivan Butković</item>
    </derivirana_varijabla>
  </DomainObject.Predmet.SudioniciListNaziv>
  <DomainObject.Predmet.SudioniciListAdressOIB>
    <izvorni_sadrzaj>
      <item>FINA, RC ZAGREB, Podružnica Bjelovar, OIB 85821130368, F. Supila 4,43000 Bjelovar</item>
      <item>INFO-BIS društvo s ograničenom odgovornošću za izdavaštvo, promidžbu i radijsku djelatnost, Bjelovar, OIB 75317885228, Trg Eugena Kvaternika/bb,43000 Bjelovar</item>
      <item>Ivan Butković</item>
    </izvorni_sadrzaj>
    <derivirana_varijabla naziv="DomainObject.Predmet.SudioniciListAdressOIB_1">
      <item>FINA, RC ZAGREB, Podružnica Bjelovar, OIB 85821130368, F. Supila 4,43000 Bjelovar</item>
      <item>INFO-BIS društvo s ograničenom odgovornošću za izdavaštvo, promidžbu i radijsku djelatnost, Bjelovar, OIB 75317885228, Trg Eugena Kvaternika/bb,43000 Bjelovar</item>
      <item>Ivan Butković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75317885228</item>
      <item>, OIB null</item>
    </izvorni_sadrzaj>
    <derivirana_varijabla naziv="DomainObject.Predmet.SudioniciListNazivOIB_1">
      <item>, OIB 85821130368</item>
      <item>, OIB 75317885228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ADAAE-698E-4C22-96AD-2D981B8B7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738</properties:Words>
  <properties:Characters>4017</properties:Characters>
  <properties:Lines>116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2015-12-31T09:37:00Z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2015-12-31T09:38:00Z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