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ae36" w14:paraId="63cae36" w:rsidRDefault="002757AE" w:rsidP="002757AE" w:rsidR="002757AE">
      <w:pPr>
        <w15:collapsed w:val="false"/>
      </w:pPr>
    </w:p>
    <w:p w:rsidRDefault="002757AE" w:rsidP="002757AE" w:rsidR="002757A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7AE" w:rsidP="002757AE" w:rsidR="002757AE" w:rsidRPr="00D21A2C"/>
    <w:p w:rsidRDefault="002757AE" w:rsidP="002757AE" w:rsidR="002757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57AE" w:rsidP="002757AE" w:rsidR="002757AE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57AE" w:rsidP="002757AE" w:rsidR="002757AE"/>
    <w:p w:rsidRDefault="002757AE" w:rsidP="002757AE" w:rsidR="002757AE"/>
    <w:p w:rsidRDefault="002757AE" w:rsidP="002757AE" w:rsidR="002757AE" w:rsidRPr="00DD62DF">
      <w:pPr>
        <w:jc w:val="center"/>
        <w:rPr>
          <w:bCs/>
        </w:rPr>
      </w:pPr>
    </w:p>
    <w:p w:rsidRDefault="002757AE" w:rsidP="002757AE" w:rsidR="002757AE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  <w:r>
        <w:tab/>
        <w:t xml:space="preserve">Trgovački sud u Osijeku, po stečajnoj sutkinji Nadi Roso, u stečajnom postupku  nad dužnikom </w:t>
      </w:r>
      <w:r w:rsidR="00193F97">
        <w:rPr>
          <w:b/>
        </w:rPr>
        <w:t xml:space="preserve">stečajna masa iza AUTOSAOBRAĆAJNO d.d. „u stečaju“ Osijek, Šetalište k. F. </w:t>
      </w:r>
      <w:proofErr w:type="spellStart"/>
      <w:r w:rsidR="00193F97">
        <w:rPr>
          <w:b/>
        </w:rPr>
        <w:t>Šepera</w:t>
      </w:r>
      <w:proofErr w:type="spellEnd"/>
      <w:r w:rsidR="00193F97">
        <w:rPr>
          <w:b/>
        </w:rPr>
        <w:t xml:space="preserve"> 8/C, OIB: 98994057383, MBS: 030189337 </w:t>
      </w:r>
      <w:r>
        <w:rPr>
          <w:b/>
        </w:rPr>
        <w:t xml:space="preserve"> </w:t>
      </w:r>
      <w:r>
        <w:t xml:space="preserve">dana </w:t>
      </w:r>
      <w:r w:rsidR="00193F97">
        <w:t>19</w:t>
      </w:r>
      <w:r>
        <w:t>. veljače 2018. g.,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201E03" w:rsidP="002757AE" w:rsidR="00201E03">
      <w:pPr>
        <w:pStyle w:val="Tijeloteksta"/>
      </w:pPr>
    </w:p>
    <w:p w:rsidRDefault="00201E03" w:rsidP="008F1D5E" w:rsidR="008F1D5E">
      <w:pPr>
        <w:pStyle w:val="Tijeloteksta"/>
        <w:ind w:firstLine="348" w:left="360"/>
      </w:pPr>
      <w:r>
        <w:t>Daje se suglasje stečajno</w:t>
      </w:r>
      <w:r w:rsidR="00193F97">
        <w:t>m</w:t>
      </w:r>
      <w:r>
        <w:t xml:space="preserve"> upravitelj</w:t>
      </w:r>
      <w:r w:rsidR="00193F97">
        <w:t>u</w:t>
      </w:r>
      <w:r>
        <w:t xml:space="preserve"> u stečajnom </w:t>
      </w:r>
      <w:r w:rsidR="00193F97">
        <w:rPr>
          <w:b/>
        </w:rPr>
        <w:t xml:space="preserve">stečajna masa iza AUTOSAOBRAĆAJNO d.d. „u stečaju“ Osijek, Šetalište k. F. </w:t>
      </w:r>
      <w:proofErr w:type="spellStart"/>
      <w:r w:rsidR="00193F97">
        <w:rPr>
          <w:b/>
        </w:rPr>
        <w:t>Šepera</w:t>
      </w:r>
      <w:proofErr w:type="spellEnd"/>
      <w:r w:rsidR="00193F97">
        <w:rPr>
          <w:b/>
        </w:rPr>
        <w:t xml:space="preserve"> 8/C, OIB: 98994057383, MBS: 030189337</w:t>
      </w:r>
      <w:r>
        <w:t xml:space="preserve">, </w:t>
      </w:r>
      <w:r w:rsidR="008F1D5E">
        <w:t xml:space="preserve">na provođenje </w:t>
      </w:r>
      <w:r w:rsidR="002757AE">
        <w:t>diobe vjerovnicima I</w:t>
      </w:r>
      <w:r w:rsidR="00193F97">
        <w:t>I</w:t>
      </w:r>
      <w:r w:rsidR="002757AE">
        <w:t xml:space="preserve"> višeg isplatnog reda u iznosu od </w:t>
      </w:r>
      <w:r w:rsidR="00193F97">
        <w:t>515.000,00</w:t>
      </w:r>
      <w:r w:rsidR="002757AE">
        <w:t xml:space="preserve"> kn što čini </w:t>
      </w:r>
      <w:r w:rsidR="00193F97">
        <w:t>0,91</w:t>
      </w:r>
      <w:r w:rsidR="002757AE">
        <w:t xml:space="preserve">% </w:t>
      </w:r>
      <w:r w:rsidR="00193F97">
        <w:t xml:space="preserve">preostalih </w:t>
      </w:r>
      <w:r w:rsidR="002757AE">
        <w:t xml:space="preserve"> utvrđenih tražbina vjerovnika </w:t>
      </w:r>
      <w:r w:rsidR="00193F97">
        <w:t>I</w:t>
      </w:r>
      <w:r w:rsidR="002757AE">
        <w:t>I višeg isplatnog reda</w:t>
      </w:r>
      <w:r w:rsidR="00193F97">
        <w:t xml:space="preserve"> od 56.813.567,94 kn</w:t>
      </w:r>
      <w:r w:rsidR="002757AE">
        <w:t>.</w:t>
      </w:r>
      <w:r w:rsidR="008F1D5E">
        <w:t xml:space="preserve"> </w:t>
      </w:r>
    </w:p>
    <w:p w:rsidRDefault="008F1D5E" w:rsidP="008F1D5E" w:rsidR="008F1D5E">
      <w:pPr>
        <w:pStyle w:val="Tijeloteksta"/>
        <w:ind w:left="360"/>
      </w:pP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193F97">
        <w:t>19</w:t>
      </w:r>
      <w:r w:rsidR="00700906">
        <w:t>. veljače 2018.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193F97" w:rsidR="00201E03">
      <w:pPr>
        <w:pStyle w:val="Tijeloteksta"/>
        <w:tabs>
          <w:tab w:pos="6090" w:val="left"/>
        </w:tabs>
        <w:ind w:left="360"/>
      </w:pPr>
      <w:r>
        <w:t xml:space="preserve">1. </w:t>
      </w:r>
      <w:r w:rsidR="00F933C4">
        <w:t xml:space="preserve">st. uprav. </w:t>
      </w:r>
      <w:r w:rsidR="00193F97">
        <w:t>dr. sc. Boris Ljubanović</w:t>
      </w:r>
    </w:p>
    <w:p w:rsidRDefault="00201E03" w:rsidP="00201E03" w:rsidR="00201E03">
      <w:pPr>
        <w:pStyle w:val="Tijeloteksta"/>
        <w:ind w:left="360"/>
      </w:pPr>
      <w:r>
        <w:t xml:space="preserve">2. </w:t>
      </w:r>
      <w:r w:rsidR="003D1D4F">
        <w:t>e-</w:t>
      </w:r>
      <w:r>
        <w:t>ogl.pl.</w:t>
      </w:r>
      <w:r w:rsidR="008F1D5E">
        <w:t xml:space="preserve"> uz </w:t>
      </w:r>
      <w:r w:rsidR="003D1D4F">
        <w:t xml:space="preserve">prijedlog st. uprav. od </w:t>
      </w:r>
      <w:r w:rsidR="00193F97">
        <w:t>24</w:t>
      </w:r>
      <w:r w:rsidR="002757AE">
        <w:t>.1.2018. g. s prilogom (</w:t>
      </w:r>
      <w:r w:rsidR="00193F97">
        <w:t>u spisu</w:t>
      </w:r>
      <w:r w:rsidR="003D1D4F">
        <w:t>)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r w:rsidR="002757AE">
        <w:t>K-</w:t>
      </w:r>
      <w:r w:rsidR="00193F97">
        <w:t>19</w:t>
      </w:r>
      <w:r w:rsidR="002757AE">
        <w:t>.3.</w:t>
      </w: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7F" w:rsidR="0045677F">
      <w:r>
        <w:separator/>
      </w:r>
    </w:p>
  </w:endnote>
  <w:endnote w:id="0" w:type="continuationSeparator">
    <w:p w:rsidRDefault="0045677F" w:rsidR="0045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7F" w:rsidR="0045677F">
      <w:r>
        <w:separator/>
      </w:r>
    </w:p>
  </w:footnote>
  <w:footnote w:id="0" w:type="continuationSeparator">
    <w:p w:rsidRDefault="0045677F" w:rsidR="00456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193F97">
      <w:t>45/2009-161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6016C"/>
    <w:rsid w:val="00163019"/>
    <w:rsid w:val="001635ED"/>
    <w:rsid w:val="00193F97"/>
    <w:rsid w:val="0019752C"/>
    <w:rsid w:val="001A0170"/>
    <w:rsid w:val="001A6201"/>
    <w:rsid w:val="001B3704"/>
    <w:rsid w:val="001E75FC"/>
    <w:rsid w:val="001F34EB"/>
    <w:rsid w:val="00201E03"/>
    <w:rsid w:val="002142C7"/>
    <w:rsid w:val="0021564C"/>
    <w:rsid w:val="00223C8E"/>
    <w:rsid w:val="00255E1A"/>
    <w:rsid w:val="002757AE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D1D4F"/>
    <w:rsid w:val="003E08E5"/>
    <w:rsid w:val="003E147C"/>
    <w:rsid w:val="003F28A4"/>
    <w:rsid w:val="00451DD6"/>
    <w:rsid w:val="0045677F"/>
    <w:rsid w:val="00470B34"/>
    <w:rsid w:val="004806AD"/>
    <w:rsid w:val="00495492"/>
    <w:rsid w:val="00497410"/>
    <w:rsid w:val="004B741D"/>
    <w:rsid w:val="004C5037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00906"/>
    <w:rsid w:val="00714A25"/>
    <w:rsid w:val="007242CD"/>
    <w:rsid w:val="00725641"/>
    <w:rsid w:val="00743606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8F1D5E"/>
    <w:rsid w:val="009001D6"/>
    <w:rsid w:val="00935547"/>
    <w:rsid w:val="00961D63"/>
    <w:rsid w:val="009649F9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72EDD"/>
    <w:rsid w:val="00A91ED3"/>
    <w:rsid w:val="00AB1DA1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064A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37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3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37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3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7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travnja 2017.</izvorni_sadrzaj>
    <derivirana_varijabla naziv="DomainObject.Predmet.DatumArhiviranja_1">5.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2009.</izvorni_sadrzaj>
    <derivirana_varijabla naziv="DomainObject.Predmet.DatumOsnivanja_1">23.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2011.</izvorni_sadrzaj>
    <derivirana_varijabla naziv="DomainObject.Predmet.DatumRjesavanja_1">30. rujna 2011.</derivirana_varijabla>
  </DomainObject.Predmet.DatumRjesavanja>
  <DomainObject.Predmet.DatumRokaCuvanja>
    <izvorni_sadrzaj>5. travnja 2027.</izvorni_sadrzaj>
    <derivirana_varijabla naziv="DomainObject.Predmet.DatumRokaCuvanja_1">5.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travnja 2017.</izvorni_sadrzaj>
    <derivirana_varijabla naziv="DomainObject.Predmet.DatumZatvaranja_1">5.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hr.ibm.icms.common.model.sluzbeneosobe.Referada@632c632c[id=5780, dbStatus=null, naziv=6. Referada, oznaka=null, sudac=null] &lt;-hr.ibm.icms.common.model.sluzbeneosobe.Referada@632c632c[status dodjele: =false]</izvorni_sadrzaj>
    <derivirana_varijabla naziv="DomainObject.Predmet.MjestoCuvanja_1">hr.ibm.icms.common.model.sluzbeneosobe.Referada@632c632c[id=5780, dbStatus=null, naziv=6. Referada, oznaka=null, sudac=null] &lt;-hr.ibm.icms.common.model.sluzbeneosobe.Referada@632c632c[status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St-45/2009</izvorni_sadrzaj>
    <derivirana_varijabla naziv="DomainObject.Predmet.OznakaBroj_1">St-45/2009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AUTOSAOBRAĆAJNO d.d. Đakovo</izvorni_sadrzaj>
    <derivirana_varijabla naziv="DomainObject.Predmet.ProtustrankaFormated_1">  AUTOSAOBRAĆAJNO d.d. Đakovo</derivirana_varijabla>
  </DomainObject.Predmet.ProtustrankaFormated>
  <DomainObject.Predmet.ProtustrankaFormatedOIB>
    <izvorni_sadrzaj>  AUTOSAOBRAĆAJNO d.d. Đakovo</izvorni_sadrzaj>
    <derivirana_varijabla naziv="DomainObject.Predmet.ProtustrankaFormatedOIB_1">  AUTOSAOBRAĆAJNO d.d. Đakovo</derivirana_varijabla>
  </DomainObject.Predmet.ProtustrankaFormatedOIB>
  <DomainObject.Predmet.ProtustrankaFormatedWithAdress>
    <izvorni_sadrzaj> AUTOSAOBRAĆAJNO d.d. Đakovo, V.Nazora 72, 31400 Đakovo</izvorni_sadrzaj>
    <derivirana_varijabla naziv="DomainObject.Predmet.ProtustrankaFormatedWithAdress_1"> AUTOSAOBRAĆAJNO d.d. Đakovo, V.Nazora 72, 31400 Đakovo</derivirana_varijabla>
  </DomainObject.Predmet.ProtustrankaFormatedWithAdress>
  <DomainObject.Predmet.ProtustrankaFormatedWithAdressOIB>
    <izvorni_sadrzaj> AUTOSAOBRAĆAJNO d.d. Đakovo, V.Nazora 72, 31400 Đakovo</izvorni_sadrzaj>
    <derivirana_varijabla naziv="DomainObject.Predmet.ProtustrankaFormatedWithAdressOIB_1"> AUTOSAOBRAĆAJNO d.d. Đakovo, V.Nazora 72, 31400 Đakovo</derivirana_varijabla>
  </DomainObject.Predmet.ProtustrankaFormatedWithAdressOIB>
  <DomainObject.Predmet.ProtustrankaWithAdress>
    <izvorni_sadrzaj>AUTOSAOBRAĆAJNO d.d. Đakovo V.Nazora 72, 31400 Đakovo</izvorni_sadrzaj>
    <derivirana_varijabla naziv="DomainObject.Predmet.ProtustrankaWithAdress_1">AUTOSAOBRAĆAJNO d.d. Đakovo V.Nazora 72, 31400 Đakovo</derivirana_varijabla>
  </DomainObject.Predmet.ProtustrankaWithAdress>
  <DomainObject.Predmet.ProtustrankaWithAdressOIB>
    <izvorni_sadrzaj>AUTOSAOBRAĆAJNO d.d. Đakovo, V.Nazora 72, 31400 Đakovo</izvorni_sadrzaj>
    <derivirana_varijabla naziv="DomainObject.Predmet.ProtustrankaWithAdressOIB_1">AUTOSAOBRAĆAJNO d.d. Đakovo, V.Nazora 72, 31400 Đakovo</derivirana_varijabla>
  </DomainObject.Predmet.ProtustrankaWithAdressOIB>
  <DomainObject.Predmet.ProtustrankaNazivFormated>
    <izvorni_sadrzaj>AUTOSAOBRAĆAJNO d.d. Đakovo</izvorni_sadrzaj>
    <derivirana_varijabla naziv="DomainObject.Predmet.ProtustrankaNazivFormated_1">AUTOSAOBRAĆAJNO d.d. Đakovo</derivirana_varijabla>
  </DomainObject.Predmet.ProtustrankaNazivFormated>
  <DomainObject.Predmet.ProtustrankaNazivFormatedOIB>
    <izvorni_sadrzaj>AUTOSAOBRAĆAJNO d.d. Đakovo</izvorni_sadrzaj>
    <derivirana_varijabla naziv="DomainObject.Predmet.ProtustrankaNazivFormatedOIB_1">AUTOSAOBRAĆAJNO d.d. Đakovo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 Zagreb</izvorni_sadrzaj>
    <derivirana_varijabla naziv="DomainObject.Predmet.StrankaFormated_1">  PRVI FAKTOR d.o.o. Zagreb</derivirana_varijabla>
  </DomainObject.Predmet.StrankaFormated>
  <DomainObject.Predmet.StrankaFormatedOIB>
    <izvorni_sadrzaj>  PRVI FAKTOR d.o.o. Zagreb</izvorni_sadrzaj>
    <derivirana_varijabla naziv="DomainObject.Predmet.StrankaFormatedOIB_1">  PRVI FAKTOR d.o.o. Zagreb</derivirana_varijabla>
  </DomainObject.Predmet.StrankaFormatedOIB>
  <DomainObject.Predmet.StrankaFormatedWithAdress>
    <izvorni_sadrzaj> PRVI FAKTOR d.o.o. Zagreb, Hektorovićeva 2, 10000 Zagreb</izvorni_sadrzaj>
    <derivirana_varijabla naziv="DomainObject.Predmet.StrankaFormatedWithAdress_1"> PRVI FAKTOR d.o.o. Zagreb, Hektorovićeva 2, 10000 Zagreb</derivirana_varijabla>
  </DomainObject.Predmet.StrankaFormatedWithAdress>
  <DomainObject.Predmet.StrankaFormatedWithAdressOIB>
    <izvorni_sadrzaj> PRVI FAKTOR d.o.o. Zagreb, Hektorovićeva 2, 10000 Zagreb</izvorni_sadrzaj>
    <derivirana_varijabla naziv="DomainObject.Predmet.StrankaFormatedWithAdressOIB_1"> PRVI FAKTOR d.o.o. Zagreb, Hektorovićeva 2, 10000 Zagreb</derivirana_varijabla>
  </DomainObject.Predmet.StrankaFormatedWithAdressOIB>
  <DomainObject.Predmet.StrankaWithAdress>
    <izvorni_sadrzaj>PRVI FAKTOR d.o.o. Zagreb Hektorovićeva 2,10000 Zagreb</izvorni_sadrzaj>
    <derivirana_varijabla naziv="DomainObject.Predmet.StrankaWithAdress_1">PRVI FAKTOR d.o.o. Zagreb Hektorovićeva 2,10000 Zagreb</derivirana_varijabla>
  </DomainObject.Predmet.StrankaWithAdress>
  <DomainObject.Predmet.StrankaWithAdressOIB>
    <izvorni_sadrzaj>PRVI FAKTOR d.o.o. Zagreb, Hektorovićeva 2,10000 Zagreb</izvorni_sadrzaj>
    <derivirana_varijabla naziv="DomainObject.Predmet.StrankaWithAdressOIB_1">PRVI FAKTOR d.o.o. Zagreb, Hektorovićeva 2,10000 Zagreb</derivirana_varijabla>
  </DomainObject.Predmet.StrankaWithAdressOIB>
  <DomainObject.Predmet.StrankaNazivFormated>
    <izvorni_sadrzaj>PRVI FAKTOR d.o.o. Zagreb</izvorni_sadrzaj>
    <derivirana_varijabla naziv="DomainObject.Predmet.StrankaNazivFormated_1">PRVI FAKTOR d.o.o. Zagreb</derivirana_varijabla>
  </DomainObject.Predmet.StrankaNazivFormated>
  <DomainObject.Predmet.StrankaNazivFormatedOIB>
    <izvorni_sadrzaj>PRVI FAKTOR d.o.o. Zagreb</izvorni_sadrzaj>
    <derivirana_varijabla naziv="DomainObject.Predmet.StrankaNazivFormatedOIB_1">PRVI FAKTOR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d.o.o. Zagreb</item>
    </izvorni_sadrzaj>
    <derivirana_varijabla naziv="DomainObject.Predmet.StrankaListFormated_1">
      <item>PRVI FAKTOR d.o.o. Zagreb</item>
    </derivirana_varijabla>
  </DomainObject.Predmet.StrankaListFormated>
  <DomainObject.Predmet.StrankaListFormatedOIB>
    <izvorni_sadrzaj>
      <item>PRVI FAKTOR d.o.o. Zagreb</item>
    </izvorni_sadrzaj>
    <derivirana_varijabla naziv="DomainObject.Predmet.StrankaListFormatedOIB_1">
      <item>PRVI FAKTOR d.o.o. Zagreb</item>
    </derivirana_varijabla>
  </DomainObject.Predmet.StrankaListFormatedOIB>
  <DomainObject.Predmet.StrankaListFormatedWithAdress>
    <izvorni_sadrzaj>
      <item>PRVI FAKTOR d.o.o. Zagreb, Hektorovićeva 2, 10000 Zagreb</item>
    </izvorni_sadrzaj>
    <derivirana_varijabla naziv="DomainObject.Predmet.StrankaListFormatedWithAdress_1">
      <item>PRVI FAKTOR d.o.o. Zagreb, Hektorovićeva 2, 10000 Zagreb</item>
    </derivirana_varijabla>
  </DomainObject.Predmet.StrankaListFormatedWithAdress>
  <DomainObject.Predmet.StrankaListFormatedWithAdressOIB>
    <izvorni_sadrzaj>
      <item>PRVI FAKTOR d.o.o. Zagreb, Hektorovićeva 2, 10000 Zagreb</item>
    </izvorni_sadrzaj>
    <derivirana_varijabla naziv="DomainObject.Predmet.StrankaListFormatedWithAdressOIB_1">
      <item>PRVI FAKTOR d.o.o. Zagreb, Hektorovićeva 2, 10000 Zagreb</item>
    </derivirana_varijabla>
  </DomainObject.Predmet.StrankaListFormatedWithAdressOIB>
  <DomainObject.Predmet.StrankaListNazivFormated>
    <izvorni_sadrzaj>
      <item>PRVI FAKTOR d.o.o. Zagreb</item>
    </izvorni_sadrzaj>
    <derivirana_varijabla naziv="DomainObject.Predmet.StrankaListNazivFormated_1">
      <item>PRVI FAKTOR d.o.o. Zagreb</item>
    </derivirana_varijabla>
  </DomainObject.Predmet.StrankaListNazivFormated>
  <DomainObject.Predmet.StrankaListNazivFormatedOIB>
    <izvorni_sadrzaj>
      <item>PRVI FAKTOR d.o.o. Zagreb</item>
    </izvorni_sadrzaj>
    <derivirana_varijabla naziv="DomainObject.Predmet.StrankaListNazivFormatedOIB_1">
      <item>PRVI FAKTOR d.o.o. Zagreb</item>
    </derivirana_varijabla>
  </DomainObject.Predmet.StrankaListNazivFormatedOIB>
  <DomainObject.Predmet.ProtuStrankaListFormated>
    <izvorni_sadrzaj>
      <item>AUTOSAOBRAĆAJNO d.d. Đakovo</item>
    </izvorni_sadrzaj>
    <derivirana_varijabla naziv="DomainObject.Predmet.ProtuStrankaListFormated_1">
      <item>AUTOSAOBRAĆAJNO d.d. Đakovo</item>
    </derivirana_varijabla>
  </DomainObject.Predmet.ProtuStrankaListFormated>
  <DomainObject.Predmet.ProtuStrankaListFormatedOIB>
    <izvorni_sadrzaj>
      <item>AUTOSAOBRAĆAJNO d.d. Đakovo</item>
    </izvorni_sadrzaj>
    <derivirana_varijabla naziv="DomainObject.Predmet.ProtuStrankaListFormatedOIB_1">
      <item>AUTOSAOBRAĆAJNO d.d. Đakovo</item>
    </derivirana_varijabla>
  </DomainObject.Predmet.ProtuStrankaListFormatedOIB>
  <DomainObject.Predmet.ProtuStrankaListFormatedWithAdress>
    <izvorni_sadrzaj>
      <item>AUTOSAOBRAĆAJNO d.d. Đakovo, V.Nazora 72, 31400 Đakovo</item>
    </izvorni_sadrzaj>
    <derivirana_varijabla naziv="DomainObject.Predmet.ProtuStrankaListFormatedWithAdress_1">
      <item>AUTOSAOBRAĆAJNO d.d. Đakovo, V.Nazora 72, 31400 Đakovo</item>
    </derivirana_varijabla>
  </DomainObject.Predmet.ProtuStrankaListFormatedWithAdress>
  <DomainObject.Predmet.ProtuStrankaListFormatedWithAdressOIB>
    <izvorni_sadrzaj>
      <item>AUTOSAOBRAĆAJNO d.d. Đakovo, V.Nazora 72, 31400 Đakovo</item>
    </izvorni_sadrzaj>
    <derivirana_varijabla naziv="DomainObject.Predmet.ProtuStrankaListFormatedWithAdressOIB_1">
      <item>AUTOSAOBRAĆAJNO d.d. Đakovo, V.Nazora 72, 31400 Đakovo</item>
    </derivirana_varijabla>
  </DomainObject.Predmet.ProtuStrankaListFormatedWithAdressOIB>
  <DomainObject.Predmet.ProtuStrankaListNazivFormated>
    <izvorni_sadrzaj>
      <item>AUTOSAOBRAĆAJNO d.d. Đakovo</item>
    </izvorni_sadrzaj>
    <derivirana_varijabla naziv="DomainObject.Predmet.ProtuStrankaListNazivFormated_1">
      <item>AUTOSAOBRAĆAJNO d.d. Đakovo</item>
    </derivirana_varijabla>
  </DomainObject.Predmet.ProtuStrankaListNazivFormated>
  <DomainObject.Predmet.ProtuStrankaListNazivFormatedOIB>
    <izvorni_sadrzaj>
      <item>AUTOSAOBRAĆAJNO d.d. Đakovo</item>
    </izvorni_sadrzaj>
    <derivirana_varijabla naziv="DomainObject.Predmet.ProtuStrankaListNazivFormatedOIB_1">
      <item>AUTOSAOBRAĆAJNO d.d. Đakovo</item>
    </derivirana_varijabla>
  </DomainObject.Predmet.ProtuStrankaListNazivFormatedOIB>
  <DomainObject.Predmet.OstaliList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_1">
      <item>DUŠKO ZEC</item>
      <item>JOSIP BRDAR</item>
      <item>ŽDO GUO OSIJEK</item>
      <item>JOSIP SLIŠKOVIĆ</item>
      <item>DAB-a Zagreb</item>
    </derivirana_varijabla>
  </DomainObject.Predmet.OstaliListFormated>
  <DomainObject.Predmet.OstaliList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OIB_1">
      <item>DUŠKO ZEC</item>
      <item>JOSIP BRDAR</item>
      <item>ŽDO GUO OSIJEK</item>
      <item>JOSIP SLIŠKOVIĆ</item>
      <item>DAB-a Zagreb</item>
    </derivirana_varijabla>
  </DomainObject.Predmet.OstaliListFormatedOIB>
  <DomainObject.Predmet.OstaliListFormatedWithAdress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>
  <DomainObject.Predmet.OstaliListFormatedWithAdressOIB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OIB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OIB>
  <DomainObject.Predmet.OstaliListNaziv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_1">
      <item>DUŠKO ZEC</item>
      <item>JOSIP BRDAR</item>
      <item>ŽDO GUO OSIJEK</item>
      <item>JOSIP SLIŠKOVIĆ</item>
      <item>DAB-a Zagreb</item>
    </derivirana_varijabla>
  </DomainObject.Predmet.OstaliListNazivFormated>
  <DomainObject.Predmet.OstaliListNaziv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OIB_1">
      <item>DUŠKO ZEC</item>
      <item>JOSIP BRDAR</item>
      <item>ŽDO GUO OSIJEK</item>
      <item>JOSIP SLIŠKOVIĆ</item>
      <item>DAB-a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Zagreb</izvorni_sadrzaj>
    <derivirana_varijabla naziv="DomainObject.Predmet.StrankaIDrugi_1">PRVI FAKTOR d.o.o. Zagreb</derivirana_varijabla>
  </DomainObject.Predmet.StrankaIDrugi>
  <DomainObject.Predmet.ProtustrankaIDrugi>
    <izvorni_sadrzaj>AUTOSAOBRAĆAJNO d.d. Đakovo</izvorni_sadrzaj>
    <derivirana_varijabla naziv="DomainObject.Predmet.ProtustrankaIDrugi_1">AUTOSAOBRAĆAJNO d.d. Đakovo</derivirana_varijabla>
  </DomainObject.Predmet.ProtustrankaIDrugi>
  <DomainObject.Predmet.StrankaIDrugiAdressOIB>
    <izvorni_sadrzaj>PRVI FAKTOR d.o.o. Zagreb, Hektorovićeva 2, 10000 Zagreb</izvorni_sadrzaj>
    <derivirana_varijabla naziv="DomainObject.Predmet.StrankaIDrugiAdressOIB_1">PRVI FAKTOR d.o.o. Zagreb, Hektorovićeva 2, 10000 Zagreb</derivirana_varijabla>
  </DomainObject.Predmet.StrankaIDrugiAdressOIB>
  <DomainObject.Predmet.ProtustrankaIDrugiAdressOIB>
    <izvorni_sadrzaj>AUTOSAOBRAĆAJNO d.d. Đakovo, V.Nazora 72, 31400 Đakovo</izvorni_sadrzaj>
    <derivirana_varijabla naziv="DomainObject.Predmet.ProtustrankaIDrugiAdressOIB_1">AUTOSAOBRAĆAJNO d.d. Đakovo, V.Nazora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2011.</izvorni_sadrzaj>
    <derivirana_varijabla naziv="DomainObject.Predmet.OdlukaRjesenje.DatumDonosenjaOdluke_1">30. rujna 2011.</derivirana_varijabla>
  </DomainObject.Predmet.OdlukaRjesenje.DatumDonosenjaOdluke>
  <DomainObject.Predmet.OdlukaRjesenje.DatumPravomocnosti>
    <izvorni_sadrzaj>24. listopada 2011.</izvorni_sadrzaj>
    <derivirana_varijabla naziv="DomainObject.Predmet.OdlukaRjesenje.DatumPravomocnosti_1">24. listopada 2011.</derivirana_varijabla>
  </DomainObject.Predmet.OdlukaRjesenje.DatumPravomocnosti>
  <DomainObject.Predmet.OdlukaRjesenje.Oznaka>
    <izvorni_sadrzaj>St-45/2009-68</izvorni_sadrzaj>
    <derivirana_varijabla naziv="DomainObject.Predmet.OdlukaRjesenje.Oznaka_1">St-45/2009-68</derivirana_varijabla>
  </DomainObject.Predmet.OdlukaRjesenje.Oznaka>
  <DomainObject.Predmet.SudioniciListNaziv>
    <izvorni_sadrzaj>
      <item>DUŠKO ZEC</item>
      <item>JOSIP BRDAR</item>
      <item>AUTOSAOBRAĆAJNO d.d. Đakovo</item>
      <item>PRVI FAKTOR d.o.o. Zagreb</item>
      <item>ŽDO GUO OSIJEK</item>
      <item>JOSIP SLIŠKOVIĆ</item>
      <item>DAB-a Zagreb</item>
    </izvorni_sadrzaj>
    <derivirana_varijabla naziv="DomainObject.Predmet.SudioniciListNaziv_1">
      <item>DUŠKO ZEC</item>
      <item>JOSIP BRDAR</item>
      <item>AUTOSAOBRAĆAJNO d.d. Đakovo</item>
      <item>PRVI FAKTOR d.o.o. Zagreb</item>
      <item>ŽDO GUO OSIJEK</item>
      <item>JOSIP SLIŠKOVIĆ</item>
      <item>DAB-a Zagreb</item>
    </derivirana_varijabla>
  </DomainObject.Predmet.SudioniciListNaziv>
  <DomainObject.Predmet.SudioniciListAdressOIB>
    <izvorni_sadrzaj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izvorni_sadrzaj>
    <derivirana_varijabla naziv="DomainObject.Predmet.SudioniciListAdressOIB_1"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8FC83-EADC-4DB6-8706-F9509D504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146</properties:Words>
  <properties:Characters>743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2018-02-19T09:28:00Z</dcterms:created>
  <dc:creator>hermanj</dc:creator>
  <cp:lastModifiedBy>Danijela Sekulić</cp:lastModifiedBy>
  <cp:lastPrinted>2018-02-19T09:28:00Z</cp:lastPrinted>
  <dcterms:modified xmlns:xsi="http://www.w3.org/2001/XMLSchema-instance" xsi:type="dcterms:W3CDTF">2018-02-19T09:29:00Z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DIOBA.docx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