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41efb" w14:paraId="0941efb" w:rsidRDefault="00BF690A" w:rsidP="00BF690A" w:rsidR="00BF690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BF690A" w:rsidP="00BF690A" w:rsidR="00BF690A">
      <w:pPr>
        <w:jc w:val="both"/>
      </w:pPr>
      <w:r>
        <w:t xml:space="preserve">       REPUBLIKA HRVATSKA</w:t>
      </w:r>
    </w:p>
    <w:p w:rsidRDefault="00BF690A" w:rsidP="00BF690A" w:rsidR="00BF690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BF690A" w:rsidP="00BF690A" w:rsidR="00BF690A">
      <w:pPr>
        <w:jc w:val="both"/>
        <w:rPr>
          <w:bCs/>
        </w:rPr>
      </w:pPr>
      <w:r>
        <w:t xml:space="preserve">                  </w:t>
      </w:r>
      <w:r>
        <w:rPr>
          <w:lang w:val="pt-BR"/>
        </w:rPr>
        <w:t>B. Radić 2/II</w:t>
      </w:r>
      <w:r>
        <w:rPr>
          <w:bCs/>
        </w:rPr>
        <w:t xml:space="preserve">                   </w:t>
      </w:r>
    </w:p>
    <w:p w:rsidRDefault="00BF690A" w:rsidP="00BF690A" w:rsidR="00BF690A"/>
    <w:p w:rsidRDefault="00BF690A" w:rsidP="00BF690A" w:rsidR="00BF690A">
      <w:pPr>
        <w:jc w:val="center"/>
      </w:pPr>
      <w:r>
        <w:t xml:space="preserve">U   I M E   R E P U B L I K E   H R V A T S K E </w:t>
      </w:r>
    </w:p>
    <w:p w:rsidRDefault="00BF690A" w:rsidP="00BF690A" w:rsidR="00BF690A">
      <w:pPr>
        <w:jc w:val="both"/>
      </w:pPr>
    </w:p>
    <w:p w:rsidRDefault="00BF690A" w:rsidP="00BF690A" w:rsidR="00BF690A">
      <w:pPr>
        <w:jc w:val="center"/>
      </w:pPr>
      <w:r>
        <w:t>R J E Š E NJ E</w:t>
      </w:r>
    </w:p>
    <w:p w:rsidRDefault="00BF690A" w:rsidP="00BF690A" w:rsidR="00BF690A">
      <w:pPr>
        <w:jc w:val="both"/>
      </w:pPr>
    </w:p>
    <w:p w:rsidRDefault="00BF690A" w:rsidP="00BF690A" w:rsidR="00BF690A">
      <w:pPr>
        <w:jc w:val="both"/>
      </w:pPr>
      <w:r>
        <w:tab/>
        <w:t>Trgovački sud u Varaždinu, po sucu toga suda Kseniji Flack-Makitan, kao sucu pojedincu u stečajnom postupku koji se vodi nad stečajnim dužnikom</w:t>
      </w:r>
      <w:r w:rsidR="002A5200">
        <w:t xml:space="preserve"> </w:t>
      </w:r>
      <w:r w:rsidR="00A933B1" w:rsidRPr="00A7574B">
        <w:t>OKOVI d.o.o. u stečaju, Varaždinske Toplice, Kralja Tomislava 6, OIB: 15047150317</w:t>
      </w:r>
      <w:r w:rsidR="00A933B1">
        <w:t xml:space="preserve">, </w:t>
      </w:r>
      <w:r w:rsidR="00572440">
        <w:t>7. rujna</w:t>
      </w:r>
      <w:r w:rsidR="00A933B1">
        <w:t xml:space="preserve"> </w:t>
      </w:r>
      <w:r w:rsidR="005F253B">
        <w:t>2017.</w:t>
      </w:r>
    </w:p>
    <w:p w:rsidRDefault="00C12588" w:rsidP="00007AB0" w:rsidR="00C12588">
      <w:pPr>
        <w:jc w:val="both"/>
      </w:pPr>
    </w:p>
    <w:p w:rsidRDefault="003620DE" w:rsidP="003620DE" w:rsidR="003620DE">
      <w:pPr>
        <w:jc w:val="center"/>
      </w:pPr>
      <w:r>
        <w:t>r i j e š i o   j e</w:t>
      </w:r>
    </w:p>
    <w:p w:rsidRDefault="00C12588" w:rsidP="007B633A" w:rsidR="00C12588"/>
    <w:p w:rsidRDefault="00505E41" w:rsidP="005F253B" w:rsidR="007B633A">
      <w:pPr>
        <w:numPr>
          <w:ilvl w:val="0"/>
          <w:numId w:val="3"/>
        </w:numPr>
        <w:jc w:val="both"/>
      </w:pPr>
      <w:r>
        <w:t>Obustavlja se i z</w:t>
      </w:r>
      <w:r w:rsidR="004E10DD">
        <w:t>aključuje se ovaj s</w:t>
      </w:r>
      <w:r w:rsidR="007B633A" w:rsidRPr="009B65CD">
        <w:t>tečajni postupak n</w:t>
      </w:r>
      <w:r w:rsidR="007B633A">
        <w:t>ad stečajnim dužnikom</w:t>
      </w:r>
      <w:r w:rsidR="002A5200">
        <w:t xml:space="preserve"> </w:t>
      </w:r>
      <w:r w:rsidR="00A933B1" w:rsidRPr="00A7574B">
        <w:t>OKOVI d.o.o. u stečaju, Varaždinske Toplice, Kralja Tomislava 6, OIB: 15047150317</w:t>
      </w:r>
      <w:r w:rsidR="00C10AC9">
        <w:t>.</w:t>
      </w:r>
      <w:r w:rsidR="007B633A" w:rsidRPr="009B65CD">
        <w:t xml:space="preserve"> </w:t>
      </w:r>
    </w:p>
    <w:p w:rsidRDefault="004E10DD" w:rsidP="004E10DD" w:rsidR="007B633A">
      <w:pPr>
        <w:numPr>
          <w:ilvl w:val="0"/>
          <w:numId w:val="3"/>
        </w:numPr>
        <w:jc w:val="both"/>
      </w:pPr>
      <w:r w:rsidRPr="004E10DD">
        <w:t xml:space="preserve">Ovo rješenje objaviti će se na </w:t>
      </w:r>
      <w:r w:rsidR="00C12588">
        <w:t>e-O</w:t>
      </w:r>
      <w:r w:rsidRPr="004E10DD">
        <w:t xml:space="preserve">glasnoj ploči ovoga suda prije njegove pravomoćnosti, </w:t>
      </w:r>
      <w:r w:rsidR="00572440">
        <w:t xml:space="preserve">dostaviti sudskom registru radi zabilježbe, </w:t>
      </w:r>
      <w:r w:rsidRPr="004E10DD">
        <w:t>te se nalaže sudskom registru da nakon pravomoćnosti ovog rješenja stečajnog dužnika izbriše iz sudskog registra</w:t>
      </w:r>
      <w:r>
        <w:t>.</w:t>
      </w:r>
    </w:p>
    <w:p w:rsidRDefault="007B633A" w:rsidP="007B633A" w:rsidR="007B633A"/>
    <w:p w:rsidRDefault="00C12588" w:rsidP="007B633A" w:rsidR="00C12588"/>
    <w:p w:rsidRDefault="009900A6" w:rsidP="009900A6" w:rsidR="009900A6">
      <w:pPr>
        <w:jc w:val="center"/>
      </w:pPr>
      <w:r>
        <w:t>Obrazloženje</w:t>
      </w:r>
    </w:p>
    <w:p w:rsidRDefault="00D82F1A" w:rsidP="00505E41" w:rsidR="00D82F1A">
      <w:pPr>
        <w:jc w:val="both"/>
      </w:pPr>
    </w:p>
    <w:p w:rsidRDefault="00D82F1A" w:rsidP="00007AB0" w:rsidR="00D82F1A">
      <w:pPr>
        <w:jc w:val="both"/>
      </w:pPr>
    </w:p>
    <w:p w:rsidRDefault="00505E41" w:rsidP="00007AB0" w:rsidR="00505E41">
      <w:pPr>
        <w:jc w:val="both"/>
      </w:pPr>
      <w:r>
        <w:tab/>
      </w:r>
      <w:r w:rsidR="00A933B1">
        <w:t>Na i</w:t>
      </w:r>
      <w:r w:rsidR="00572440">
        <w:t>zvještajnom</w:t>
      </w:r>
      <w:r w:rsidR="00A933B1">
        <w:t xml:space="preserve"> ročištu održanom kod ovoga suda 16. veljače 2017</w:t>
      </w:r>
      <w:r>
        <w:t xml:space="preserve">. stečajni vjerovnici upoznati su sa činjenicom da u ovome stečajnom postupku nema više nikakve imovine za unovčenje, koja bi bila </w:t>
      </w:r>
      <w:r w:rsidR="00572440">
        <w:t>u vlasništvu stečajnog dužnika, te da je jedina tražbina u iznosu od 2.428,97 kn koju je trebalo naplatiti u zastari.</w:t>
      </w:r>
    </w:p>
    <w:p w:rsidRDefault="00A933B1" w:rsidP="00007AB0" w:rsidR="00A933B1">
      <w:pPr>
        <w:jc w:val="both"/>
      </w:pPr>
    </w:p>
    <w:p w:rsidRDefault="00505E41" w:rsidP="00007AB0" w:rsidR="00505E41">
      <w:pPr>
        <w:jc w:val="both"/>
      </w:pPr>
      <w:r>
        <w:tab/>
        <w:t>Stečajni vjerov</w:t>
      </w:r>
      <w:r w:rsidR="00A933B1">
        <w:t xml:space="preserve">nici koji su prisustvovali ovom ročištu </w:t>
      </w:r>
      <w:r>
        <w:t xml:space="preserve">suglasili su se sa prijedlogom </w:t>
      </w:r>
      <w:r w:rsidR="00A933B1">
        <w:t xml:space="preserve">stečajnog upravitelja da se ovaj </w:t>
      </w:r>
      <w:r>
        <w:t>stečaj</w:t>
      </w:r>
      <w:r w:rsidR="00A933B1">
        <w:t>ni postupak obustavi i zaključi zbog nedostatnosti stečajne mase.</w:t>
      </w:r>
      <w:r>
        <w:t xml:space="preserve"> </w:t>
      </w:r>
    </w:p>
    <w:p w:rsidRDefault="00505E41" w:rsidP="00007AB0" w:rsidR="00505E41">
      <w:pPr>
        <w:jc w:val="both"/>
      </w:pPr>
    </w:p>
    <w:p w:rsidRDefault="00505E41" w:rsidP="00505E41" w:rsidR="004E10DD" w:rsidRPr="007C6DF5">
      <w:pPr>
        <w:jc w:val="both"/>
      </w:pPr>
      <w:r>
        <w:tab/>
        <w:t xml:space="preserve">Kako u ovom stečajnom postupku nema niti novčanih sredstava iz kojih bi se dalje provodio ovaj stečajni postupak, valjalo je primjenom čl. </w:t>
      </w:r>
      <w:r w:rsidR="00572440">
        <w:t xml:space="preserve">293. </w:t>
      </w:r>
      <w:r>
        <w:t>Stečajnog zakona</w:t>
      </w:r>
      <w:r w:rsidR="00572440">
        <w:t xml:space="preserve"> (Narodne novine broj 71/15</w:t>
      </w:r>
      <w:r w:rsidR="004E10DD">
        <w:t>,</w:t>
      </w:r>
      <w:r w:rsidR="004E10DD" w:rsidRPr="007C6DF5">
        <w:t xml:space="preserve"> </w:t>
      </w:r>
      <w:r>
        <w:t>dalje SZ) odlučiti</w:t>
      </w:r>
      <w:r w:rsidR="004E10DD">
        <w:t xml:space="preserve"> kao u izreci ovog rješenja.</w:t>
      </w:r>
    </w:p>
    <w:p w:rsidRDefault="00007AB0" w:rsidP="00007AB0" w:rsidR="00007AB0">
      <w:pPr>
        <w:jc w:val="both"/>
      </w:pPr>
    </w:p>
    <w:p w:rsidRDefault="00007AB0" w:rsidP="008859B2" w:rsidR="00C12588">
      <w:pPr>
        <w:jc w:val="center"/>
      </w:pPr>
      <w:r>
        <w:t>U Varaždinu,</w:t>
      </w:r>
      <w:r w:rsidR="004E10DD">
        <w:t xml:space="preserve"> </w:t>
      </w:r>
      <w:r w:rsidR="00572440">
        <w:t>7. rujna</w:t>
      </w:r>
      <w:r w:rsidR="005F253B">
        <w:t xml:space="preserve"> 2017</w:t>
      </w:r>
      <w:r>
        <w:t>. godine.</w:t>
      </w:r>
    </w:p>
    <w:p w:rsidRDefault="001F06D5" w:rsidP="008859B2" w:rsidR="001F06D5">
      <w:pPr>
        <w:jc w:val="center"/>
      </w:pPr>
    </w:p>
    <w:p w:rsidRDefault="008859B2" w:rsidP="009E6B6C" w:rsidR="009E6B6C" w:rsidRPr="006F44C4">
      <w:pPr>
        <w:ind w:firstLine="708" w:left="5664"/>
        <w:jc w:val="both"/>
      </w:pPr>
      <w:r w:rsidRPr="006F44C4">
        <w:tab/>
      </w:r>
      <w:r w:rsidR="009E6B6C">
        <w:tab/>
      </w:r>
      <w:r w:rsidR="009E6B6C">
        <w:tab/>
      </w:r>
      <w:r w:rsidR="009E6B6C">
        <w:tab/>
      </w:r>
      <w:r w:rsidR="009E6B6C" w:rsidRPr="006F44C4">
        <w:t>SUDAC</w:t>
      </w:r>
    </w:p>
    <w:p w:rsidRDefault="009E6B6C" w:rsidP="009E6B6C" w:rsidR="009E6B6C" w:rsidRPr="006F44C4">
      <w:pPr>
        <w:ind w:firstLine="708" w:left="5664"/>
        <w:jc w:val="both"/>
      </w:pPr>
    </w:p>
    <w:p w:rsidRDefault="009E6B6C" w:rsidP="009E6B6C" w:rsidR="009E6B6C" w:rsidRPr="006F44C4">
      <w:pPr>
        <w:ind w:firstLine="708" w:left="4956"/>
        <w:jc w:val="both"/>
      </w:pPr>
      <w:r w:rsidRPr="006F44C4">
        <w:t>Ksenija Flack-Makitan, v.r.</w:t>
      </w:r>
    </w:p>
    <w:p w:rsidRDefault="009E6B6C" w:rsidP="009E6B6C" w:rsidR="009E6B6C" w:rsidRPr="006F44C4">
      <w:pPr>
        <w:ind w:firstLine="708" w:left="4956"/>
        <w:jc w:val="both"/>
      </w:pPr>
    </w:p>
    <w:p w:rsidRDefault="009E6B6C" w:rsidP="009E6B6C" w:rsidR="009E6B6C" w:rsidRPr="006F44C4">
      <w:pPr>
        <w:ind w:left="4956"/>
        <w:jc w:val="both"/>
      </w:pPr>
      <w:r w:rsidRPr="006F44C4">
        <w:t>Za točnost otpravka – ovlašteni službenik:</w:t>
      </w:r>
    </w:p>
    <w:p w:rsidRDefault="00C12588" w:rsidP="009E6B6C" w:rsidR="00C12588">
      <w:pPr>
        <w:ind w:left="5664"/>
        <w:jc w:val="both"/>
      </w:pPr>
    </w:p>
    <w:p w:rsidRDefault="00C12588" w:rsidP="00F81D48" w:rsidR="00C12588">
      <w:pPr>
        <w:ind w:firstLine="708" w:left="3540"/>
      </w:pPr>
    </w:p>
    <w:p w:rsidRDefault="00C12588" w:rsidP="00F81D48" w:rsidR="00C12588">
      <w:pPr>
        <w:ind w:firstLine="708" w:left="3540"/>
      </w:pPr>
    </w:p>
    <w:p w:rsidRDefault="00C13C27" w:rsidP="00C12588" w:rsidR="00C13C27"/>
    <w:p w:rsidRDefault="00007AB0" w:rsidP="00007AB0" w:rsidR="00007AB0">
      <w:r w:rsidRPr="0007513E">
        <w:t>POUKA O PRAVNOM LIJEKU:</w:t>
      </w:r>
    </w:p>
    <w:p w:rsidRDefault="00A933B1" w:rsidP="00A933B1" w:rsidR="00A933B1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A933B1" w:rsidP="00007AB0" w:rsidR="00A933B1">
      <w:pPr>
        <w:jc w:val="both"/>
      </w:pPr>
    </w:p>
    <w:p w:rsidRDefault="00A933B1" w:rsidP="00007AB0" w:rsidR="00A933B1" w:rsidRPr="0007513E">
      <w:pPr>
        <w:jc w:val="both"/>
      </w:pPr>
    </w:p>
    <w:p w:rsidRDefault="00007AB0" w:rsidP="00007AB0" w:rsidR="00007AB0">
      <w:pPr>
        <w:jc w:val="both"/>
      </w:pPr>
      <w:r w:rsidRPr="0007513E">
        <w:t>DNA</w:t>
      </w:r>
      <w:r>
        <w:t>:</w:t>
      </w:r>
    </w:p>
    <w:p w:rsidRDefault="00007AB0" w:rsidP="00007AB0" w:rsidR="00007AB0" w:rsidRPr="0007513E">
      <w:pPr>
        <w:jc w:val="both"/>
      </w:pPr>
    </w:p>
    <w:p w:rsidRDefault="00222BCA" w:rsidP="004E10DD" w:rsidR="004E10DD">
      <w:pPr>
        <w:numPr>
          <w:ilvl w:val="0"/>
          <w:numId w:val="5"/>
        </w:numPr>
        <w:jc w:val="both"/>
      </w:pPr>
      <w:r>
        <w:t>Ste</w:t>
      </w:r>
      <w:r w:rsidR="00A933B1">
        <w:t>čajni upravitelj Milan Kanjer, Zagreb, II. Praćanska 6a,</w:t>
      </w:r>
    </w:p>
    <w:p w:rsidRDefault="004E10DD" w:rsidP="004E10DD" w:rsidR="00007AB0">
      <w:pPr>
        <w:numPr>
          <w:ilvl w:val="0"/>
          <w:numId w:val="5"/>
        </w:numPr>
        <w:jc w:val="both"/>
      </w:pPr>
      <w:r>
        <w:t xml:space="preserve">Sudski registar, </w:t>
      </w:r>
      <w:r w:rsidR="00D82F1A">
        <w:t xml:space="preserve">(odmah i </w:t>
      </w:r>
      <w:r>
        <w:t>nakon pravomoćnosti rješenja</w:t>
      </w:r>
      <w:r w:rsidR="00D82F1A">
        <w:t>)</w:t>
      </w:r>
      <w:r>
        <w:t>,</w:t>
      </w:r>
    </w:p>
    <w:p w:rsidRDefault="00C12588" w:rsidP="004E10DD" w:rsidR="00C12588">
      <w:pPr>
        <w:numPr>
          <w:ilvl w:val="0"/>
          <w:numId w:val="5"/>
        </w:numPr>
        <w:jc w:val="both"/>
      </w:pPr>
      <w:r>
        <w:t>e-Oglasna ploča suda,</w:t>
      </w:r>
    </w:p>
    <w:p w:rsidRDefault="00007AB0" w:rsidP="00007AB0" w:rsidR="00007AB0"/>
    <w:p w:rsidRDefault="00007AB0" w:rsidP="00007AB0" w:rsidR="00007AB0"/>
    <w:p w:rsidRDefault="00007AB0" w:rsidP="00007AB0" w:rsidR="00007AB0"/>
    <w:p w:rsidRDefault="00007AB0" w:rsidP="00007AB0" w:rsidR="00007AB0"/>
    <w:sectPr w:rsidSect="00C13C27" w:rsidR="00007AB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119" w:rsidR="001A4119">
      <w:r>
        <w:separator/>
      </w:r>
    </w:p>
  </w:endnote>
  <w:endnote w:id="0" w:type="continuationSeparator">
    <w:p w:rsidRDefault="001A4119" w:rsidR="001A41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119" w:rsidR="001A4119">
      <w:r>
        <w:separator/>
      </w:r>
    </w:p>
  </w:footnote>
  <w:footnote w:id="0" w:type="continuationSeparator">
    <w:p w:rsidRDefault="001A4119" w:rsidR="001A41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AB0" w:rsidP="00FE3E9B" w:rsidR="00007AB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AB0" w:rsidR="00007A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AB0" w:rsidP="00FE3E9B" w:rsidR="00007AB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1B7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6B65" w:rsidR="00007AB0">
    <w:pPr>
      <w:pStyle w:val="Zaglavlje"/>
    </w:pPr>
    <w:r>
      <w:tab/>
    </w:r>
    <w:r>
      <w:tab/>
      <w:t>Poslovni broj: 5 St-</w:t>
    </w:r>
    <w:r w:rsidR="00A933B1">
      <w:t>145/17-28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B65" w:rsidR="00136B65">
    <w:pPr>
      <w:pStyle w:val="Zaglavlje"/>
    </w:pPr>
    <w:r>
      <w:tab/>
    </w:r>
    <w:r>
      <w:tab/>
      <w:t>Poslovni broj: 5 St-</w:t>
    </w:r>
    <w:r w:rsidR="00A933B1">
      <w:t>145/17-28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C39D6"/>
    <w:multiLevelType w:val="hybridMultilevel"/>
    <w:tmpl w:val="E0D4A75E"/>
    <w:lvl w:tplc="856869B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2AF081A"/>
    <w:multiLevelType w:val="hybridMultilevel"/>
    <w:tmpl w:val="14204CCA"/>
    <w:lvl w:tplc="0E84348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731671C"/>
    <w:multiLevelType w:val="hybridMultilevel"/>
    <w:tmpl w:val="BC1273F8"/>
    <w:lvl w:tplc="3904C5E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74B78D5"/>
    <w:multiLevelType w:val="hybridMultilevel"/>
    <w:tmpl w:val="D6D43928"/>
    <w:lvl w:tplc="2B9C72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68623DF1"/>
    <w:multiLevelType w:val="hybridMultilevel"/>
    <w:tmpl w:val="116255C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5BB2"/>
    <w:rsid w:val="00007AB0"/>
    <w:rsid w:val="000260CE"/>
    <w:rsid w:val="000A2405"/>
    <w:rsid w:val="000C6B39"/>
    <w:rsid w:val="00134CC6"/>
    <w:rsid w:val="00136B65"/>
    <w:rsid w:val="00176FC6"/>
    <w:rsid w:val="001A4119"/>
    <w:rsid w:val="001D0873"/>
    <w:rsid w:val="001F06D5"/>
    <w:rsid w:val="00222BCA"/>
    <w:rsid w:val="002528F1"/>
    <w:rsid w:val="002633D4"/>
    <w:rsid w:val="002A5200"/>
    <w:rsid w:val="002C476F"/>
    <w:rsid w:val="002E03E2"/>
    <w:rsid w:val="0030124A"/>
    <w:rsid w:val="00321A62"/>
    <w:rsid w:val="003620DE"/>
    <w:rsid w:val="004415F7"/>
    <w:rsid w:val="00453B90"/>
    <w:rsid w:val="00467A82"/>
    <w:rsid w:val="004A2B44"/>
    <w:rsid w:val="004E10DD"/>
    <w:rsid w:val="00505E41"/>
    <w:rsid w:val="00572440"/>
    <w:rsid w:val="005E5363"/>
    <w:rsid w:val="005F253B"/>
    <w:rsid w:val="006421C7"/>
    <w:rsid w:val="0070195A"/>
    <w:rsid w:val="007102E1"/>
    <w:rsid w:val="00787F58"/>
    <w:rsid w:val="007B5C10"/>
    <w:rsid w:val="007B633A"/>
    <w:rsid w:val="007B7E4B"/>
    <w:rsid w:val="008859B2"/>
    <w:rsid w:val="008A4644"/>
    <w:rsid w:val="00941361"/>
    <w:rsid w:val="00942B9F"/>
    <w:rsid w:val="009900A6"/>
    <w:rsid w:val="009D7CCF"/>
    <w:rsid w:val="009E6B6C"/>
    <w:rsid w:val="00A11FD6"/>
    <w:rsid w:val="00A912DD"/>
    <w:rsid w:val="00A933B1"/>
    <w:rsid w:val="00AB2D18"/>
    <w:rsid w:val="00AE5BB2"/>
    <w:rsid w:val="00AF0F68"/>
    <w:rsid w:val="00B527A5"/>
    <w:rsid w:val="00B63670"/>
    <w:rsid w:val="00B71B73"/>
    <w:rsid w:val="00B73938"/>
    <w:rsid w:val="00BF5F90"/>
    <w:rsid w:val="00BF690A"/>
    <w:rsid w:val="00C10AC9"/>
    <w:rsid w:val="00C12588"/>
    <w:rsid w:val="00C13C27"/>
    <w:rsid w:val="00CF4B9D"/>
    <w:rsid w:val="00CF69AF"/>
    <w:rsid w:val="00D82F1A"/>
    <w:rsid w:val="00E23973"/>
    <w:rsid w:val="00F02C62"/>
    <w:rsid w:val="00F81D48"/>
    <w:rsid w:val="00F9069D"/>
    <w:rsid w:val="00FE3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7A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7AB0"/>
  </w:style>
  <w:style w:styleId="Podnoje" w:type="paragraph">
    <w:name w:val="footer"/>
    <w:basedOn w:val="Normal"/>
    <w:rsid w:val="00136B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36B6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1B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1B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1B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1B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1B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7A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7AB0"/>
  </w:style>
  <w:style w:styleId="Podnoje" w:type="paragraph">
    <w:name w:val="footer"/>
    <w:basedOn w:val="Normal"/>
    <w:rsid w:val="00136B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36B6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1B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1B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1B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1B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1B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6291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Prijedlozi za otvaranje st. postupka 9.2.2016. i 12.2.2016.</izvorni_sadrzaj>
    <derivirana_varijabla naziv="DomainObject.Predmet.Opis_1">Prijedlozi za otvaranje st. postupka 9.2.2016. i 12.2.2016.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St-145/2017</izvorni_sadrzaj>
    <derivirana_varijabla naziv="DomainObject.Predmet.OznakaBroj_1">St-145/2017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OKOVI društvo s ograničenom odgovornošću za proizvodnju, trgovinu i usluge u stečaju</izvorni_sadrzaj>
    <derivirana_varijabla naziv="DomainObject.Predmet.ProtustrankaFormated_1">  OKOVI društvo s ograničenom odgovornošću za proizvodnju, trgovinu i usluge u stečaju</derivirana_varijabla>
  </DomainObject.Predmet.ProtustrankaFormated>
  <DomainObject.Predmet.ProtustrankaFormatedOIB>
    <izvorni_sadrzaj>  OKOVI društvo s ograničenom odgovornošću za proizvodnju, trgovinu i usluge u stečaju, OIB 15047150317</izvorni_sadrzaj>
    <derivirana_varijabla naziv="DomainObject.Predmet.ProtustrankaFormatedOIB_1">  OKOVI društvo s ograničenom odgovornošću za proizvodnju, trgovinu i usluge u stečaju, OIB 15047150317</derivirana_varijabla>
  </DomainObject.Predmet.ProtustrankaFormatedOIB>
  <DomainObject.Predmet.ProtustrankaFormatedWithAdress>
    <izvorni_sadrzaj> OKOVI društvo s ograničenom odgovornošću za proizvodnju, trgovinu i usluge u stečaju, Kralja Tomislava 6, 42223 Varaždinske Toplice</izvorni_sadrzaj>
    <derivirana_varijabla naziv="DomainObject.Predmet.ProtustrankaFormatedWithAdress_1"> OKOVI društvo s ograničenom odgovornošću za proizvodnju, trgovinu i usluge u stečaju, Kralja Tomislava 6, 42223 Varaždinske Toplice</derivirana_varijabla>
  </DomainObject.Predmet.ProtustrankaFormatedWithAdress>
  <DomainObject.Predmet.ProtustrankaFormatedWithAdressOIB>
    <izvorni_sadrzaj> OKOVI društvo s ograničenom odgovornošću za proizvodnju, trgovinu i usluge u stečaju, OIB 15047150317, Kralja Tomislava 6, 42223 Varaždinske Toplice</izvorni_sadrzaj>
    <derivirana_varijabla naziv="DomainObject.Predmet.ProtustrankaFormatedWithAdressOIB_1"> OKOVI društvo s ograničenom odgovornošću za proizvodnju, trgovinu i usluge u stečaju, OIB 15047150317, Kralja Tomislava 6, 42223 Varaždinske Toplice</derivirana_varijabla>
  </DomainObject.Predmet.ProtustrankaFormatedWithAdressOIB>
  <DomainObject.Predmet.ProtustrankaWithAdress>
    <izvorni_sadrzaj>OKOVI društvo s ograničenom odgovornošću za proizvodnju, trgovinu i usluge u stečaju Kralja Tomislava 6, 42223 Varaždinske Toplice</izvorni_sadrzaj>
    <derivirana_varijabla naziv="DomainObject.Predmet.ProtustrankaWithAdress_1">OKOVI društvo s ograničenom odgovornošću za proizvodnju, trgovinu i usluge u stečaju Kralja Tomislava 6, 42223 Varaždinske Toplice</derivirana_varijabla>
  </DomainObject.Predmet.ProtustrankaWithAdress>
  <DomainObject.Predmet.ProtustrankaWithAdressOIB>
    <izvorni_sadrzaj>OKOVI društvo s ograničenom odgovornošću za proizvodnju, trgovinu i usluge u stečaju, OIB 15047150317, Kralja Tomislava 6, 42223 Varaždinske Toplice</izvorni_sadrzaj>
    <derivirana_varijabla naziv="DomainObject.Predmet.ProtustrankaWithAdressOIB_1">OKOVI društvo s ograničenom odgovornošću za proizvodnju, trgovinu i usluge u stečaju, OIB 15047150317, Kralja Tomislava 6, 42223 Varaždinske Toplice</derivirana_varijabla>
  </DomainObject.Predmet.ProtustrankaWithAdressOIB>
  <DomainObject.Predmet.ProtustrankaNazivFormated>
    <izvorni_sadrzaj>OKOVI društvo s ograničenom odgovornošću za proizvodnju, trgovinu i usluge u stečaju</izvorni_sadrzaj>
    <derivirana_varijabla naziv="DomainObject.Predmet.ProtustrankaNazivFormated_1">OKOVI društvo s ograničenom odgovornošću za proizvodnju, trgovinu i usluge u stečaju</derivirana_varijabla>
  </DomainObject.Predmet.ProtustrankaNazivFormated>
  <DomainObject.Predmet.ProtustrankaNazivFormatedOIB>
    <izvorni_sadrzaj>OKOVI društvo s ograničenom odgovornošću za proizvodnju, trgovinu i usluge u stečaju, OIB 15047150317</izvorni_sadrzaj>
    <derivirana_varijabla naziv="DomainObject.Predmet.ProtustrankaNazivFormatedOIB_1">OKOVI društvo s ograničenom odgovornošću za proizvodnju, trgovinu i usluge u stečaju, OIB 15047150317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Varaždinu; Fond za zaštitu okoliša i energetsku učinkovitost</izvorni_sadrzaj>
    <derivirana_varijabla naziv="DomainObject.Predmet.StrankaFormated_1">  RH MINISTARSTVO FINANCIJA - Porezna uprava, Područni ured sjeverna Hrvatska zastupanog po punomoćniku Županijsko državno odvjetništvo u Varaždinu; Fond za zaštitu okoliša i energetsku učinkovitost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Varaždinu; Fond za zaštitu okoliša i energetsku učinkovitost, OIB 85828625994</izvorni_sadrzaj>
    <derivirana_varijabla naziv="DomainObject.Predmet.StrankaFormatedOIB_1">  RH MINISTARSTVO FINANCIJA - Porezna uprava, Područni ured sjeverna Hrvatska, OIB 18683136487 zastupanog po punomoćniku Županijsko državno odvjetništvo u Varaždinu; Fond za zaštitu okoliša i energetsku učinkovitost, OIB 85828625994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Varaždinu; Fond za zaštitu okoliša i energetsku učinkovitost, Radnička cesta 80, 10000 Zagreb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Varaždinu; Fond za zaštitu okoliša i energetsku učinkovitost, Radnička cesta 80, 10000 Zagreb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Varaždinu; Fond za zaštitu okoliša i energetsku učinkovitost, OIB 85828625994, Radnička cesta 80, 10000 Zagreb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Varaždinu; Fond za zaštitu okoliša i energetsku učinkovitost, OIB 85828625994, Radnička cesta 80, 10000 Zagreb</derivirana_varijabla>
  </DomainObject.Predmet.StrankaFormatedWithAdressOIB>
  <DomainObject.Predmet.StrankaWithAdress>
    <izvorni_sadrzaj>RH MINISTARSTVO FINANCIJA - Porezna uprava, Područni ured sjeverna Hrvatska Graberje 1,42000 Varaždin,Fond za zaštitu okoliša i energetsku učinkovitost Radnička cesta 80,10000 Zagreb</izvorni_sadrzaj>
    <derivirana_varijabla naziv="DomainObject.Predmet.StrankaWithAdress_1">RH MINISTARSTVO FINANCIJA - Porezna uprava, Područni ured sjeverna Hrvatska Graberje 1,42000 Varaždin,Fond za zaštitu okoliša i energetsku učinkovitost Radnička cesta 80,10000 Zagreb</derivirana_varijabla>
  </DomainObject.Predmet.StrankaWithAdress>
  <DomainObject.Predmet.StrankaWithAdressOIB>
    <izvorni_sadrzaj>RH MINISTARSTVO FINANCIJA - Porezna uprava, Područni ured sjeverna Hrvatska, OIB 18683136487, Graberje 1,42000 Varaždin,Fond za zaštitu okoliša i energetsku učinkovitost, OIB 85828625994, Radnička cesta 80,10000 Zagreb</izvorni_sadrzaj>
    <derivirana_varijabla naziv="DomainObject.Predmet.StrankaWithAdressOIB_1">RH MINISTARSTVO FINANCIJA - Porezna uprava, Područni ured sjeverna Hrvatska, OIB 18683136487, Graberje 1,42000 Varaždin,Fond za zaštitu okoliša i energetsku učinkovitost, OIB 85828625994, Radnička cesta 80,10000 Zagreb</derivirana_varijabla>
  </DomainObject.Predmet.StrankaWithAdressOIB>
  <DomainObject.Predmet.StrankaNazivFormated>
    <izvorni_sadrzaj>RH MINISTARSTVO FINANCIJA - Porezna uprava, Područni ured sjeverna Hrvatska,Fond za zaštitu okoliša i energetsku učinkovitost</izvorni_sadrzaj>
    <derivirana_varijabla naziv="DomainObject.Predmet.StrankaNazivFormated_1">RH MINISTARSTVO FINANCIJA - Porezna uprava, Područni ured sjeverna Hrvatska,Fond za zaštitu okoliša i energetsku učinkovitost</derivirana_varijabla>
  </DomainObject.Predmet.StrankaNazivFormated>
  <DomainObject.Predmet.StrankaNazivFormatedOIB>
    <izvorni_sadrzaj>RH MINISTARSTVO FINANCIJA - Porezna uprava, Područni ured sjeverna Hrvatska, OIB 18683136487,Fond za zaštitu okoliša i energetsku učinkovitost, OIB 85828625994</izvorni_sadrzaj>
    <derivirana_varijabla naziv="DomainObject.Predmet.StrankaNazivFormatedOIB_1">RH MINISTARSTVO FINANCIJA - Porezna uprava, Područni ured sjeverna Hrvatska, OIB 18683136487,Fond za zaštitu okoliša i energetsku učinkovitost, OIB 85828625994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693350.46</izvorni_sadrzaj>
    <derivirana_varijabla naziv="DomainObject.Predmet.TrenutnaVrijednost_1">693350.46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  <item>Fond za zaštitu okoliša i energetsku učinkovitost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  <item>Fond za zaštitu okoliša i energetsku učinkovitost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  <item>Fond za zaštitu okoliša i energetsku učinkovitost, OIB 85828625994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  <item>Fond za zaštitu okoliša i energetsku učinkovitost, OIB 85828625994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  <item>Fond za zaštitu okoliša i energetsku učinkovitost, Radnička cesta 80, 10000 Zagreb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  <item>Fond za zaštitu okoliša i energetsku učinkovitost, OIB 85828625994, Radnička cesta 80, 10000 Zagreb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RH MINISTARSTVO FINANCIJA - Porezna uprava, Područni ured sjeverna Hrvatska</item>
      <item>Fond za zaštitu okoliša i energetsku učinkovitost</item>
    </izvorni_sadrzaj>
    <derivirana_varijabla naziv="DomainObject.Predmet.StrankaListNazivFormated_1">
      <item>RH MINISTARSTVO FINANCIJA - Porezna uprava, Područni ured sjeverna Hrvatska</item>
      <item>Fond za zaštitu okoliša i energetsku učinkovitost</item>
    </derivirana_varijabla>
  </DomainObject.Predmet.StrankaListNazivFormated>
  <DomainObject.Predmet.StrankaListNazivFormatedOIB>
    <izvorni_sadrzaj>
      <item>RH MINISTARSTVO FINANCIJA - Porezna uprava, Područni ured sjeverna Hrvatska, OIB 18683136487</item>
      <item>Fond za zaštitu okoliša i energetsku učinkovitost, OIB 85828625994</item>
    </izvorni_sadrzaj>
    <derivirana_varijabla naziv="DomainObject.Predmet.StrankaListNazivFormatedOIB_1">
      <item>RH MINISTARSTVO FINANCIJA - Porezna uprava, Područni ured sjeverna Hrvatska, OIB 18683136487</item>
      <item>Fond za zaštitu okoliša i energetsku učinkovitost, OIB 85828625994</item>
    </derivirana_varijabla>
  </DomainObject.Predmet.StrankaListNazivFormatedOIB>
  <DomainObject.Predmet.ProtuStrankaListFormated>
    <izvorni_sadrzaj>
      <item>OKOVI društvo s ograničenom odgovornošću za proizvodnju, trgovinu i usluge u stečaju</item>
    </izvorni_sadrzaj>
    <derivirana_varijabla naziv="DomainObject.Predmet.ProtuStrankaListFormated_1">
      <item>OKOVI društvo s ograničenom odgovornošću za proizvodnju, trgovinu i usluge u stečaju</item>
    </derivirana_varijabla>
  </DomainObject.Predmet.ProtuStrankaListFormated>
  <DomainObject.Predmet.ProtuStrankaListFormatedOIB>
    <izvorni_sadrzaj>
      <item>OKOVI društvo s ograničenom odgovornošću za proizvodnju, trgovinu i usluge u stečaju, OIB 15047150317</item>
    </izvorni_sadrzaj>
    <derivirana_varijabla naziv="DomainObject.Predmet.ProtuStrankaListFormatedOIB_1">
      <item>OKOVI društvo s ograničenom odgovornošću za proizvodnju, trgovinu i usluge u stečaju, OIB 15047150317</item>
    </derivirana_varijabla>
  </DomainObject.Predmet.ProtuStrankaListFormatedOIB>
  <DomainObject.Predmet.ProtuStrankaListFormatedWithAdress>
    <izvorni_sadrzaj>
      <item>OKOVI društvo s ograničenom odgovornošću za proizvodnju, trgovinu i usluge u stečaju, Kralja Tomislava 6, 42223 Varaždinske Toplice</item>
    </izvorni_sadrzaj>
    <derivirana_varijabla naziv="DomainObject.Predmet.ProtuStrankaListFormatedWithAdress_1">
      <item>OKOVI društvo s ograničenom odgovornošću za proizvodnju, trgovinu i usluge u stečaju, Kralja Tomislava 6, 42223 Varaždinske Toplice</item>
    </derivirana_varijabla>
  </DomainObject.Predmet.ProtuStrankaListFormatedWithAdress>
  <DomainObject.Predmet.ProtuStrankaListFormatedWithAdressOIB>
    <izvorni_sadrzaj>
      <item>OKOVI društvo s ograničenom odgovornošću za proizvodnju, trgovinu i usluge u stečaju, OIB 15047150317, Kralja Tomislava 6, 42223 Varaždinske Toplice</item>
    </izvorni_sadrzaj>
    <derivirana_varijabla naziv="DomainObject.Predmet.ProtuStrankaListFormatedWithAdressOIB_1">
      <item>OKOVI društvo s ograničenom odgovornošću za proizvodnju, trgovinu i usluge u stečaju, OIB 15047150317, Kralja Tomislava 6, 42223 Varaždinske Toplice</item>
    </derivirana_varijabla>
  </DomainObject.Predmet.ProtuStrankaListFormatedWithAdressOIB>
  <DomainObject.Predmet.ProtuStrankaListNazivFormated>
    <izvorni_sadrzaj>
      <item>OKOVI društvo s ograničenom odgovornošću za proizvodnju, trgovinu i usluge u stečaju</item>
    </izvorni_sadrzaj>
    <derivirana_varijabla naziv="DomainObject.Predmet.ProtuStrankaListNazivFormated_1">
      <item>OKOVI društvo s ograničenom odgovornošću za proizvodnju, trgovinu i usluge u stečaju</item>
    </derivirana_varijabla>
  </DomainObject.Predmet.ProtuStrankaListNazivFormated>
  <DomainObject.Predmet.ProtuStrankaListNazivFormatedOIB>
    <izvorni_sadrzaj>
      <item>OKOVI društvo s ograničenom odgovornošću za proizvodnju, trgovinu i usluge u stečaju, OIB 15047150317</item>
    </izvorni_sadrzaj>
    <derivirana_varijabla naziv="DomainObject.Predmet.ProtuStrankaListNazivFormatedOIB_1">
      <item>OKOVI društvo s ograničenom odgovornošću za proizvodnju, trgovinu i usluge u stečaju, OIB 15047150317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Tomislav Kanešić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Tomislav Kanešić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Tomislav Kanešić, OIB 13613031019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Tomislav Kanešić, OIB 13613031019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Tomislav Kanešić, Kralja Tomislava 6, 42223 Varaždinske Toplice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Tomislav Kanešić, Kralja Tomislava 6, 42223 Varaždinske Toplice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Tomislav Kanešić, OIB 13613031019, Kralja Tomislava 6, 42223 Varaždinske Toplice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Tomislav Kanešić, OIB 13613031019, Kralja Tomislava 6, 42223 Varaždinske Toplice</item>
    </derivirana_varijabla>
  </DomainObject.Predmet.OstaliListFormatedWithAdressOIB>
  <DomainObject.Predmet.OstaliListNazivFormated>
    <izvorni_sadrzaj>
      <item>Županijsko državno odvjetništvo u Varaždinu</item>
      <item>Tomislav Kanešić</item>
    </izvorni_sadrzaj>
    <derivirana_varijabla naziv="DomainObject.Predmet.OstaliListNazivFormated_1">
      <item>Županijsko državno odvjetništvo u Varaždinu</item>
      <item>Tomislav Kanešić</item>
    </derivirana_varijabla>
  </DomainObject.Predmet.OstaliListNazivFormated>
  <DomainObject.Predmet.OstaliListNazivFormatedOIB>
    <izvorni_sadrzaj>
      <item>Županijsko državno odvjetništvo u Varaždinu</item>
      <item>Tomislav Kanešić, OIB 13613031019</item>
    </izvorni_sadrzaj>
    <derivirana_varijabla naziv="DomainObject.Predmet.OstaliListNazivFormatedOIB_1">
      <item>Županijsko državno odvjetništvo u Varaždinu</item>
      <item>Tomislav Kanešić, OIB 13613031019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 i dr.</izvorni_sadrzaj>
    <derivirana_varijabla naziv="DomainObject.Predmet.StrankaIDrugi_1">RH MINISTARSTVO FINANCIJA - Porezna uprava, Područni ured sjeverna Hrvatska i dr.</derivirana_varijabla>
  </DomainObject.Predmet.StrankaIDrugi>
  <DomainObject.Predmet.ProtustrankaIDrugi>
    <izvorni_sadrzaj>OKOVI društvo s ograničenom odgovornošću za proizvodnju, trgovinu i usluge u stečaju</izvorni_sadrzaj>
    <derivirana_varijabla naziv="DomainObject.Predmet.ProtustrankaIDrugi_1">OKOVI društvo s ograničenom odgovornošću za proizvodnju, trgovinu i usluge u stečaju</derivirana_varijabla>
  </DomainObject.Predmet.ProtustrankaIDrugi>
  <DomainObject.Predmet.StrankaIDrugiAdressOIB>
    <izvorni_sadrzaj>RH MINISTARSTVO FINANCIJA - Porezna uprava, Područni ured sjeverna Hrvatska, OIB 18683136487, Graberje 1, 42000 Varaždin i dr.</izvorni_sadrzaj>
    <derivirana_varijabla naziv="DomainObject.Predmet.StrankaIDrugiAdressOIB_1">RH MINISTARSTVO FINANCIJA - Porezna uprava, Područni ured sjeverna Hrvatska, OIB 18683136487, Graberje 1, 42000 Varaždin i dr.</derivirana_varijabla>
  </DomainObject.Predmet.StrankaIDrugiAdressOIB>
  <DomainObject.Predmet.ProtustrankaIDrugiAdressOIB>
    <izvorni_sadrzaj>OKOVI društvo s ograničenom odgovornošću za proizvodnju, trgovinu i usluge u stečaju, OIB 15047150317, Kralja Tomislava 6, 42223 Varaždinske Toplice</izvorni_sadrzaj>
    <derivirana_varijabla naziv="DomainObject.Predmet.ProtustrankaIDrugiAdressOIB_1">OKOVI društvo s ograničenom odgovornošću za proizvodnju, trgovinu i usluge u stečaju, OIB 15047150317, Kralja Tomislava 6, 42223 Varaždinske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OKOVI društvo s ograničenom odgovornošću za proizvodnju, trgovinu i usluge u stečaju</item>
      <item>Županijsko državno odvjetništvo u Varaždinu</item>
      <item>Tomislav Kanešić</item>
      <item>RH MINISTARSTVO FINANCIJA - Porezna uprava, Područni ured sjeverna Hrvatska</item>
      <item>Fond za zaštitu okoliša i energetsku učinkovitost</item>
    </izvorni_sadrzaj>
    <derivirana_varijabla naziv="DomainObject.Predmet.SudioniciListNaziv_1">
      <item>OKOVI društvo s ograničenom odgovornošću za proizvodnju, trgovinu i usluge u stečaju</item>
      <item>Županijsko državno odvjetništvo u Varaždinu</item>
      <item>Tomislav Kanešić</item>
      <item>RH MINISTARSTVO FINANCIJA - Porezna uprava, Područni ured sjeverna Hrvatska</item>
      <item>Fond za zaštitu okoliša i energetsku učinkovitost</item>
    </derivirana_varijabla>
  </DomainObject.Predmet.SudioniciListNaziv>
  <DomainObject.Predmet.SudioniciListAdressOIB>
    <izvorni_sadrzaj>
      <item>OKOVI društvo s ograničenom odgovornošću za proizvodnju, trgovinu i usluge u stečaju, OIB 15047150317, Kralja Tomislava 6,42223 Varaždinske Toplice</item>
      <item>Županijsko državno odvjetništvo u Varaždinu</item>
      <item>Tomislav Kanešić, OIB 13613031019, Kralja Tomislava 6,42223 Varaždinske Toplice</item>
      <item>RH MINISTARSTVO FINANCIJA - Porezna uprava, Područni ured sjeverna Hrvatska, OIB 18683136487, Graberje 1,42000 Varaždin</item>
      <item>Fond za zaštitu okoliša i energetsku učinkovitost, OIB 85828625994, Radnička cesta 80,10000 Zagreb</item>
    </izvorni_sadrzaj>
    <derivirana_varijabla naziv="DomainObject.Predmet.SudioniciListAdressOIB_1">
      <item>OKOVI društvo s ograničenom odgovornošću za proizvodnju, trgovinu i usluge u stečaju, OIB 15047150317, Kralja Tomislava 6,42223 Varaždinske Toplice</item>
      <item>Županijsko državno odvjetništvo u Varaždinu</item>
      <item>Tomislav Kanešić, OIB 13613031019, Kralja Tomislava 6,42223 Varaždinske Toplice</item>
      <item>RH MINISTARSTVO FINANCIJA - Porezna uprava, Područni ured sjeverna Hrvatska, OIB 18683136487, Graberje 1,42000 Varaždin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15047150317</item>
      <item>, OIB null</item>
      <item>, OIB 13613031019</item>
      <item>, OIB 18683136487</item>
      <item>, OIB 85828625994</item>
    </izvorni_sadrzaj>
    <derivirana_varijabla naziv="DomainObject.Predmet.SudioniciListNazivOIB_1">
      <item>, OIB 15047150317</item>
      <item>, OIB null</item>
      <item>, OIB 13613031019</item>
      <item>, OIB 18683136487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388</properties:Words>
  <properties:Characters>2015</properties:Characters>
  <properties:Lines>70</properties:Lines>
  <properties:Paragraphs>23</properties:Paragraphs>
  <properties:TotalTime>164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2016-02-02T07:34:00Z</dcterms:created>
  <dc:creator>kflack</dc:creator>
  <cp:lastModifiedBy>Lea Rogina</cp:lastModifiedBy>
  <cp:lastPrinted>2017-09-07T08:02:00Z</cp:lastPrinted>
  <dcterms:modified xmlns:xsi="http://www.w3.org/2001/XMLSchema-instance" xsi:type="dcterms:W3CDTF">2017-09-07T08:03:00Z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