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F370C5" w14:paraId="55bc780" w14:textId="55bc780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F370C5">
        <w:rPr>
          <w:sz w:val="24"/>
          <w:szCs w:val="24"/>
          <w:lang w:val="pt-BR"/>
        </w:rPr>
        <w:t>-193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684604">
        <w:rPr>
          <w:sz w:val="24"/>
          <w:szCs w:val="24"/>
        </w:rPr>
        <w:t>Vlade Radata iz Zaprešića, Ulica Jože Malekovića 82H, OIB: 31711880452, broj: HR1623600003223071947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9A2ECC">
        <w:rPr>
          <w:sz w:val="24"/>
          <w:szCs w:val="24"/>
        </w:rPr>
        <w:t>Vlado Radat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4453B6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="009E33A3" w:rsidP="004453B6" w:rsidRDefault="009E33A3">
      <w:pPr>
        <w:pStyle w:val="Odlomakpopisa"/>
        <w:jc w:val="both"/>
        <w:rPr>
          <w:sz w:val="24"/>
          <w:szCs w:val="24"/>
        </w:rPr>
      </w:pPr>
    </w:p>
    <w:p w:rsidRPr="00400817" w:rsidR="004453B6" w:rsidP="00400817" w:rsidRDefault="004453B6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4453B6" w:rsidP="00400817" w:rsidRDefault="004453B6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4453B6" w:rsidP="004453B6" w:rsidRDefault="004453B6">
      <w:pPr>
        <w:pStyle w:val="Odlomakpopisa"/>
        <w:jc w:val="both"/>
        <w:rPr>
          <w:sz w:val="24"/>
          <w:szCs w:val="24"/>
        </w:rPr>
      </w:pPr>
    </w:p>
    <w:p w:rsidRPr="009E33A3" w:rsidR="004453B6" w:rsidP="004453B6" w:rsidRDefault="004453B6">
      <w:pPr>
        <w:pStyle w:val="Odlomakpopisa"/>
        <w:jc w:val="both"/>
        <w:rPr>
          <w:sz w:val="24"/>
          <w:szCs w:val="24"/>
        </w:rPr>
      </w:pPr>
    </w:p>
    <w:sectPr w:rsidRPr="009E33A3" w:rsidR="004453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453B6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370C5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53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53B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53B6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53B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53B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3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3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3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3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St-5156/2015-191</izvorni_sadrzaj>
    <derivirana_varijabla naziv="DomainObject.PredzadnjaOdlukaIzPredmeta.Oznaka_1">St-5156/2015-191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192</properties:Words>
  <properties:Characters>970</properties:Characters>
  <properties:Lines>38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2019-08-19T10:00:00Z</dcterms:created>
  <dc:creator>nmarkovic</dc:creator>
  <cp:lastModifiedBy>Dijana Hadžić</cp:lastModifiedBy>
  <cp:lastPrinted>2019-08-19T09:49:00Z</cp:lastPrinted>
  <dcterms:modified xmlns:xsi="http://www.w3.org/2001/XMLSchema-instance" xsi:type="dcterms:W3CDTF">2019-08-19T13:01:00Z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(102. zaključak - vraćanje jamčevine Radat.docx)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