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43b0" w14:paraId="12d43b0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0C4367">
        <w:t>2010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047C0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0C4367">
        <w:t>VRIJEME ZA KAVU d.o.o., Zagreb, Lanište 15, OIB 97828944831</w:t>
      </w:r>
      <w:r>
        <w:t xml:space="preserve">, </w:t>
      </w:r>
      <w:r w:rsidR="00C239F4">
        <w:t>12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0C4367" w:rsidP="00047C0E" w:rsidR="000C4367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F724A2" w:rsidP="00047C0E" w:rsidR="00F724A2">
      <w:pPr>
        <w:pStyle w:val="Bezproreda"/>
        <w:jc w:val="center"/>
      </w:pPr>
    </w:p>
    <w:p w:rsidRDefault="00047C0E" w:rsidP="00047C0E" w:rsidR="00047C0E">
      <w:pPr>
        <w:pStyle w:val="Bezproreda"/>
      </w:pPr>
    </w:p>
    <w:p w:rsidRDefault="004F16B6" w:rsidP="000C4367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0C4367">
        <w:t>VRIJEME ZA KAVU d.o.o., Zagreb, Lanište 15, OIB 97828944831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F724A2">
        <w:t>12. siječnja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064325">
        <w:t>Martina Pancer, Trnjanska 59A, Zagreb</w:t>
      </w:r>
      <w:r w:rsidR="0005495D">
        <w:t xml:space="preserve">, </w:t>
      </w:r>
      <w:r w:rsidR="001F5D7E">
        <w:t xml:space="preserve">OIB </w:t>
      </w:r>
      <w:r w:rsidR="00064325">
        <w:t>09308771365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0C4367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0C4367">
        <w:t>VRIJEME ZA KAVU d.o.o., Zagreb, Lanište 15, OIB 97828944831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B8164D" w:rsidP="004F16B6" w:rsidR="00B8164D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21728B">
        <w:t>13. srpnja 2017</w:t>
      </w:r>
      <w:r w:rsidR="00F724A2">
        <w:t>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dužnika na propisanom obrascu te je pozvao dužnikove vjerovnike predložiti otvaranje </w:t>
      </w:r>
      <w:r w:rsidR="00326DF6">
        <w:lastRenderedPageBreak/>
        <w:t xml:space="preserve">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DC0AA2" w:rsidR="00F724A2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>sud je</w:t>
      </w:r>
      <w:r w:rsidR="00A17D21">
        <w:t>,</w:t>
      </w:r>
      <w:r w:rsidR="001F5D7E">
        <w:t xml:space="preserve"> na temelju odredbe </w:t>
      </w:r>
      <w:r w:rsidR="00326DF6">
        <w:t xml:space="preserve">čl. 431. st.1. </w:t>
      </w:r>
      <w:r w:rsidR="001F5D7E">
        <w:t xml:space="preserve"> i st.2. </w:t>
      </w:r>
      <w:r w:rsidR="00503BCF">
        <w:t>SZ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212623" w:rsidP="00326DF6" w:rsidR="00212623">
      <w:pPr>
        <w:pStyle w:val="Bezproreda"/>
        <w:ind w:firstLine="708"/>
        <w:jc w:val="both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C239F4">
        <w:t>12.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8F72E4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8F72E4" w:rsidP="008F72E4" w:rsidR="00FE061D">
      <w:pPr>
        <w:pStyle w:val="Bezproreda"/>
        <w:jc w:val="right"/>
      </w:pPr>
      <w:r>
        <w:t>za točnost otpravka ovlašteni službenik</w:t>
      </w:r>
    </w:p>
    <w:p w:rsidRDefault="008F72E4" w:rsidP="008F72E4" w:rsidR="008F72E4">
      <w:pPr>
        <w:pStyle w:val="Bezproreda"/>
        <w:jc w:val="right"/>
      </w:pPr>
      <w:r>
        <w:t>Marija Lukić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5D4" w:rsidP="00EF1FD3" w:rsidR="009F55D4">
      <w:pPr>
        <w:spacing w:lineRule="auto" w:line="240" w:after="0"/>
      </w:pPr>
      <w:r>
        <w:separator/>
      </w:r>
    </w:p>
  </w:endnote>
  <w:endnote w:id="0" w:type="continuationSeparator">
    <w:p w:rsidRDefault="009F55D4" w:rsidP="00EF1FD3" w:rsidR="009F55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5D4" w:rsidP="00EF1FD3" w:rsidR="009F55D4">
      <w:pPr>
        <w:spacing w:lineRule="auto" w:line="240" w:after="0"/>
      </w:pPr>
      <w:r>
        <w:separator/>
      </w:r>
    </w:p>
  </w:footnote>
  <w:footnote w:id="0" w:type="continuationSeparator">
    <w:p w:rsidRDefault="009F55D4" w:rsidP="00EF1FD3" w:rsidR="009F55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008">
          <w:rPr>
            <w:noProof/>
          </w:rPr>
          <w:t>2</w:t>
        </w:r>
        <w:r>
          <w:fldChar w:fldCharType="end"/>
        </w:r>
      </w:p>
    </w:sdtContent>
  </w:sdt>
  <w:p w:rsidRDefault="000C4367" w:rsidP="000C4367" w:rsidR="00EF1FD3">
    <w:pPr>
      <w:jc w:val="right"/>
    </w:pPr>
    <w:r>
      <w:t>Poslovni broj: 39. St-2010/2017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064325"/>
    <w:rsid w:val="000C4367"/>
    <w:rsid w:val="001242A8"/>
    <w:rsid w:val="001371FB"/>
    <w:rsid w:val="0019360F"/>
    <w:rsid w:val="001B22F8"/>
    <w:rsid w:val="001F5D7E"/>
    <w:rsid w:val="00212623"/>
    <w:rsid w:val="0021728B"/>
    <w:rsid w:val="002D1502"/>
    <w:rsid w:val="00326DF6"/>
    <w:rsid w:val="003644F8"/>
    <w:rsid w:val="003A3366"/>
    <w:rsid w:val="00453E80"/>
    <w:rsid w:val="004637A4"/>
    <w:rsid w:val="004E266D"/>
    <w:rsid w:val="004F16B6"/>
    <w:rsid w:val="00503BCF"/>
    <w:rsid w:val="005E6C2A"/>
    <w:rsid w:val="00677951"/>
    <w:rsid w:val="008F72E4"/>
    <w:rsid w:val="009575DD"/>
    <w:rsid w:val="009F55D4"/>
    <w:rsid w:val="00A17D21"/>
    <w:rsid w:val="00A7371C"/>
    <w:rsid w:val="00AA7B27"/>
    <w:rsid w:val="00AC5C79"/>
    <w:rsid w:val="00AE11D4"/>
    <w:rsid w:val="00B3766A"/>
    <w:rsid w:val="00B8164D"/>
    <w:rsid w:val="00B8281F"/>
    <w:rsid w:val="00BA2A5A"/>
    <w:rsid w:val="00BC1874"/>
    <w:rsid w:val="00C136F3"/>
    <w:rsid w:val="00C239F4"/>
    <w:rsid w:val="00C8692E"/>
    <w:rsid w:val="00DC0AA2"/>
    <w:rsid w:val="00DE059B"/>
    <w:rsid w:val="00DF1FFF"/>
    <w:rsid w:val="00E3751F"/>
    <w:rsid w:val="00E75E0F"/>
    <w:rsid w:val="00E84179"/>
    <w:rsid w:val="00EC4E35"/>
    <w:rsid w:val="00EC58B8"/>
    <w:rsid w:val="00EF1FD3"/>
    <w:rsid w:val="00F724A2"/>
    <w:rsid w:val="00F91008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91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91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911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2770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6353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15417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570222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780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098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88909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St-2010/2017</izvorni_sadrzaj>
    <derivirana_varijabla naziv="DomainObject.Predmet.OznakaBroj_1">St-2010/2017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VRIJEME ZA KAVU d.o.o.</izvorni_sadrzaj>
    <derivirana_varijabla naziv="DomainObject.Predmet.ProtustrankaFormated_1">  VRIJEME ZA KAVU d.o.o.</derivirana_varijabla>
  </DomainObject.Predmet.ProtustrankaFormated>
  <DomainObject.Predmet.ProtustrankaFormatedOIB>
    <izvorni_sadrzaj>  VRIJEME ZA KAVU d.o.o., OIB 97828944831</izvorni_sadrzaj>
    <derivirana_varijabla naziv="DomainObject.Predmet.ProtustrankaFormatedOIB_1">  VRIJEME ZA KAVU d.o.o., OIB 97828944831</derivirana_varijabla>
  </DomainObject.Predmet.ProtustrankaFormatedOIB>
  <DomainObject.Predmet.ProtustrankaFormatedWithAdress>
    <izvorni_sadrzaj> VRIJEME ZA KAVU d.o.o., Lanište 15, 10000 Zagreb</izvorni_sadrzaj>
    <derivirana_varijabla naziv="DomainObject.Predmet.ProtustrankaFormatedWithAdress_1"> VRIJEME ZA KAVU d.o.o., Lanište 15, 10000 Zagreb</derivirana_varijabla>
  </DomainObject.Predmet.ProtustrankaFormatedWithAdress>
  <DomainObject.Predmet.ProtustrankaFormatedWithAdressOIB>
    <izvorni_sadrzaj> VRIJEME ZA KAVU d.o.o., OIB 97828944831, Lanište 15, 10000 Zagreb</izvorni_sadrzaj>
    <derivirana_varijabla naziv="DomainObject.Predmet.ProtustrankaFormatedWithAdressOIB_1"> VRIJEME ZA KAVU d.o.o., OIB 97828944831, Lanište 15, 10000 Zagreb</derivirana_varijabla>
  </DomainObject.Predmet.ProtustrankaFormatedWithAdressOIB>
  <DomainObject.Predmet.ProtustrankaWithAdress>
    <izvorni_sadrzaj>VRIJEME ZA KAVU d.o.o. Lanište 15, 10000 Zagreb</izvorni_sadrzaj>
    <derivirana_varijabla naziv="DomainObject.Predmet.ProtustrankaWithAdress_1">VRIJEME ZA KAVU d.o.o. Lanište 15, 10000 Zagreb</derivirana_varijabla>
  </DomainObject.Predmet.ProtustrankaWithAdress>
  <DomainObject.Predmet.ProtustrankaWithAdressOIB>
    <izvorni_sadrzaj>VRIJEME ZA KAVU d.o.o., OIB 97828944831, Lanište 15, 10000 Zagreb</izvorni_sadrzaj>
    <derivirana_varijabla naziv="DomainObject.Predmet.ProtustrankaWithAdressOIB_1">VRIJEME ZA KAVU d.o.o., OIB 97828944831, Lanište 15, 10000 Zagreb</derivirana_varijabla>
  </DomainObject.Predmet.ProtustrankaWithAdressOIB>
  <DomainObject.Predmet.ProtustrankaNazivFormated>
    <izvorni_sadrzaj>VRIJEME ZA KAVU d.o.o.</izvorni_sadrzaj>
    <derivirana_varijabla naziv="DomainObject.Predmet.ProtustrankaNazivFormated_1">VRIJEME ZA KAVU d.o.o.</derivirana_varijabla>
  </DomainObject.Predmet.ProtustrankaNazivFormated>
  <DomainObject.Predmet.ProtustrankaNazivFormatedOIB>
    <izvorni_sadrzaj>VRIJEME ZA KAVU d.o.o., OIB 97828944831</izvorni_sadrzaj>
    <derivirana_varijabla naziv="DomainObject.Predmet.ProtustrankaNazivFormatedOIB_1">VRIJEME ZA KAVU d.o.o., OIB 97828944831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VRIJEME ZA KAVU d.o.o.</item>
    </izvorni_sadrzaj>
    <derivirana_varijabla naziv="DomainObject.Predmet.ProtuStrankaListFormated_1">
      <item>VRIJEME ZA KAVU d.o.o.</item>
    </derivirana_varijabla>
  </DomainObject.Predmet.ProtuStrankaListFormated>
  <DomainObject.Predmet.ProtuStrankaListFormatedOIB>
    <izvorni_sadrzaj>
      <item>VRIJEME ZA KAVU d.o.o., OIB 97828944831</item>
    </izvorni_sadrzaj>
    <derivirana_varijabla naziv="DomainObject.Predmet.ProtuStrankaListFormatedOIB_1">
      <item>VRIJEME ZA KAVU d.o.o., OIB 97828944831</item>
    </derivirana_varijabla>
  </DomainObject.Predmet.ProtuStrankaListFormatedOIB>
  <DomainObject.Predmet.ProtuStrankaListFormatedWithAdress>
    <izvorni_sadrzaj>
      <item>VRIJEME ZA KAVU d.o.o., Lanište 15, 10000 Zagreb</item>
    </izvorni_sadrzaj>
    <derivirana_varijabla naziv="DomainObject.Predmet.ProtuStrankaListFormatedWithAdress_1">
      <item>VRIJEME ZA KAVU d.o.o., Lanište 15, 10000 Zagreb</item>
    </derivirana_varijabla>
  </DomainObject.Predmet.ProtuStrankaListFormatedWithAdress>
  <DomainObject.Predmet.ProtuStrankaListFormatedWithAdressOIB>
    <izvorni_sadrzaj>
      <item>VRIJEME ZA KAVU d.o.o., OIB 97828944831, Lanište 15, 10000 Zagreb</item>
    </izvorni_sadrzaj>
    <derivirana_varijabla naziv="DomainObject.Predmet.ProtuStrankaListFormatedWithAdressOIB_1">
      <item>VRIJEME ZA KAVU d.o.o., OIB 97828944831, Lanište 15, 10000 Zagreb</item>
    </derivirana_varijabla>
  </DomainObject.Predmet.ProtuStrankaListFormatedWithAdressOIB>
  <DomainObject.Predmet.ProtuStrankaListNazivFormated>
    <izvorni_sadrzaj>
      <item>VRIJEME ZA KAVU d.o.o.</item>
    </izvorni_sadrzaj>
    <derivirana_varijabla naziv="DomainObject.Predmet.ProtuStrankaListNazivFormated_1">
      <item>VRIJEME ZA KAVU d.o.o.</item>
    </derivirana_varijabla>
  </DomainObject.Predmet.ProtuStrankaListNazivFormated>
  <DomainObject.Predmet.ProtuStrankaListNazivFormatedOIB>
    <izvorni_sadrzaj>
      <item>VRIJEME ZA KAVU d.o.o., OIB 97828944831</item>
    </izvorni_sadrzaj>
    <derivirana_varijabla naziv="DomainObject.Predmet.ProtuStrankaListNazivFormatedOIB_1">
      <item>VRIJEME ZA KAVU d.o.o., OIB 97828944831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VRIJEME ZA KAVU d.o.o.</izvorni_sadrzaj>
    <derivirana_varijabla naziv="DomainObject.Predmet.ProtustrankaIDrugi_1">VRIJEME ZA KAVU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VRIJEME ZA KAVU d.o.o., OIB 97828944831, Lanište 15, 10000 Zagreb</izvorni_sadrzaj>
    <derivirana_varijabla naziv="DomainObject.Predmet.ProtustrankaIDrugiAdressOIB_1">VRIJEME ZA KAVU d.o.o., OIB 97828944831, Lanište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VRIJEME ZA KAVU d.o.o.</item>
    </izvorni_sadrzaj>
    <derivirana_varijabla naziv="DomainObject.Predmet.SudioniciListNaziv_1">
      <item>FINA Regionalni centar Zagreb</item>
      <item>VRIJEME ZA KAVU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VRIJEME ZA KAVU d.o.o., OIB 97828944831, Lanište 15,10000 Zagreb</item>
    </izvorni_sadrzaj>
    <derivirana_varijabla naziv="DomainObject.Predmet.SudioniciListAdressOIB_1">
      <item>FINA Regionalni centar Zagreb, OIB 85821130368, Trg svibanjskih žrtava 1995. br. 1,10000 Zagreb</item>
      <item>VRIJEME ZA KAVU d.o.o., OIB 97828944831, Lanište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97828944831</item>
    </izvorni_sadrzaj>
    <derivirana_varijabla naziv="DomainObject.Predmet.SudioniciListNazivOIB_1">
      <item>, OIB 85821130368</item>
      <item>, OIB 97828944831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1964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2018-01-11T14:53:00Z</dcterms:created>
  <dc:creator>Sandra Rotar Vogrin</dc:creator>
  <cp:lastModifiedBy>Marija Lukić</cp:lastModifiedBy>
  <cp:lastPrinted>2018-01-12T09:42:00Z</cp:lastPrinted>
  <dcterms:modified xmlns:xsi="http://www.w3.org/2001/XMLSchema-instance" xsi:type="dcterms:W3CDTF">2018-01-12T09:43:00Z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