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d4cd" w14:paraId="685d4cd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</w:t>
      </w:r>
      <w:r w:rsidR="00D54169">
        <w:t xml:space="preserve">  </w:t>
      </w:r>
      <w:r w:rsidRPr="008C6C52">
        <w:t xml:space="preserve">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D54169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D54169" w:rsidR="004B44C2" w:rsidRPr="008C6C52">
      <w:pPr>
        <w:ind w:firstLine="720"/>
      </w:pPr>
      <w:r w:rsidRPr="008C6C52">
        <w:t>Pazin</w:t>
      </w:r>
      <w:r w:rsidR="00C701B8" w:rsidRPr="008C6C52">
        <w:t xml:space="preserve">, Dršćevka 1 </w:t>
      </w:r>
      <w:r w:rsidR="00C701B8" w:rsidRPr="008C6C52">
        <w:tab/>
      </w:r>
    </w:p>
    <w:p w:rsidRDefault="00C701B8" w:rsidP="004B44C2" w:rsidR="00C701B8" w:rsidRPr="008C6C52">
      <w:pPr>
        <w:ind w:firstLine="720"/>
      </w:pPr>
      <w:r w:rsidRPr="008C6C52">
        <w:tab/>
      </w:r>
      <w:r w:rsidRPr="008C6C52">
        <w:tab/>
      </w:r>
      <w:r w:rsidRPr="008C6C52">
        <w:tab/>
      </w:r>
      <w:r w:rsidRPr="008C6C52">
        <w:tab/>
        <w:t xml:space="preserve">       </w:t>
      </w: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C701B8" w:rsidRPr="008C6C52">
      <w:pPr>
        <w:jc w:val="both"/>
      </w:pPr>
      <w:r w:rsidRPr="008C6C52">
        <w:tab/>
      </w:r>
      <w:r w:rsidR="00261455" w:rsidRPr="008C6C52">
        <w:t xml:space="preserve">Trgovački sud u Pazinu, po stečajnom sucu Ivanu Dujiću, u postupku po prijedlogu </w:t>
      </w:r>
      <w:r w:rsidR="00AB1448" w:rsidRPr="008C6C52">
        <w:t>po prijedlogu predlagatelja FI</w:t>
      </w:r>
      <w:r w:rsidR="008C6C52">
        <w:t>NANCIJSKE AGENCIJE</w:t>
      </w:r>
      <w:r w:rsidR="00AB1448" w:rsidRPr="008C6C52">
        <w:t>, RC Rijeka, Podružnica Pula, Giardini 5</w:t>
      </w:r>
      <w:r w:rsidR="00261455" w:rsidRPr="008C6C52">
        <w:t xml:space="preserve">, </w:t>
      </w:r>
      <w:r w:rsidR="008C6C52" w:rsidRPr="008C6C52">
        <w:t xml:space="preserve">OIB: 85821130368, </w:t>
      </w:r>
      <w:r w:rsidR="00261455" w:rsidRPr="008C6C52">
        <w:t xml:space="preserve">radi otvaranja stečajnog postupka nad trgovačkim društvom </w:t>
      </w:r>
      <w:r w:rsidR="00D52C51" w:rsidRPr="00D52C51">
        <w:t>OTELO d.o.o. Novigrad, Bužinija, Stancijeta 8, OIB 89947674091</w:t>
      </w:r>
      <w:r w:rsidR="006042F4" w:rsidRPr="008C6C52">
        <w:t xml:space="preserve">, </w:t>
      </w:r>
      <w:r w:rsidR="00206C1C" w:rsidRPr="008C6C52">
        <w:t>1</w:t>
      </w:r>
      <w:r w:rsidR="005D3ADB">
        <w:t>6</w:t>
      </w:r>
      <w:r w:rsidRPr="008C6C52">
        <w:t xml:space="preserve">. </w:t>
      </w:r>
      <w:r w:rsidR="00D6604A" w:rsidRPr="008C6C52">
        <w:t>st</w:t>
      </w:r>
      <w:r w:rsidR="008C6C52" w:rsidRPr="008C6C52">
        <w:t>udenog</w:t>
      </w:r>
      <w:r w:rsidRPr="008C6C52">
        <w:t xml:space="preserve"> 201</w:t>
      </w:r>
      <w:r w:rsidR="00EE14E8" w:rsidRPr="008C6C52">
        <w:t>6</w:t>
      </w:r>
      <w:r w:rsidRPr="008C6C52">
        <w:t>.</w:t>
      </w:r>
    </w:p>
    <w:p w:rsidRDefault="00326CC0" w:rsidP="00C701B8" w:rsidR="00326CC0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 xml:space="preserve">Otvara se stečajni postupak nad dužnikom </w:t>
      </w:r>
      <w:r w:rsidR="00D52C51" w:rsidRPr="00D52C51">
        <w:t>OTELO d.o.o. Novigrad, Bužinija, Stancijeta 8, OIB 89947674091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8C6C52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135B37" w:rsidRPr="00135B37">
        <w:t>Jelenko Lehki iz Zagreba, Pavla Hatza 10, OIB 96068307857.</w:t>
      </w:r>
    </w:p>
    <w:p w:rsidRDefault="00135B37" w:rsidP="00020463" w:rsidR="00135B37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D52C51" w:rsidRPr="00D52C51">
        <w:t>OTELO d.o.o. Novigrad, Bužinija, Stancijeta 8, OIB 89947674091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D52C51" w:rsidP="00D52C51" w:rsidR="00D52C51">
      <w:pPr>
        <w:ind w:firstLine="708"/>
        <w:jc w:val="both"/>
      </w:pPr>
      <w:r>
        <w:t>Rješenjem ovog suda posl.br. St-870/16-4 od 20. lipnja 2016. odlučeno je:</w:t>
      </w:r>
    </w:p>
    <w:p w:rsidRDefault="00D52C51" w:rsidP="00D52C51" w:rsidR="00D52C51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OTELO d.o.o. Novigrad, Bužinija, Stancijeta 8, OIB 89947674091, te se određuje ročište radi očitovanja o prijedlogu za otvaranje stečajnoga postupka (čl. 123. SZ-a) i radi rasprave o pretpostavkama za otvaranje stečajnoga postupka (čl. 128. st. 1. SZ-a) za dan </w:t>
      </w:r>
    </w:p>
    <w:p w:rsidRDefault="00D52C51" w:rsidP="00D52C51" w:rsidR="00D52C51">
      <w:pPr>
        <w:ind w:firstLine="708"/>
        <w:jc w:val="both"/>
      </w:pPr>
      <w:r>
        <w:tab/>
        <w:t>01. rujna 2016. u 09:30 sati, u Trgovačkom sudu u Pazinu, Dršćevka 1, sudnica 1,</w:t>
      </w:r>
    </w:p>
    <w:p w:rsidRDefault="00D52C51" w:rsidP="00D52C51" w:rsidR="00D52C51">
      <w:pPr>
        <w:ind w:firstLine="708"/>
        <w:jc w:val="both"/>
      </w:pPr>
      <w:r>
        <w:t>na koje se pozivaju:</w:t>
      </w:r>
    </w:p>
    <w:p w:rsidRDefault="00D52C51" w:rsidP="00D52C51" w:rsidR="00D52C51">
      <w:pPr>
        <w:ind w:firstLine="708"/>
        <w:jc w:val="both"/>
      </w:pPr>
      <w:r>
        <w:tab/>
      </w:r>
      <w:r>
        <w:tab/>
        <w:t>-  predlagatelj,</w:t>
      </w:r>
    </w:p>
    <w:p w:rsidRDefault="00D52C51" w:rsidP="00D52C51" w:rsidR="00D52C51">
      <w:pPr>
        <w:ind w:firstLine="708"/>
        <w:jc w:val="both"/>
      </w:pPr>
      <w:r>
        <w:tab/>
      </w:r>
      <w:r>
        <w:tab/>
        <w:t xml:space="preserve">-  dužnik, </w:t>
      </w:r>
    </w:p>
    <w:p w:rsidRDefault="00D52C51" w:rsidP="00D52C51" w:rsidR="00D52C51">
      <w:pPr>
        <w:ind w:firstLine="708"/>
        <w:jc w:val="both"/>
      </w:pPr>
      <w:r>
        <w:tab/>
      </w:r>
      <w:r>
        <w:tab/>
        <w:t>- zakonski zastupnik dužnika Dean Vorić iz Bužinije, Stancijeta 13 c.</w:t>
      </w:r>
    </w:p>
    <w:p w:rsidRDefault="00D52C51" w:rsidP="00D52C51" w:rsidR="00D52C51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D52C51" w:rsidP="00D52C51" w:rsidR="00D52C51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D52C51" w:rsidP="00D52C51" w:rsidR="00D52C51">
      <w:pPr>
        <w:ind w:firstLine="708"/>
        <w:jc w:val="both"/>
      </w:pPr>
      <w:r>
        <w:t xml:space="preserve">To je rješenje objavljeno na mrežnoj stranici e-oglasna ploča sudova 21. lipnja 2016. godine, te se dostava smatra obavljenom istekom osmog dana od dana objave, sukladno čl. 12. st. 1. Stečajnog zakona. </w:t>
      </w:r>
    </w:p>
    <w:p w:rsidRDefault="00D52C51" w:rsidP="00D52C51" w:rsidR="00D52C51">
      <w:pPr>
        <w:ind w:firstLine="708"/>
        <w:jc w:val="both"/>
      </w:pPr>
      <w:r>
        <w:tab/>
        <w:t>Na ročište od 01. rujna 2016. nitko nije pristupio.</w:t>
      </w:r>
    </w:p>
    <w:p w:rsidRDefault="00D52C51" w:rsidP="00D52C51" w:rsidR="00D52C51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52C51" w:rsidP="00D52C51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>rješenjem ovog suda posl.br. St-</w:t>
      </w:r>
      <w:r w:rsidR="00135B37">
        <w:t>8</w:t>
      </w:r>
      <w:r>
        <w:t>70</w:t>
      </w:r>
      <w:r w:rsidR="009B5E3F" w:rsidRPr="008C6C52">
        <w:t>/16</w:t>
      </w:r>
      <w:r w:rsidR="00B11E72" w:rsidRPr="008C6C52">
        <w:t>-</w:t>
      </w:r>
      <w:r>
        <w:t>7</w:t>
      </w:r>
      <w:r w:rsidR="00B11E72" w:rsidRPr="008C6C52">
        <w:t xml:space="preserve"> od </w:t>
      </w:r>
      <w:r>
        <w:t>01</w:t>
      </w:r>
      <w:r w:rsidR="00B11E72" w:rsidRPr="008C6C52">
        <w:t xml:space="preserve">. </w:t>
      </w:r>
      <w:r>
        <w:t>rujna</w:t>
      </w:r>
      <w:r w:rsidR="00B11E72" w:rsidRPr="008C6C52">
        <w:t xml:space="preserve"> 2016. odlučeno je kako slijedi: </w:t>
      </w:r>
    </w:p>
    <w:p w:rsidRDefault="00B11E72" w:rsidP="00D52C51" w:rsidR="00D52C51">
      <w:pPr>
        <w:jc w:val="both"/>
      </w:pPr>
      <w:r w:rsidRPr="008C6C52">
        <w:t>„</w:t>
      </w:r>
      <w:r w:rsidR="00D52C51">
        <w:t>I</w:t>
      </w:r>
      <w:r w:rsidR="00D52C51">
        <w:tab/>
        <w:t xml:space="preserve">Pozivaju se osobe koje imaju pravni interes za provedbom stečajnog postupka nad dužnikom OTELO d.o.o. Novigrad, Bužinija, Stancijeta 8, OIB 89947674091, da u roku od 15 dana uplate predujam za namirenje troškova prethodnoga i otvorenoga stečajnog postupka iznos od 10.000,00 kuna za pokriće troškova prethodnog postupka te stečajnog postupka, na depozit ovog suda broj: HR43 2390001 1300029763, poziv na broj 020-870-16.  </w:t>
      </w:r>
    </w:p>
    <w:p w:rsidRDefault="00D52C51" w:rsidP="00D52C51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9B5E3F" w:rsidR="00EE14E8" w:rsidRPr="008C6C52">
      <w:pPr>
        <w:jc w:val="both"/>
      </w:pPr>
      <w:r w:rsidRPr="008C6C52">
        <w:rPr>
          <w:bCs/>
        </w:rPr>
        <w:tab/>
      </w:r>
      <w:r w:rsidR="008C6C52" w:rsidRPr="008C6C52">
        <w:t>To je r</w:t>
      </w:r>
      <w:r w:rsidRPr="008C6C52">
        <w:rPr>
          <w:bCs/>
        </w:rPr>
        <w:t xml:space="preserve">ješenje </w:t>
      </w:r>
      <w:r w:rsidR="00326CC0" w:rsidRPr="008C6C52">
        <w:t xml:space="preserve">objavljeno na mrežnoj stranici e-Oglasna ploča sudova </w:t>
      </w:r>
      <w:r w:rsidR="00D52C51">
        <w:t>01</w:t>
      </w:r>
      <w:r w:rsidR="00326CC0" w:rsidRPr="008C6C52">
        <w:t xml:space="preserve">. </w:t>
      </w:r>
      <w:r w:rsidR="00D52C51">
        <w:t>rujna</w:t>
      </w:r>
      <w:r w:rsidR="00326CC0" w:rsidRPr="008C6C52">
        <w:t xml:space="preserve"> 2016., a dostava se smatra obavljenom istekom osmoga dana od dana objave pismena na mrežnoj stranici e-Oglasna ploča sudova (čl. 12. SZ-a).</w:t>
      </w:r>
    </w:p>
    <w:p w:rsidRDefault="00020463" w:rsidP="00E83693" w:rsidR="00E83693" w:rsidRPr="008C6C52">
      <w:pPr>
        <w:jc w:val="both"/>
      </w:pPr>
      <w:r w:rsidRPr="008C6C52">
        <w:tab/>
        <w:t xml:space="preserve">Budući da nitko nije uplatio </w:t>
      </w:r>
      <w:r w:rsidR="00EE14E8" w:rsidRPr="008C6C52">
        <w:t xml:space="preserve">(u roku iz točke I izreke navedenog rješenja) predujam za namirenje </w:t>
      </w:r>
      <w:r w:rsidRPr="008C6C52">
        <w:t xml:space="preserve">troškova prethodnoga i otvorenoga stečajnog postupka, temeljem čl. 132. st. 2. SZ-a, odlučeno je kao u izreci. </w:t>
      </w:r>
      <w:r w:rsidR="00E83693" w:rsidRPr="008C6C52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8C6C52">
      <w:pPr>
        <w:jc w:val="both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206C1C" w:rsidRPr="008C6C52">
        <w:t>1</w:t>
      </w:r>
      <w:r w:rsidR="00575392">
        <w:t>6</w:t>
      </w:r>
      <w:r w:rsidR="00FE408C" w:rsidRPr="008C6C52">
        <w:t xml:space="preserve">. </w:t>
      </w:r>
      <w:r w:rsidR="00A54889" w:rsidRPr="008C6C52">
        <w:t>st</w:t>
      </w:r>
      <w:r w:rsidR="008C6C52">
        <w:t>udenog</w:t>
      </w:r>
      <w:r w:rsidR="009C71BB" w:rsidRPr="008C6C52">
        <w:t xml:space="preserve"> 201</w:t>
      </w:r>
      <w:r w:rsidR="00EE14E8" w:rsidRPr="008C6C52">
        <w:t>6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723F79">
        <w:t>, v.r.</w:t>
      </w:r>
    </w:p>
    <w:p w:rsidRDefault="00A54889" w:rsidP="00CC5545" w:rsidR="00A54889" w:rsidRPr="008C6C52">
      <w:pPr>
        <w:jc w:val="both"/>
      </w:pPr>
    </w:p>
    <w:p w:rsidRDefault="00206C1C" w:rsidP="00CC5545" w:rsidR="00206C1C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CC5545" w:rsidP="00CC5545" w:rsidR="00CC5545" w:rsidRPr="008C6C52"/>
    <w:p w:rsidRDefault="00206C1C" w:rsidP="00CC5545" w:rsidR="00206C1C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</w:t>
      </w:r>
      <w:r w:rsidR="008C6C52">
        <w:t xml:space="preserve"> </w:t>
      </w:r>
      <w:r w:rsidRPr="008C6C52">
        <w:t>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B37DEA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46" w:rsidR="00C04C46">
      <w:r>
        <w:separator/>
      </w:r>
    </w:p>
  </w:endnote>
  <w:endnote w:id="0" w:type="continuationSeparator">
    <w:p w:rsidRDefault="00C04C46" w:rsidR="00C04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46" w:rsidR="00C04C46">
      <w:r>
        <w:separator/>
      </w:r>
    </w:p>
  </w:footnote>
  <w:footnote w:id="0" w:type="continuationSeparator">
    <w:p w:rsidRDefault="00C04C46" w:rsidR="00C04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F7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52C51" w:rsidRPr="00D52C51">
      <w:rPr>
        <w:sz w:val="23"/>
        <w:szCs w:val="23"/>
      </w:rPr>
      <w:t>Poslovni broj 10 St-870/16-12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135B37">
      <w:rPr>
        <w:sz w:val="23"/>
        <w:szCs w:val="23"/>
      </w:rPr>
      <w:t>8</w:t>
    </w:r>
    <w:r w:rsidR="00D52C51">
      <w:rPr>
        <w:sz w:val="23"/>
        <w:szCs w:val="23"/>
      </w:rPr>
      <w:t>70/</w:t>
    </w:r>
    <w:r w:rsidR="006B5C14">
      <w:rPr>
        <w:sz w:val="23"/>
        <w:szCs w:val="23"/>
      </w:rPr>
      <w:t>16</w:t>
    </w:r>
    <w:r w:rsidRPr="004C03E1">
      <w:rPr>
        <w:sz w:val="23"/>
        <w:szCs w:val="23"/>
      </w:rPr>
      <w:t>-</w:t>
    </w:r>
    <w:r w:rsidR="00135B37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66378"/>
    <w:rsid w:val="00372997"/>
    <w:rsid w:val="003843C6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75392"/>
    <w:rsid w:val="005A3F63"/>
    <w:rsid w:val="005D3ADB"/>
    <w:rsid w:val="005E3D31"/>
    <w:rsid w:val="005F5229"/>
    <w:rsid w:val="006042F4"/>
    <w:rsid w:val="00636CCD"/>
    <w:rsid w:val="00646ECD"/>
    <w:rsid w:val="00647B00"/>
    <w:rsid w:val="00650E5E"/>
    <w:rsid w:val="006A2881"/>
    <w:rsid w:val="006A5A22"/>
    <w:rsid w:val="006B5C14"/>
    <w:rsid w:val="006F7EF9"/>
    <w:rsid w:val="00700FDC"/>
    <w:rsid w:val="0070308E"/>
    <w:rsid w:val="0071671C"/>
    <w:rsid w:val="00723F79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3B1D"/>
    <w:rsid w:val="008061AB"/>
    <w:rsid w:val="00823D1F"/>
    <w:rsid w:val="008300A1"/>
    <w:rsid w:val="00831A3C"/>
    <w:rsid w:val="00850CD2"/>
    <w:rsid w:val="008522E2"/>
    <w:rsid w:val="0086395B"/>
    <w:rsid w:val="008A2706"/>
    <w:rsid w:val="008C0DB2"/>
    <w:rsid w:val="008C471C"/>
    <w:rsid w:val="008C6C52"/>
    <w:rsid w:val="008D00B5"/>
    <w:rsid w:val="008F5845"/>
    <w:rsid w:val="008F5913"/>
    <w:rsid w:val="008F6B3C"/>
    <w:rsid w:val="00917651"/>
    <w:rsid w:val="00965260"/>
    <w:rsid w:val="009A2495"/>
    <w:rsid w:val="009B5E3F"/>
    <w:rsid w:val="009C6CD7"/>
    <w:rsid w:val="009C71BB"/>
    <w:rsid w:val="00A00ED6"/>
    <w:rsid w:val="00A06218"/>
    <w:rsid w:val="00A17CCC"/>
    <w:rsid w:val="00A36732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3C1A"/>
    <w:rsid w:val="00AB4E57"/>
    <w:rsid w:val="00AB63CA"/>
    <w:rsid w:val="00B11E72"/>
    <w:rsid w:val="00B37DEA"/>
    <w:rsid w:val="00B4018F"/>
    <w:rsid w:val="00B412D2"/>
    <w:rsid w:val="00B710D6"/>
    <w:rsid w:val="00B950D6"/>
    <w:rsid w:val="00BA7523"/>
    <w:rsid w:val="00BB099C"/>
    <w:rsid w:val="00BB1590"/>
    <w:rsid w:val="00BB1E1D"/>
    <w:rsid w:val="00BC0402"/>
    <w:rsid w:val="00BC2D8B"/>
    <w:rsid w:val="00BE3666"/>
    <w:rsid w:val="00BE5BAE"/>
    <w:rsid w:val="00C04C46"/>
    <w:rsid w:val="00C1222F"/>
    <w:rsid w:val="00C17AE2"/>
    <w:rsid w:val="00C26825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52C51"/>
    <w:rsid w:val="00D54169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F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F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OTELO d.o.o. NOVIGRAD</izvorni_sadrzaj>
    <derivirana_varijabla naziv="DomainObject.Predmet.ProtustrankaFormated_1">  OTELO d.o.o. NOVIGRAD</derivirana_varijabla>
  </DomainObject.Predmet.ProtustrankaFormated>
  <DomainObject.Predmet.ProtustrankaFormatedOIB>
    <izvorni_sadrzaj>  OTELO d.o.o. NOVIGRAD, OIB 89947674091</izvorni_sadrzaj>
    <derivirana_varijabla naziv="DomainObject.Predmet.ProtustrankaFormatedOIB_1">  OTELO d.o.o. NOVIGRAD, OIB 89947674091</derivirana_varijabla>
  </DomainObject.Predmet.ProtustrankaFormatedOIB>
  <DomainObject.Predmet.ProtustrankaFormatedWithAdress>
    <izvorni_sadrzaj> OTELO d.o.o. NOVIGRAD, Bužinija, Stancijeta 8, 52466 Novigrad</izvorni_sadrzaj>
    <derivirana_varijabla naziv="DomainObject.Predmet.ProtustrankaFormatedWithAdress_1"> OTELO d.o.o. NOVIGRAD, Bužinija, Stancijeta 8, 52466 Novigrad</derivirana_varijabla>
  </DomainObject.Predmet.ProtustrankaFormatedWithAdress>
  <DomainObject.Predmet.ProtustrankaFormatedWithAdressOIB>
    <izvorni_sadrzaj> OTELO d.o.o. NOVIGRAD, OIB 89947674091, Bužinija, Stancijeta 8, 52466 Novigrad</izvorni_sadrzaj>
    <derivirana_varijabla naziv="DomainObject.Predmet.ProtustrankaFormatedWithAdressOIB_1"> OTELO d.o.o. NOVIGRAD, OIB 89947674091, Bužinija, Stancijeta 8, 52466 Novigrad</derivirana_varijabla>
  </DomainObject.Predmet.ProtustrankaFormatedWithAdressOIB>
  <DomainObject.Predmet.ProtustrankaWithAdress>
    <izvorni_sadrzaj>OTELO d.o.o. NOVIGRAD Bužinija, Stancijeta 8, 52466 Novigrad</izvorni_sadrzaj>
    <derivirana_varijabla naziv="DomainObject.Predmet.ProtustrankaWithAdress_1">OTELO d.o.o. NOVIGRAD Bužinija, Stancijeta 8, 52466 Novigrad</derivirana_varijabla>
  </DomainObject.Predmet.ProtustrankaWithAdress>
  <DomainObject.Predmet.ProtustrankaWithAdressOIB>
    <izvorni_sadrzaj>OTELO d.o.o. NOVIGRAD, OIB 89947674091, Bužinija, Stancijeta 8, 52466 Novigrad</izvorni_sadrzaj>
    <derivirana_varijabla naziv="DomainObject.Predmet.ProtustrankaWithAdressOIB_1">OTELO d.o.o. NOVIGRAD, OIB 89947674091, Bužinija, Stancijeta 8, 52466 Novigrad</derivirana_varijabla>
  </DomainObject.Predmet.ProtustrankaWithAdressOIB>
  <DomainObject.Predmet.ProtustrankaNazivFormated>
    <izvorni_sadrzaj>OTELO d.o.o. NOVIGRAD</izvorni_sadrzaj>
    <derivirana_varijabla naziv="DomainObject.Predmet.ProtustrankaNazivFormated_1">OTELO d.o.o. NOVIGRAD</derivirana_varijabla>
  </DomainObject.Predmet.ProtustrankaNazivFormated>
  <DomainObject.Predmet.ProtustrankaNazivFormatedOIB>
    <izvorni_sadrzaj>OTELO d.o.o. NOVIGRAD, OIB 89947674091</izvorni_sadrzaj>
    <derivirana_varijabla naziv="DomainObject.Predmet.ProtustrankaNazivFormatedOIB_1">OTELO d.o.o. NOVIGRAD, OIB 89947674091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OTELO d.o.o. NOVIGRAD</item>
    </izvorni_sadrzaj>
    <derivirana_varijabla naziv="DomainObject.Predmet.ProtuStrankaListFormated_1">
      <item>OTELO d.o.o. NOVIGRAD</item>
    </derivirana_varijabla>
  </DomainObject.Predmet.ProtuStrankaListFormated>
  <DomainObject.Predmet.ProtuStrankaListFormatedOIB>
    <izvorni_sadrzaj>
      <item>OTELO d.o.o. NOVIGRAD, OIB 89947674091</item>
    </izvorni_sadrzaj>
    <derivirana_varijabla naziv="DomainObject.Predmet.ProtuStrankaListFormatedOIB_1">
      <item>OTELO d.o.o. NOVIGRAD, OIB 89947674091</item>
    </derivirana_varijabla>
  </DomainObject.Predmet.ProtuStrankaListFormatedOIB>
  <DomainObject.Predmet.ProtuStrankaListFormatedWithAdress>
    <izvorni_sadrzaj>
      <item>OTELO d.o.o. NOVIGRAD, Bužinija, Stancijeta 8, 52466 Novigrad</item>
    </izvorni_sadrzaj>
    <derivirana_varijabla naziv="DomainObject.Predmet.ProtuStrankaListFormatedWithAdress_1">
      <item>OTELO d.o.o. NOVIGRAD, Bužinija, Stancijeta 8, 52466 Novigrad</item>
    </derivirana_varijabla>
  </DomainObject.Predmet.ProtuStrankaListFormatedWithAdress>
  <DomainObject.Predmet.ProtuStrankaListFormatedWithAdressOIB>
    <izvorni_sadrzaj>
      <item>OTELO d.o.o. NOVIGRAD, OIB 89947674091, Bužinija, Stancijeta 8, 52466 Novigrad</item>
    </izvorni_sadrzaj>
    <derivirana_varijabla naziv="DomainObject.Predmet.ProtuStrankaListFormatedWithAdressOIB_1">
      <item>OTELO d.o.o. NOVIGRAD, OIB 89947674091, Bužinija, Stancijeta 8, 52466 Novigrad</item>
    </derivirana_varijabla>
  </DomainObject.Predmet.ProtuStrankaListFormatedWithAdressOIB>
  <DomainObject.Predmet.ProtuStrankaListNazivFormated>
    <izvorni_sadrzaj>
      <item>OTELO d.o.o. NOVIGRAD</item>
    </izvorni_sadrzaj>
    <derivirana_varijabla naziv="DomainObject.Predmet.ProtuStrankaListNazivFormated_1">
      <item>OTELO d.o.o. NOVIGRAD</item>
    </derivirana_varijabla>
  </DomainObject.Predmet.ProtuStrankaListNazivFormated>
  <DomainObject.Predmet.ProtuStrankaListNazivFormatedOIB>
    <izvorni_sadrzaj>
      <item>OTELO d.o.o. NOVIGRAD, OIB 89947674091</item>
    </izvorni_sadrzaj>
    <derivirana_varijabla naziv="DomainObject.Predmet.ProtuStrankaListNazivFormatedOIB_1">
      <item>OTELO d.o.o. NOVIGRAD, OIB 89947674091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OTELO d.o.o. NOVIGRAD</izvorni_sadrzaj>
    <derivirana_varijabla naziv="DomainObject.Predmet.ProtustrankaIDrugi_1">OTELO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OTELO d.o.o. NOVIGRAD, OIB 89947674091, Bužinija, Stancijeta 8, 52466 Novigrad</izvorni_sadrzaj>
    <derivirana_varijabla naziv="DomainObject.Predmet.ProtustrankaIDrugiAdressOIB_1">OTELO d.o.o. NOVIGRAD, OIB 89947674091, Bužinija, Stancijeta 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OTELO d.o.o. NOVIGRAD</item>
    </izvorni_sadrzaj>
    <derivirana_varijabla naziv="DomainObject.Predmet.SudioniciListNaziv_1">
      <item>FINANCIJSKA AGENCIJA, RC RIJEKA, PODRUŽNICA PULA, PULA</item>
      <item>OTELO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OTELO d.o.o. NOVIGRAD, OIB 89947674091, Bužinija, Stancijeta 8,52466 Novigrad</item>
    </izvorni_sadrzaj>
    <derivirana_varijabla naziv="DomainObject.Predmet.SudioniciListAdressOIB_1">
      <item>FINANCIJSKA AGENCIJA, RC RIJEKA, PODRUŽNICA PULA, PULA, OIB 85821130368, Ulica grada Vukovara 70,10000 Zagreb</item>
      <item>OTELO d.o.o. NOVIGRAD, OIB 89947674091, Bužinija, Stancijeta 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89947674091</item>
    </izvorni_sadrzaj>
    <derivirana_varijabla naziv="DomainObject.Predmet.SudioniciListNazivOIB_1">
      <item>, OIB 85821130368</item>
      <item>, OIB 89947674091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D2677-42CB-4B92-AC9F-00FEA14C7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4230</properties:Characters>
  <properties:Lines>99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2016-11-16T13:43:00Z</dcterms:created>
  <dc:creator>msimicic</dc:creator>
  <cp:lastModifiedBy>Sanja Lakošeljac</cp:lastModifiedBy>
  <cp:lastPrinted>2011-06-09T12:22:00Z</cp:lastPrinted>
  <dcterms:modified xmlns:xsi="http://www.w3.org/2001/XMLSchema-instance" xsi:type="dcterms:W3CDTF">2016-11-16T13:45:00Z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