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131a" w14:paraId="092131a" w:rsidRDefault="00AB4602" w:rsidP="00301D24" w:rsidR="00301D24" w:rsidRPr="00301D2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01D24" w:rsidRPr="00301D24">
        <w:rPr>
          <w:rFonts w:cs="Times New Roman"/>
        </w:rPr>
        <w:t xml:space="preserve">      REPUBLIKA HRVATSKA</w:t>
      </w:r>
    </w:p>
    <w:p w:rsidRDefault="00301D24" w:rsidP="00301D24" w:rsidR="00301D24" w:rsidRPr="00301D24">
      <w:pPr>
        <w:spacing w:after="0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 xml:space="preserve"> TRGOVAČKI SUD U ZAGREBU</w:t>
      </w:r>
    </w:p>
    <w:p w:rsidRDefault="00301D24" w:rsidP="00301D24" w:rsidR="00301D24" w:rsidRPr="00301D24">
      <w:pPr>
        <w:spacing w:after="0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 xml:space="preserve">       Stalna služba u Karlovcu </w:t>
      </w:r>
    </w:p>
    <w:p w:rsidRDefault="00301D24" w:rsidP="00301D24" w:rsidR="00301D24" w:rsidRPr="00301D24">
      <w:pPr>
        <w:spacing w:after="0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>Karlovac, Trg hrvatskih branitelja 1/II</w:t>
      </w:r>
    </w:p>
    <w:p w:rsidRDefault="00301D24" w:rsidP="00301D24" w:rsidR="00301D24" w:rsidRPr="00301D24">
      <w:pPr>
        <w:spacing w:after="0"/>
        <w:rPr>
          <w:rFonts w:cs="Times New Roman" w:eastAsia="Times New Roman"/>
          <w:lang w:eastAsia="hr-HR"/>
        </w:rPr>
      </w:pPr>
    </w:p>
    <w:p w:rsidRDefault="00301D24" w:rsidP="00301D24" w:rsidR="00301D24" w:rsidRPr="00301D24">
      <w:pPr>
        <w:spacing w:after="0"/>
        <w:jc w:val="center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>R E P U B L I K A   H R V A T S  K A</w:t>
      </w:r>
    </w:p>
    <w:p w:rsidRDefault="00301D24" w:rsidP="00301D24" w:rsidR="00301D24" w:rsidRPr="00301D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1D24" w:rsidP="00301D24" w:rsidR="00301D24" w:rsidRPr="00301D24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ab/>
        <w:t>R J E Š E N J E</w:t>
      </w:r>
    </w:p>
    <w:p w:rsidRDefault="00301D24" w:rsidP="00301D24" w:rsidR="00301D24" w:rsidRPr="00301D24">
      <w:pPr>
        <w:spacing w:after="0"/>
        <w:rPr>
          <w:rFonts w:cs="Times New Roman" w:eastAsia="Times New Roman"/>
          <w:lang w:eastAsia="hr-HR"/>
        </w:rPr>
      </w:pPr>
    </w:p>
    <w:p w:rsidRDefault="00301D24" w:rsidP="00301D24" w:rsidR="00301D24" w:rsidRPr="00301D24">
      <w:pPr>
        <w:spacing w:after="0"/>
        <w:jc w:val="both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GOSPODARSTVO OBRANOVIĆ d.o.o. u stečaju, Popovača, Ravnik 11a, OIB: 57030294343, 31. listopada 2018.</w:t>
      </w:r>
    </w:p>
    <w:p w:rsidRDefault="00301D24" w:rsidP="00301D24" w:rsidR="00301D24">
      <w:pPr>
        <w:spacing w:after="0"/>
        <w:rPr>
          <w:rFonts w:cs="Times New Roman" w:eastAsia="Times New Roman"/>
          <w:lang w:eastAsia="hr-HR"/>
        </w:rPr>
      </w:pPr>
    </w:p>
    <w:p w:rsidRDefault="00301D24" w:rsidP="00301D24" w:rsidR="00301D24" w:rsidRPr="00301D24">
      <w:pPr>
        <w:spacing w:after="0"/>
        <w:rPr>
          <w:rFonts w:cs="Times New Roman" w:eastAsia="Times New Roman"/>
          <w:lang w:eastAsia="hr-HR"/>
        </w:rPr>
      </w:pPr>
    </w:p>
    <w:p w:rsidRDefault="00301D24" w:rsidP="00301D24" w:rsidR="00301D24" w:rsidRPr="00301D24">
      <w:pPr>
        <w:spacing w:after="0"/>
        <w:jc w:val="center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>r i j e š i o   j e</w:t>
      </w:r>
    </w:p>
    <w:p w:rsidRDefault="00301D24" w:rsidP="00301D24" w:rsidR="00301D24" w:rsidRPr="00301D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1D24" w:rsidP="00301D24" w:rsidR="00301D24" w:rsidRPr="00301D24">
      <w:pPr>
        <w:spacing w:after="0"/>
        <w:rPr>
          <w:rFonts w:cs="Times New Roman" w:eastAsia="Times New Roman"/>
          <w:lang w:eastAsia="hr-HR"/>
        </w:rPr>
      </w:pPr>
    </w:p>
    <w:p w:rsidRDefault="00301D24" w:rsidP="00301D24" w:rsidR="00301D24" w:rsidRPr="00301D2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301D24">
        <w:rPr>
          <w:rFonts w:cs="Times New Roman" w:eastAsia="Times New Roman"/>
          <w:lang w:eastAsia="hr-HR"/>
        </w:rPr>
        <w:t>Privremenom stečajnom upravitelju Tiboru Tothu, Zagreb, Hribarov prilaz 10, OIB: 65132060598, određuje se jednokratna nagrada za poslove obavljene u prethodnom postupku u iznosu od 3.000,00 kn bruto.</w:t>
      </w:r>
    </w:p>
    <w:p w:rsidRDefault="00301D24" w:rsidP="00301D24" w:rsidR="00301D24" w:rsidRPr="00301D24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301D24" w:rsidP="00301D24" w:rsidR="00301D24" w:rsidRPr="00301D2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301D24">
        <w:rPr>
          <w:rFonts w:cs="Times New Roman" w:eastAsia="Times New Roman"/>
          <w:lang w:eastAsia="hr-HR"/>
        </w:rPr>
        <w:t>Nalaže se računovodstvu ovog suda da privremenom stečajnom upravitelju Tiboru Tothu, Zagreb, Hribarov prilaz 10, OIB: 65132060598, isplati po pravomoćnosti ovog rješenja iznos iz točke 1. ovog rješenja na žiro račun IBAN: HR1523600003113398527, iz predujma koji se vodi na računu suda za stečajnog dužnika GOSPODARSTVO OBRANOVIĆ d.o.o. u stečaju, Popovača, Ravnik 11a, OIB: 57030294343, pod poslovnim brojem St-6821/16.</w:t>
      </w:r>
    </w:p>
    <w:p w:rsidRDefault="00301D24" w:rsidP="00301D24" w:rsidR="00301D24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301D24" w:rsidP="00301D24" w:rsidR="00301D24" w:rsidRPr="00301D24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301D24" w:rsidP="00301D24" w:rsidR="00301D24">
      <w:pPr>
        <w:spacing w:after="0"/>
        <w:jc w:val="center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>Obrazloženje</w:t>
      </w:r>
    </w:p>
    <w:p w:rsidRDefault="00301D24" w:rsidP="00301D24" w:rsidR="00301D24" w:rsidRPr="00301D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1D24" w:rsidP="00301D24" w:rsidR="00301D24" w:rsidRPr="00301D2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01D24" w:rsidP="00301D24" w:rsidR="00301D24" w:rsidRPr="00301D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>Rješenjem ovog suda posl. broj St-6821/16 od 19. rujna 2017. imenovan je za privremenog stečajnog upravitelja Tibor Toth, Zagreb, Hribarov prilaz 10, OIB: 65132060598.</w:t>
      </w:r>
    </w:p>
    <w:p w:rsidRDefault="00301D24" w:rsidP="00301D24" w:rsidR="00301D24" w:rsidRPr="00301D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01D24" w:rsidP="00301D24" w:rsidR="00301D24" w:rsidRPr="00301D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>Privremeni stečajni upravitelj je podneskom od 29. listopada 2018. predložio da mu sud odredi nagradu za rad u iznosu od 3.000,00 kn.</w:t>
      </w:r>
    </w:p>
    <w:p w:rsidRDefault="00301D24" w:rsidP="00301D24" w:rsidR="00301D24" w:rsidRPr="00301D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01D24" w:rsidP="00301D24" w:rsidR="00301D24" w:rsidRPr="00301D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dalje:SZ) vodeći računa o složenosti poslova koje je obavio, pa je temeljem čl. 94. st. 3. SZ-a odlučeno kao u točki 1. izreke rješenja.</w:t>
      </w:r>
    </w:p>
    <w:p w:rsidRDefault="00301D24" w:rsidP="00301D24" w:rsidR="00301D24" w:rsidRPr="00301D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01D24" w:rsidP="00301D24" w:rsidR="00301D24" w:rsidRPr="00301D2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>Slijedom navedenog odlučeno je kao u izreci</w:t>
      </w:r>
    </w:p>
    <w:p w:rsidRDefault="00301D24" w:rsidP="00301D24" w:rsidR="00301D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D24" w:rsidP="00301D24" w:rsidR="00301D24" w:rsidRPr="00301D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D24" w:rsidP="00301D24" w:rsidR="00301D24" w:rsidRPr="00301D24">
      <w:pPr>
        <w:spacing w:after="0"/>
        <w:jc w:val="center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>U Karlovcu 31. listopada 2018.</w:t>
      </w:r>
    </w:p>
    <w:p w:rsidRDefault="00301D24" w:rsidP="00301D24" w:rsidR="00301D24" w:rsidRPr="00301D2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1D24" w:rsidP="00301D24" w:rsidR="00301D24" w:rsidRPr="00301D24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 xml:space="preserve">   Stečajni sudac:</w:t>
      </w:r>
    </w:p>
    <w:p w:rsidRDefault="00301D24" w:rsidP="00301D24" w:rsidR="00301D24" w:rsidRPr="00301D24">
      <w:pPr>
        <w:spacing w:after="0"/>
        <w:jc w:val="both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301D24" w:rsidP="00301D24" w:rsidR="00301D24" w:rsidRPr="00301D2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1D24" w:rsidP="00301D24" w:rsidR="00301D24" w:rsidRPr="00301D24">
      <w:pPr>
        <w:spacing w:after="0"/>
        <w:jc w:val="right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>Za točnost otpravka-ovlašteni službenik:</w:t>
      </w:r>
    </w:p>
    <w:p w:rsidRDefault="00301D24" w:rsidP="00301D24" w:rsidR="00301D24" w:rsidRPr="00301D24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>Draženka Prpić</w:t>
      </w:r>
    </w:p>
    <w:p w:rsidRDefault="00301D24" w:rsidP="00301D24" w:rsidR="00301D24" w:rsidRPr="00301D24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301D24" w:rsidP="00301D24" w:rsidR="00301D24" w:rsidRPr="00301D2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>PRAVNA POUKA:</w:t>
      </w:r>
    </w:p>
    <w:p w:rsidRDefault="00301D24" w:rsidP="00301D24" w:rsidR="00301D24" w:rsidRPr="00301D2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01D24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01D24" w:rsidP="00301D24" w:rsidR="00301D24" w:rsidRPr="00301D24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301D24" w:rsidRPr="00301D2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2303858"/>
      <w:docPartObj>
        <w:docPartGallery w:val="Page Numbers (Top of Page)"/>
        <w:docPartUnique/>
      </w:docPartObj>
    </w:sdtPr>
    <w:sdtContent>
      <w:p w:rsidRDefault="00301D24" w:rsidR="00301D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301D24" w:rsidR="008333A9">
    <w:pPr>
      <w:pStyle w:val="Zaglavlje"/>
    </w:pPr>
    <w:r>
      <w:t>1 St-6821/16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D24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882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St-6821/2016-41</izvorni_sadrzaj>
    <derivirana_varijabla naziv="DomainObject.Oznaka_1">St-6821/2016-41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6821</izvorni_sadrzaj>
    <derivirana_varijabla naziv="DomainObject.Predmet.Broj_1">6821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St-6821/2016</izvorni_sadrzaj>
    <derivirana_varijabla naziv="DomainObject.Predmet.OznakaBroj_1">St-6821/2016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GOSPODARSTVO OBRANOVIĆ d.o.o.</izvorni_sadrzaj>
    <derivirana_varijabla naziv="DomainObject.Predmet.ProtustrankaFormated_1">  GOSPODARSTVO OBRANOVIĆ d.o.o.</derivirana_varijabla>
  </DomainObject.Predmet.ProtustrankaFormated>
  <DomainObject.Predmet.ProtustrankaFormatedOIB>
    <izvorni_sadrzaj>  GOSPODARSTVO OBRANOVIĆ d.o.o., OIB 57030294343</izvorni_sadrzaj>
    <derivirana_varijabla naziv="DomainObject.Predmet.ProtustrankaFormatedOIB_1">  GOSPODARSTVO OBRANOVIĆ d.o.o., OIB 57030294343</derivirana_varijabla>
  </DomainObject.Predmet.ProtustrankaFormatedOIB>
  <DomainObject.Predmet.ProtustrankaFormatedWithAdress>
    <izvorni_sadrzaj> GOSPODARSTVO OBRANOVIĆ d.o.o., Ravnik/11 A, 44317 Popovača</izvorni_sadrzaj>
    <derivirana_varijabla naziv="DomainObject.Predmet.ProtustrankaFormatedWithAdress_1"> GOSPODARSTVO OBRANOVIĆ d.o.o., Ravnik/11 A, 44317 Popovača</derivirana_varijabla>
  </DomainObject.Predmet.ProtustrankaFormatedWithAdress>
  <DomainObject.Predmet.ProtustrankaFormatedWithAdressOIB>
    <izvorni_sadrzaj> GOSPODARSTVO OBRANOVIĆ d.o.o., OIB 57030294343, Ravnik/11 A, 44317 Popovača</izvorni_sadrzaj>
    <derivirana_varijabla naziv="DomainObject.Predmet.ProtustrankaFormatedWithAdressOIB_1"> GOSPODARSTVO OBRANOVIĆ d.o.o., OIB 57030294343, Ravnik/11 A, 44317 Popovača</derivirana_varijabla>
  </DomainObject.Predmet.ProtustrankaFormatedWithAdressOIB>
  <DomainObject.Predmet.ProtustrankaWithAdress>
    <izvorni_sadrzaj>GOSPODARSTVO OBRANOVIĆ d.o.o. Ravnik/11 A, 44317 Popovača</izvorni_sadrzaj>
    <derivirana_varijabla naziv="DomainObject.Predmet.ProtustrankaWithAdress_1">GOSPODARSTVO OBRANOVIĆ d.o.o. Ravnik/11 A, 44317 Popovača</derivirana_varijabla>
  </DomainObject.Predmet.ProtustrankaWithAdress>
  <DomainObject.Predmet.ProtustrankaWithAdressOIB>
    <izvorni_sadrzaj>GOSPODARSTVO OBRANOVIĆ d.o.o., OIB 57030294343, Ravnik/11 A, 44317 Popovača</izvorni_sadrzaj>
    <derivirana_varijabla naziv="DomainObject.Predmet.ProtustrankaWithAdressOIB_1">GOSPODARSTVO OBRANOVIĆ d.o.o., OIB 57030294343, Ravnik/11 A, 44317 Popovača</derivirana_varijabla>
  </DomainObject.Predmet.ProtustrankaWithAdressOIB>
  <DomainObject.Predmet.ProtustrankaNazivFormated>
    <izvorni_sadrzaj>GOSPODARSTVO OBRANOVIĆ d.o.o.</izvorni_sadrzaj>
    <derivirana_varijabla naziv="DomainObject.Predmet.ProtustrankaNazivFormated_1">GOSPODARSTVO OBRANOVIĆ d.o.o.</derivirana_varijabla>
  </DomainObject.Predmet.ProtustrankaNazivFormated>
  <DomainObject.Predmet.ProtustrankaNazivFormatedOIB>
    <izvorni_sadrzaj>GOSPODARSTVO OBRANOVIĆ d.o.o., OIB 57030294343</izvorni_sadrzaj>
    <derivirana_varijabla naziv="DomainObject.Predmet.ProtustrankaNazivFormatedOIB_1">GOSPODARSTVO OBRANOVIĆ d.o.o., OIB 57030294343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VIRO-KOOPERACIJA d.o.o. zastupanog po punomoćniku Odvjetništvo društvo j.t.d. Mišetić i partneri; SLAVONIJA ŽUPANJA dioničko društvo za preradu i promet žitarica zastupanog po punomoćniku Odvjetništvo društvo j.t.d. Mišetić i partneri; RH MF Porezna uprava zastupanog po punomoćniku ŽDO u Sisku</izvorni_sadrzaj>
    <derivirana_varijabla naziv="DomainObject.Predmet.StrankaFormated_1">  FINA Regionalni centar Zagreb; VIRO-KOOPERACIJA d.o.o. zastupanog po punomoćniku Odvjetništvo društvo j.t.d. Mišetić i partneri; SLAVONIJA ŽUPANJA dioničko društvo za preradu i promet žitarica zastupanog po punomoćniku Odvjetništvo društvo j.t.d. Mišetić i partneri; RH MF Porezna uprava zastupanog po punomoćniku ŽDO u Sisku</derivirana_varijabla>
  </DomainObject.Predmet.StrankaFormated>
  <DomainObject.Predmet.StrankaFormatedOIB>
    <izvorni_sadrzaj>  FINA Regionalni centar Zagreb, OIB 85821130368; VIRO-KOOPERACIJA d.o.o., OIB 47394697651 zastupanog po punomoćniku Odvjetništvo društvo j.t.d. Mišetić i partneri; SLAVONIJA ŽUPANJA dioničko društvo za preradu i promet žitarica, OIB 62010045532 zastupanog po punomoćniku Odvjetništvo društvo j.t.d. Mišetić i partneri; RH MF Porezna uprava, OIB 18683136487 zastupanog po punomoćniku ŽDO u Sisku</izvorni_sadrzaj>
    <derivirana_varijabla naziv="DomainObject.Predmet.StrankaFormatedOIB_1">  FINA Regionalni centar Zagreb, OIB 85821130368; VIRO-KOOPERACIJA d.o.o., OIB 47394697651 zastupanog po punomoćniku Odvjetništvo društvo j.t.d. Mišetić i partneri; SLAVONIJA ŽUPANJA dioničko društvo za preradu i promet žitarica, OIB 62010045532 zastupanog po punomoćniku Odvjetništvo društvo j.t.d. Mišetić i partneri;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VIRO-KOOPERACIJA d.o.o., Šećerana 63, 32270 Županja zastupanog po punomoćniku Odvjetništvo društvo j.t.d. Mišetić i partneri; SLAVONIJA ŽUPANJA dioničko društvo za preradu i promet žitarica, J.J.Strossmayera 65, 32270 Županja zastupanog po punomoćniku Odvjetništvo društvo j.t.d. Mišetić i partneri; RH MF Porezna uprava zastupanog po punomoćniku ŽDO u Sisku</izvorni_sadrzaj>
    <derivirana_varijabla naziv="DomainObject.Predmet.StrankaFormatedWithAdress_1"> FINA Regionalni centar Zagreb, Trg svibanjskih žrtava 1995. 1, 10000 Zagreb; VIRO-KOOPERACIJA d.o.o., Šećerana 63, 32270 Županja zastupanog po punomoćniku Odvjetništvo društvo j.t.d. Mišetić i partneri; SLAVONIJA ŽUPANJA dioničko društvo za preradu i promet žitarica, J.J.Strossmayera 65, 32270 Županja zastupanog po punomoćniku Odvjetništvo društvo j.t.d. Mišetić i partneri;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VIRO-KOOPERACIJA d.o.o., OIB 47394697651, Šećerana 63, 32270 Županja zastupanog po punomoćniku Odvjetništvo društvo j.t.d. Mišetić i partneri; SLAVONIJA ŽUPANJA dioničko društvo za preradu i promet žitarica, OIB 62010045532, J.J.Strossmayera 65, 32270 Županja zastupanog po punomoćniku Odvjetništvo društvo j.t.d. Mišetić i partneri;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VIRO-KOOPERACIJA d.o.o., OIB 47394697651, Šećerana 63, 32270 Županja zastupanog po punomoćniku Odvjetništvo društvo j.t.d. Mišetić i partneri; SLAVONIJA ŽUPANJA dioničko društvo za preradu i promet žitarica, OIB 62010045532, J.J.Strossmayera 65, 32270 Županja zastupanog po punomoćniku Odvjetništvo društvo j.t.d. Mišetić i partneri;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Zagreb,VIRO-KOOPERACIJA d.o.o. Šećerana 63,32270 Županja,SLAVONIJA ŽUPANJA dioničko društvo za preradu i promet žitarica J.J.Strossmayera 65,32270 Županja,RH MF Porezna uprava </izvorni_sadrzaj>
    <derivirana_varijabla naziv="DomainObject.Predmet.StrankaWithAdress_1">FINA Regionalni centar Zagreb Trg svibanjskih žrtava 1995. 1,10000 Zagreb,VIRO-KOOPERACIJA d.o.o. Šećerana 63,32270 Županja,SLAVONIJA ŽUPANJA dioničko društvo za preradu i promet žitarica J.J.Strossmayera 65,32270 Županja,RH MF Porezna uprava </derivirana_varijabla>
  </DomainObject.Predmet.StrankaWithAdress>
  <DomainObject.Predmet.StrankaWithAdressOIB>
    <izvorni_sadrzaj>FINA Regionalni centar Zagreb, OIB 85821130368, Trg svibanjskih žrtava 1995. 1,10000 Zagreb,VIRO-KOOPERACIJA d.o.o., OIB 47394697651, Šećerana 63,32270 Županja,SLAVONIJA ŽUPANJA dioničko društvo za preradu i promet žitarica, OIB 62010045532, J.J.Strossmayera 65,32270 Županja,RH MF Porezna uprava, OIB 18683136487</izvorni_sadrzaj>
    <derivirana_varijabla naziv="DomainObject.Predmet.StrankaWithAdressOIB_1">FINA Regionalni centar Zagreb, OIB 85821130368, Trg svibanjskih žrtava 1995. 1,10000 Zagreb,VIRO-KOOPERACIJA d.o.o., OIB 47394697651, Šećerana 63,32270 Županja,SLAVONIJA ŽUPANJA dioničko društvo za preradu i promet žitarica, OIB 62010045532, J.J.Strossmayera 65,32270 Županja,RH MF Porezna uprava, OIB 18683136487</derivirana_varijabla>
  </DomainObject.Predmet.StrankaWithAdressOIB>
  <DomainObject.Predmet.StrankaNazivFormated>
    <izvorni_sadrzaj>FINA Regionalni centar Zagreb,VIRO-KOOPERACIJA d.o.o.,SLAVONIJA ŽUPANJA dioničko društvo za preradu i promet žitarica,RH MF Porezna uprava</izvorni_sadrzaj>
    <derivirana_varijabla naziv="DomainObject.Predmet.StrankaNazivFormated_1">FINA Regionalni centar Zagreb,VIRO-KOOPERACIJA d.o.o.,SLAVONIJA ŽUPANJA dioničko društvo za preradu i promet žitarica,RH MF Porezna uprava</derivirana_varijabla>
  </DomainObject.Predmet.StrankaNazivFormated>
  <DomainObject.Predmet.StrankaNazivFormatedOIB>
    <izvorni_sadrzaj>FINA Regionalni centar Zagreb, OIB 85821130368,VIRO-KOOPERACIJA d.o.o., OIB 47394697651,SLAVONIJA ŽUPANJA dioničko društvo za preradu i promet žitarica, OIB 62010045532,RH MF Porezna uprava, OIB 18683136487</izvorni_sadrzaj>
    <derivirana_varijabla naziv="DomainObject.Predmet.StrankaNazivFormatedOIB_1">FINA Regionalni centar Zagreb, OIB 85821130368,VIRO-KOOPERACIJA d.o.o., OIB 47394697651,SLAVONIJA ŽUPANJA dioničko društvo za preradu i promet žitarica, OIB 62010045532,RH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VIRO-KOOPERACIJA d.o.o. zastupanog po punomoćniku Odvjetništvo društvo j.t.d. Mišetić i partneri</item>
      <item>SLAVONIJA ŽUPANJA dioničko društvo za preradu i promet žitarica zastupanog po punomoćniku Odvjetništvo društvo j.t.d. Mišetić i partneri</item>
      <item>RH MF Porezna uprava zastupanog po punomoćniku ŽDO u Sisku</item>
    </izvorni_sadrzaj>
    <derivirana_varijabla naziv="DomainObject.Predmet.StrankaListFormated_1">
      <item>FINA Regionalni centar Zagreb</item>
      <item>VIRO-KOOPERACIJA d.o.o. zastupanog po punomoćniku Odvjetništvo društvo j.t.d. Mišetić i partneri</item>
      <item>SLAVONIJA ŽUPANJA dioničko društvo za preradu i promet žitarica zastupanog po punomoćniku Odvjetništvo društvo j.t.d. Mišetić i partneri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VIRO-KOOPERACIJA d.o.o., OIB 47394697651 zastupanog po punomoćniku Odvjetništvo društvo j.t.d. Mišetić i partneri</item>
      <item>SLAVONIJA ŽUPANJA dioničko društvo za preradu i promet žitarica, OIB 62010045532 zastupanog po punomoćniku Odvjetništvo društvo j.t.d. Mišetić i partneri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VIRO-KOOPERACIJA d.o.o., OIB 47394697651 zastupanog po punomoćniku Odvjetništvo društvo j.t.d. Mišetić i partneri</item>
      <item>SLAVONIJA ŽUPANJA dioničko društvo za preradu i promet žitarica, OIB 62010045532 zastupanog po punomoćniku Odvjetništvo društvo j.t.d. Mišetić i partneri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VIRO-KOOPERACIJA d.o.o., Šećerana 63, 32270 Županja zastupanog po punomoćniku Odvjetništvo društvo j.t.d. Mišetić i partneri</item>
      <item>SLAVONIJA ŽUPANJA dioničko društvo za preradu i promet žitarica, J.J.Strossmayera 65, 32270 Županja zastupanog po punomoćniku Odvjetništvo društvo j.t.d. Mišetić i partneri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VIRO-KOOPERACIJA d.o.o., Šećerana 63, 32270 Županja zastupanog po punomoćniku Odvjetništvo društvo j.t.d. Mišetić i partneri</item>
      <item>SLAVONIJA ŽUPANJA dioničko društvo za preradu i promet žitarica, J.J.Strossmayera 65, 32270 Županja zastupanog po punomoćniku Odvjetništvo društvo j.t.d. Mišetić i partneri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VIRO-KOOPERACIJA d.o.o., OIB 47394697651, Šećerana 63, 32270 Županja zastupanog po punomoćniku Odvjetništvo društvo j.t.d. Mišetić i partneri</item>
      <item>SLAVONIJA ŽUPANJA dioničko društvo za preradu i promet žitarica, OIB 62010045532, J.J.Strossmayera 65, 32270 Županja zastupanog po punomoćniku Odvjetništvo društvo j.t.d. Mišetić i partneri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VIRO-KOOPERACIJA d.o.o., OIB 47394697651, Šećerana 63, 32270 Županja zastupanog po punomoćniku Odvjetništvo društvo j.t.d. Mišetić i partneri</item>
      <item>SLAVONIJA ŽUPANJA dioničko društvo za preradu i promet žitarica, OIB 62010045532, J.J.Strossmayera 65, 32270 Županja zastupanog po punomoćniku Odvjetništvo društvo j.t.d. Mišetić i partneri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VIRO-KOOPERACIJA d.o.o.</item>
      <item>SLAVONIJA ŽUPANJA dioničko društvo za preradu i promet žitarica</item>
      <item>RH MF Porezna uprava</item>
    </izvorni_sadrzaj>
    <derivirana_varijabla naziv="DomainObject.Predmet.StrankaListNazivFormated_1">
      <item>FINA Regionalni centar Zagreb</item>
      <item>VIRO-KOOPERACIJA d.o.o.</item>
      <item>SLAVONIJA ŽUPANJA dioničko društvo za preradu i promet žitarica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VIRO-KOOPERACIJA d.o.o., OIB 47394697651</item>
      <item>SLAVONIJA ŽUPANJA dioničko društvo za preradu i promet žitarica, OIB 62010045532</item>
      <item>RH MF Porezna uprava, OIB 18683136487</item>
    </izvorni_sadrzaj>
    <derivirana_varijabla naziv="DomainObject.Predmet.StrankaListNazivFormatedOIB_1">
      <item>FINA Regionalni centar Zagreb, OIB 85821130368</item>
      <item>VIRO-KOOPERACIJA d.o.o., OIB 47394697651</item>
      <item>SLAVONIJA ŽUPANJA dioničko društvo za preradu i promet žitarica, OIB 62010045532</item>
      <item>RH MF Porezna uprava, OIB 18683136487</item>
    </derivirana_varijabla>
  </DomainObject.Predmet.StrankaListNazivFormatedOIB>
  <DomainObject.Predmet.ProtuStrankaListFormated>
    <izvorni_sadrzaj>
      <item>GOSPODARSTVO OBRANOVIĆ d.o.o.</item>
    </izvorni_sadrzaj>
    <derivirana_varijabla naziv="DomainObject.Predmet.ProtuStrankaListFormated_1">
      <item>GOSPODARSTVO OBRANOVIĆ d.o.o.</item>
    </derivirana_varijabla>
  </DomainObject.Predmet.ProtuStrankaListFormated>
  <DomainObject.Predmet.ProtuStrankaListFormatedOIB>
    <izvorni_sadrzaj>
      <item>GOSPODARSTVO OBRANOVIĆ d.o.o., OIB 57030294343</item>
    </izvorni_sadrzaj>
    <derivirana_varijabla naziv="DomainObject.Predmet.ProtuStrankaListFormatedOIB_1">
      <item>GOSPODARSTVO OBRANOVIĆ d.o.o., OIB 57030294343</item>
    </derivirana_varijabla>
  </DomainObject.Predmet.ProtuStrankaListFormatedOIB>
  <DomainObject.Predmet.ProtuStrankaListFormatedWithAdress>
    <izvorni_sadrzaj>
      <item>GOSPODARSTVO OBRANOVIĆ d.o.o., Ravnik/11 A, 44317 Popovača</item>
    </izvorni_sadrzaj>
    <derivirana_varijabla naziv="DomainObject.Predmet.ProtuStrankaListFormatedWithAdress_1">
      <item>GOSPODARSTVO OBRANOVIĆ d.o.o., Ravnik/11 A, 44317 Popovača</item>
    </derivirana_varijabla>
  </DomainObject.Predmet.ProtuStrankaListFormatedWithAdress>
  <DomainObject.Predmet.ProtuStrankaListFormatedWithAdressOIB>
    <izvorni_sadrzaj>
      <item>GOSPODARSTVO OBRANOVIĆ d.o.o., OIB 57030294343, Ravnik/11 A, 44317 Popovača</item>
    </izvorni_sadrzaj>
    <derivirana_varijabla naziv="DomainObject.Predmet.ProtuStrankaListFormatedWithAdressOIB_1">
      <item>GOSPODARSTVO OBRANOVIĆ d.o.o., OIB 57030294343, Ravnik/11 A, 44317 Popovača</item>
    </derivirana_varijabla>
  </DomainObject.Predmet.ProtuStrankaListFormatedWithAdressOIB>
  <DomainObject.Predmet.ProtuStrankaListNazivFormated>
    <izvorni_sadrzaj>
      <item>GOSPODARSTVO OBRANOVIĆ d.o.o.</item>
    </izvorni_sadrzaj>
    <derivirana_varijabla naziv="DomainObject.Predmet.ProtuStrankaListNazivFormated_1">
      <item>GOSPODARSTVO OBRANOVIĆ d.o.o.</item>
    </derivirana_varijabla>
  </DomainObject.Predmet.ProtuStrankaListNazivFormated>
  <DomainObject.Predmet.ProtuStrankaListNazivFormatedOIB>
    <izvorni_sadrzaj>
      <item>GOSPODARSTVO OBRANOVIĆ d.o.o., OIB 57030294343</item>
    </izvorni_sadrzaj>
    <derivirana_varijabla naziv="DomainObject.Predmet.ProtuStrankaListNazivFormatedOIB_1">
      <item>GOSPODARSTVO OBRANOVIĆ d.o.o., OIB 57030294343</item>
    </derivirana_varijabla>
  </DomainObject.Predmet.ProtuStrankaListNazivFormatedOIB>
  <DomainObject.Predmet.OstaliListFormated>
    <izvorni_sadrzaj>
      <item>Odvjetništvo društvo j.t.d. Mišetić i partneri punomoćnik sudionika u postupku SLAVONIJA ŽUPANJA dioničko društvo za preradu i promet žitarica; VIRO-KOOPERACIJA d.o.o.</item>
      <item>ŽDO u Sisku punomoćnik sudionika u postupku RH MF Porezna uprava</item>
      <item>Janko Vidiček</item>
      <item>Mario Obranović</item>
    </izvorni_sadrzaj>
    <derivirana_varijabla naziv="DomainObject.Predmet.OstaliListFormated_1">
      <item>Odvjetništvo društvo j.t.d. Mišetić i partneri punomoćnik sudionika u postupku SLAVONIJA ŽUPANJA dioničko društvo za preradu i promet žitarica; VIRO-KOOPERACIJA d.o.o.</item>
      <item>ŽDO u Sisku punomoćnik sudionika u postupku RH MF Porezna uprava</item>
      <item>Janko Vidiček</item>
      <item>Mario Obranović</item>
    </derivirana_varijabla>
  </DomainObject.Predmet.OstaliListFormated>
  <DomainObject.Predmet.OstaliListFormatedOIB>
    <izvorni_sadrzaj>
      <item>Odvjetništvo društvo j.t.d. Mišetić i partneri punomoćnik sudionika u postupku SLAVONIJA ŽUPANJA dioničko društvo za preradu i promet žitarica; VIRO-KOOPERACIJA d.o.o.</item>
      <item>ŽDO u Sisku, OIB 05526850490 punomoćnik sudionika u postupku RH MF Porezna uprava</item>
      <item>Janko Vidiček, OIB 51043553915</item>
      <item>Mario Obranović, OIB 38143593768</item>
    </izvorni_sadrzaj>
    <derivirana_varijabla naziv="DomainObject.Predmet.OstaliListFormatedOIB_1">
      <item>Odvjetništvo društvo j.t.d. Mišetić i partneri punomoćnik sudionika u postupku SLAVONIJA ŽUPANJA dioničko društvo za preradu i promet žitarica; VIRO-KOOPERACIJA d.o.o.</item>
      <item>ŽDO u Sisku, OIB 05526850490 punomoćnik sudionika u postupku RH MF Porezna uprava</item>
      <item>Janko Vidiček, OIB 51043553915</item>
      <item>Mario Obranović, OIB 38143593768</item>
    </derivirana_varijabla>
  </DomainObject.Predmet.OstaliListFormatedOIB>
  <DomainObject.Predmet.OstaliListFormatedWithAdress>
    <izvorni_sadrzaj>
      <item>Odvjetništvo društvo j.t.d. Mišetić i partneri, Mihanovićeva 20, 10000 Zagreb punomoćnik sudionika u postupku SLAVONIJA ŽUPANJA dioničko društvo za preradu i promet žitarica; VIRO-KOOPERACIJA d.o.o.</item>
      <item>ŽDO u Sisku, Ferde Hefelea 57, 44000 Sisak punomoćnik sudionika u postupku RH MF Porezna uprava</item>
      <item>Janko Vidiček, Brazilska Ulica 3, 10000 Zagreb</item>
      <item>Mario Obranović, Ulica Mije Stuparića 9, 44317 Vidrenjak</item>
    </izvorni_sadrzaj>
    <derivirana_varijabla naziv="DomainObject.Predmet.OstaliListFormatedWithAdress_1">
      <item>Odvjetništvo društvo j.t.d. Mišetić i partneri, Mihanovićeva 20, 10000 Zagreb punomoćnik sudionika u postupku SLAVONIJA ŽUPANJA dioničko društvo za preradu i promet žitarica; VIRO-KOOPERACIJA d.o.o.</item>
      <item>ŽDO u Sisku, Ferde Hefelea 57, 44000 Sisak punomoćnik sudionika u postupku RH MF Porezna uprava</item>
      <item>Janko Vidiček, Brazilska Ulica 3, 10000 Zagreb</item>
      <item>Mario Obranović, Ulica Mije Stuparića 9, 44317 Vidrenjak</item>
    </derivirana_varijabla>
  </DomainObject.Predmet.OstaliListFormatedWithAdress>
  <DomainObject.Predmet.OstaliListFormatedWithAdressOIB>
    <izvorni_sadrzaj>
      <item>Odvjetništvo društvo j.t.d. Mišetić i partneri, Mihanovićeva 20, 10000 Zagreb punomoćnik sudionika u postupku SLAVONIJA ŽUPANJA dioničko društvo za preradu i promet žitarica; VIRO-KOOPERACIJA d.o.o.</item>
      <item>ŽDO u Sisku, OIB 05526850490, Ferde Hefelea 57, 44000 Sisak punomoćnik sudionika u postupku RH MF Porezna uprava</item>
      <item>Janko Vidiček, OIB 51043553915, Brazilska Ulica 3, 10000 Zagreb</item>
      <item>Mario Obranović, OIB 38143593768, Ulica Mije Stuparića 9, 44317 Vidrenjak</item>
    </izvorni_sadrzaj>
    <derivirana_varijabla naziv="DomainObject.Predmet.OstaliListFormatedWithAdressOIB_1">
      <item>Odvjetništvo društvo j.t.d. Mišetić i partneri, Mihanovićeva 20, 10000 Zagreb punomoćnik sudionika u postupku SLAVONIJA ŽUPANJA dioničko društvo za preradu i promet žitarica; VIRO-KOOPERACIJA d.o.o.</item>
      <item>ŽDO u Sisku, OIB 05526850490, Ferde Hefelea 57, 44000 Sisak punomoćnik sudionika u postupku RH MF Porezna uprava</item>
      <item>Janko Vidiček, OIB 51043553915, Brazilska Ulica 3, 10000 Zagreb</item>
      <item>Mario Obranović, OIB 38143593768, Ulica Mije Stuparića 9, 44317 Vidrenjak</item>
    </derivirana_varijabla>
  </DomainObject.Predmet.OstaliListFormatedWithAdressOIB>
  <DomainObject.Predmet.OstaliListNazivFormated>
    <izvorni_sadrzaj>
      <item>Odvjetništvo društvo j.t.d. Mišetić i partneri</item>
      <item>ŽDO u Sisku</item>
      <item>Janko Vidiček</item>
      <item>Mario Obranović</item>
    </izvorni_sadrzaj>
    <derivirana_varijabla naziv="DomainObject.Predmet.OstaliListNazivFormated_1">
      <item>Odvjetništvo društvo j.t.d. Mišetić i partneri</item>
      <item>ŽDO u Sisku</item>
      <item>Janko Vidiček</item>
      <item>Mario Obranović</item>
    </derivirana_varijabla>
  </DomainObject.Predmet.OstaliListNazivFormated>
  <DomainObject.Predmet.OstaliListNazivFormatedOIB>
    <izvorni_sadrzaj>
      <item>Odvjetništvo društvo j.t.d. Mišetić i partneri</item>
      <item>ŽDO u Sisku, OIB 05526850490</item>
      <item>Janko Vidiček, OIB 51043553915</item>
      <item>Mario Obranović, OIB 38143593768</item>
    </izvorni_sadrzaj>
    <derivirana_varijabla naziv="DomainObject.Predmet.OstaliListNazivFormatedOIB_1">
      <item>Odvjetništvo društvo j.t.d. Mišetić i partneri</item>
      <item>ŽDO u Sisku, OIB 05526850490</item>
      <item>Janko Vidiček, OIB 51043553915</item>
      <item>Mario Obranović, OIB 38143593768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St-6821/2016-41</izvorni_sadrzaj>
    <derivirana_varijabla naziv="DomainObject.PoslovniBrojDokumenta_1">St-6821/2016-41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GOSPODARSTVO OBRANOVIĆ d.o.o.</izvorni_sadrzaj>
    <derivirana_varijabla naziv="DomainObject.Predmet.ProtustrankaIDrugi_1">GOSPODARSTVO OBRANOVIĆ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GOSPODARSTVO OBRANOVIĆ d.o.o., OIB 57030294343, Ravnik/11 A, 44317 Popovača</izvorni_sadrzaj>
    <derivirana_varijabla naziv="DomainObject.Predmet.ProtustrankaIDrugiAdressOIB_1">GOSPODARSTVO OBRANOVIĆ d.o.o., OIB 57030294343, Ravnik/11 A,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GOSPODARSTVO OBRANOVIĆ d.o.o.</item>
      <item>FINA Regionalni centar Zagreb</item>
      <item>VIRO-KOOPERACIJA d.o.o.</item>
      <item>SLAVONIJA ŽUPANJA dioničko društvo za preradu i promet žitarica</item>
      <item>Odvjetništvo društvo j.t.d. Mišetić i partneri</item>
      <item>RH MF Porezna uprava</item>
      <item>ŽDO u Sisku</item>
      <item>Janko Vidiček</item>
      <item>Mario Obranović</item>
    </izvorni_sadrzaj>
    <derivirana_varijabla naziv="DomainObject.Predmet.SudioniciListNaziv_1">
      <item>GOSPODARSTVO OBRANOVIĆ d.o.o.</item>
      <item>FINA Regionalni centar Zagreb</item>
      <item>VIRO-KOOPERACIJA d.o.o.</item>
      <item>SLAVONIJA ŽUPANJA dioničko društvo za preradu i promet žitarica</item>
      <item>Odvjetništvo društvo j.t.d. Mišetić i partneri</item>
      <item>RH MF Porezna uprava</item>
      <item>ŽDO u Sisku</item>
      <item>Janko Vidiček</item>
      <item>Mario Obranović</item>
    </derivirana_varijabla>
  </DomainObject.Predmet.SudioniciListNaziv>
  <DomainObject.Predmet.SudioniciListAdressOIB>
    <izvorni_sadrzaj>
      <item>GOSPODARSTVO OBRANOVIĆ d.o.o., OIB 57030294343, Ravnik/11 A,44317 Popovača</item>
      <item>FINA Regionalni centar Zagreb, OIB 85821130368, Trg svibanjskih žrtava 1995. 1,10000 Zagreb</item>
      <item>VIRO-KOOPERACIJA d.o.o., OIB 47394697651, Šećerana 63,32270 Županja</item>
      <item>SLAVONIJA ŽUPANJA dioničko društvo za preradu i promet žitarica, OIB 62010045532, J.J.Strossmayera 65,32270 Županja</item>
      <item>Odvjetništvo društvo j.t.d. Mišetić i partneri, Mihanovićeva 20,10000 Zagreb</item>
      <item>RH MF Porezna uprava, OIB 18683136487</item>
      <item>ŽDO u Sisku, OIB 05526850490, Ferde Hefelea 57,44000 Sisak</item>
      <item>Janko Vidiček, OIB 51043553915, Brazilska Ulica 3,10000 Zagreb</item>
      <item>Mario Obranović, OIB 38143593768, Ulica Mije Stuparića 9,44317 Vidrenjak</item>
    </izvorni_sadrzaj>
    <derivirana_varijabla naziv="DomainObject.Predmet.SudioniciListAdressOIB_1">
      <item>GOSPODARSTVO OBRANOVIĆ d.o.o., OIB 57030294343, Ravnik/11 A,44317 Popovača</item>
      <item>FINA Regionalni centar Zagreb, OIB 85821130368, Trg svibanjskih žrtava 1995. 1,10000 Zagreb</item>
      <item>VIRO-KOOPERACIJA d.o.o., OIB 47394697651, Šećerana 63,32270 Županja</item>
      <item>SLAVONIJA ŽUPANJA dioničko društvo za preradu i promet žitarica, OIB 62010045532, J.J.Strossmayera 65,32270 Županja</item>
      <item>Odvjetništvo društvo j.t.d. Mišetić i partneri, Mihanovićeva 20,10000 Zagreb</item>
      <item>RH MF Porezna uprava, OIB 18683136487</item>
      <item>ŽDO u Sisku, OIB 05526850490, Ferde Hefelea 57,44000 Sisak</item>
      <item>Janko Vidiček, OIB 51043553915, Brazilska Ulica 3,10000 Zagreb</item>
      <item>Mario Obranović, OIB 38143593768, Ulica Mije Stuparića 9,44317 Vidrenjak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57D397-7F53-4D52-B082-20A3920FCE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1786</properties:Characters>
  <properties:Lines>61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2018-10-31T09:55:00Z</cp:lastPrinted>
  <dcterms:modified xmlns:xsi="http://www.w3.org/2001/XMLSchema-instance" xsi:type="dcterms:W3CDTF">2018-10-31T09:55:00Z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St-6821/2016-41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