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2f8a" w14:paraId="0522f8a" w:rsidRDefault="00F02EE0" w:rsidP="00B03642" w:rsidR="00F02EE0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F02EE0" w:rsidP="00B03642" w:rsidR="00F02EE0">
      <w:pPr>
        <w:rPr>
          <w:rFonts w:cs="Arial" w:hAnsi="Arial" w:ascii="Arial"/>
          <w:b/>
          <w:sz w:val="22"/>
          <w:szCs w:val="22"/>
        </w:rPr>
      </w:pPr>
    </w:p>
    <w:p w:rsidRDefault="00F02EE0" w:rsidP="00B03642" w:rsidR="00F02EE0">
      <w:pPr>
        <w:rPr>
          <w:rFonts w:cs="Arial" w:hAnsi="Arial" w:ascii="Arial"/>
          <w:b/>
          <w:sz w:val="22"/>
          <w:szCs w:val="22"/>
        </w:rPr>
      </w:pPr>
    </w:p>
    <w:p w:rsidRDefault="00F02EE0" w:rsidP="00B03642" w:rsidR="00F02EE0">
      <w:pPr>
        <w:rPr>
          <w:rFonts w:cs="Arial" w:hAnsi="Arial" w:ascii="Arial"/>
          <w:b/>
          <w:sz w:val="22"/>
          <w:szCs w:val="22"/>
        </w:rPr>
      </w:pPr>
    </w:p>
    <w:p w:rsidRDefault="00F02EE0" w:rsidP="00B03642" w:rsidR="00F02EE0" w:rsidRPr="00763CC2"/>
    <w:p w:rsidRDefault="00F02EE0" w:rsidP="00B03642" w:rsidR="00F02EE0" w:rsidRPr="00763CC2">
      <w:r w:rsidRPr="00763CC2">
        <w:t>REPUBLIKA HRVATSKA</w:t>
      </w:r>
    </w:p>
    <w:p w:rsidRDefault="00F02EE0" w:rsidP="00B03642" w:rsidR="00F02EE0" w:rsidRPr="00763CC2">
      <w:r w:rsidRPr="00763CC2">
        <w:t>TRGOVAČKI SUD U ZADRU</w:t>
      </w:r>
      <w:r w:rsidRPr="00763CC2">
        <w:tab/>
      </w:r>
      <w:r w:rsidRPr="00763CC2">
        <w:tab/>
      </w:r>
      <w:r w:rsidRPr="00763CC2">
        <w:tab/>
      </w:r>
      <w:r w:rsidRPr="00763CC2">
        <w:tab/>
      </w:r>
      <w:r w:rsidRPr="00763CC2">
        <w:tab/>
        <w:t>1 St-</w:t>
      </w:r>
      <w:r>
        <w:t>40/12-2</w:t>
      </w:r>
      <w:r w:rsidR="000B5176">
        <w:t>30</w:t>
      </w:r>
    </w:p>
    <w:p w:rsidRDefault="00F02EE0" w:rsidP="003F516E" w:rsidR="00F02EE0" w:rsidRPr="00763CC2">
      <w:r w:rsidRPr="00763CC2">
        <w:tab/>
      </w:r>
    </w:p>
    <w:p w:rsidRDefault="00F02EE0" w:rsidP="003F516E" w:rsidR="00F02EE0" w:rsidRPr="00763CC2"/>
    <w:p w:rsidRDefault="00F02EE0" w:rsidP="003F516E" w:rsidR="00F02EE0" w:rsidRPr="00763CC2"/>
    <w:p w:rsidRDefault="00F02EE0" w:rsidP="003F516E" w:rsidR="00F02EE0" w:rsidRPr="00763CC2"/>
    <w:p w:rsidRDefault="00F02EE0" w:rsidP="00B03642" w:rsidR="00F02EE0" w:rsidRPr="00763CC2">
      <w:pPr>
        <w:jc w:val="both"/>
      </w:pPr>
      <w:r w:rsidRPr="00763CC2">
        <w:tab/>
        <w:t xml:space="preserve">Trgovački sud u Zadru (OIB:39670464653) po sucu ovog suda Ardeni Bajlo u stečajnom postupku nad stečajnim dužnikom </w:t>
      </w:r>
      <w:r>
        <w:t xml:space="preserve">TAKMA </w:t>
      </w:r>
      <w:r w:rsidRPr="00763CC2">
        <w:t xml:space="preserve">d.o.o. Zadar u stečaju, </w:t>
      </w:r>
      <w:r w:rsidR="00283007">
        <w:t xml:space="preserve">OIB: 58339833521, </w:t>
      </w:r>
      <w:r w:rsidRPr="00763CC2">
        <w:t xml:space="preserve">zastupanom po stečajnom upravitelju </w:t>
      </w:r>
      <w:r>
        <w:t>Željku Vrkiću</w:t>
      </w:r>
      <w:r w:rsidRPr="00763CC2">
        <w:t xml:space="preserve">, temeljem odluke skupštine vjerovnika od dana </w:t>
      </w:r>
      <w:r w:rsidRPr="007D79E0">
        <w:t>13. lipnja 2012.</w:t>
      </w:r>
      <w:r w:rsidRPr="00763CC2">
        <w:t xml:space="preserve"> godine, rješenja stečajnog suca od dana </w:t>
      </w:r>
      <w:r w:rsidRPr="007D79E0">
        <w:t>21. studenoga 2014.</w:t>
      </w:r>
      <w:r w:rsidRPr="00763CC2">
        <w:t xml:space="preserve"> godine i zaključka ovog suda od dana </w:t>
      </w:r>
      <w:r w:rsidR="000B5176">
        <w:t>27. listopada</w:t>
      </w:r>
      <w:r>
        <w:t xml:space="preserve"> 2015</w:t>
      </w:r>
      <w:r w:rsidRPr="00763CC2">
        <w:t xml:space="preserve">. godine, dana </w:t>
      </w:r>
      <w:r w:rsidR="000B5176">
        <w:t>27. listopada</w:t>
      </w:r>
      <w:r w:rsidRPr="00763CC2">
        <w:t xml:space="preserve"> 201</w:t>
      </w:r>
      <w:r>
        <w:t>5</w:t>
      </w:r>
      <w:r w:rsidRPr="00763CC2">
        <w:t xml:space="preserve">. godine objavljuje </w:t>
      </w:r>
    </w:p>
    <w:p w:rsidRDefault="000B5176" w:rsidP="000B5176" w:rsidR="00F02EE0" w:rsidRPr="00763CC2">
      <w:pPr>
        <w:tabs>
          <w:tab w:pos="7440" w:val="left"/>
        </w:tabs>
        <w:jc w:val="both"/>
      </w:pPr>
      <w:r>
        <w:tab/>
      </w:r>
    </w:p>
    <w:p w:rsidRDefault="00F02EE0" w:rsidP="00B03642" w:rsidR="00F02EE0" w:rsidRPr="00763CC2">
      <w:pPr>
        <w:jc w:val="both"/>
      </w:pPr>
    </w:p>
    <w:p w:rsidRDefault="007E3B62" w:rsidP="00672C0A" w:rsidR="00F02EE0" w:rsidRPr="00763CC2">
      <w:pPr>
        <w:jc w:val="center"/>
      </w:pPr>
      <w:r>
        <w:t>ŠESTA</w:t>
      </w:r>
      <w:r w:rsidR="00283007">
        <w:t xml:space="preserve"> </w:t>
      </w:r>
      <w:r w:rsidR="00F02EE0" w:rsidRPr="00763CC2">
        <w:t>PRODAJ</w:t>
      </w:r>
      <w:r w:rsidR="00F02EE0">
        <w:t>A</w:t>
      </w:r>
      <w:r w:rsidR="00F02EE0" w:rsidRPr="00763CC2">
        <w:t xml:space="preserve"> IMOVINE STEČAJNOG DUŽNIKA </w:t>
      </w:r>
    </w:p>
    <w:p w:rsidRDefault="00F02EE0" w:rsidP="00FA336D" w:rsidR="00F02EE0" w:rsidRPr="00763CC2">
      <w:pPr>
        <w:spacing w:lineRule="auto" w:line="480"/>
        <w:jc w:val="center"/>
      </w:pPr>
      <w:r w:rsidRPr="00763CC2">
        <w:t>„</w:t>
      </w:r>
      <w:r>
        <w:t>TAKMA</w:t>
      </w:r>
      <w:r w:rsidRPr="00763CC2">
        <w:t>“  d.o.o. Zadar u stečaju“</w:t>
      </w:r>
    </w:p>
    <w:p w:rsidRDefault="00F02EE0" w:rsidP="00E85D96" w:rsidR="00F02EE0" w:rsidRPr="00763CC2">
      <w:pPr>
        <w:ind w:firstLine="708" w:left="708"/>
      </w:pPr>
      <w:r w:rsidRPr="00763CC2">
        <w:tab/>
      </w:r>
      <w:r>
        <w:tab/>
      </w:r>
      <w:r>
        <w:tab/>
      </w:r>
      <w:r>
        <w:tab/>
      </w:r>
      <w:r w:rsidRPr="00763CC2">
        <w:t>p u t e m :</w:t>
      </w:r>
    </w:p>
    <w:p w:rsidRDefault="00F02EE0" w:rsidP="00B03642" w:rsidR="00F02EE0" w:rsidRPr="00763CC2">
      <w:pPr>
        <w:jc w:val="center"/>
      </w:pPr>
    </w:p>
    <w:p w:rsidRDefault="00F02EE0" w:rsidP="00B03642" w:rsidR="00F02EE0" w:rsidRPr="00763CC2">
      <w:pPr>
        <w:jc w:val="center"/>
      </w:pPr>
      <w:r w:rsidRPr="00763CC2">
        <w:t>USMENE JAVNEDRAŽBE</w:t>
      </w:r>
    </w:p>
    <w:p w:rsidRDefault="00F02EE0" w:rsidP="00B03642" w:rsidR="00F02EE0" w:rsidRPr="00763CC2"/>
    <w:p w:rsidRDefault="00F02EE0" w:rsidP="008D4B73" w:rsidR="00F02EE0">
      <w:pPr>
        <w:pStyle w:val="StandardWeb"/>
        <w:numPr>
          <w:ilvl w:val="0"/>
          <w:numId w:val="8"/>
        </w:numPr>
        <w:spacing w:afterAutospacing="false" w:after="0" w:beforeAutospacing="false" w:before="0"/>
        <w:ind w:firstLine="273" w:left="0"/>
        <w:jc w:val="both"/>
      </w:pPr>
      <w:r w:rsidRPr="00C3238F">
        <w:t xml:space="preserve">Nekretnine upisane u zk.ul.br. </w:t>
      </w:r>
      <w:r>
        <w:t>2874</w:t>
      </w:r>
      <w:r w:rsidRPr="00C3238F">
        <w:t xml:space="preserve"> k.o. </w:t>
      </w:r>
      <w:r>
        <w:t>Diklo, kat. oznake čest. zem. 1135/12, 3. etaža (E-3)</w:t>
      </w:r>
      <w:r w:rsidRPr="00C3238F">
        <w:t xml:space="preserve">, ukupne površine </w:t>
      </w:r>
      <w:smartTag w:element="metricconverter" w:uri="urn:schemas-microsoft-com:office:smarttags">
        <w:smartTagPr>
          <w:attr w:val="699, a" w:name="ProductID"/>
        </w:smartTagPr>
        <w:r>
          <w:t>63,40</w:t>
        </w:r>
        <w:r w:rsidRPr="00C3238F">
          <w:t xml:space="preserve"> m2</w:t>
        </w:r>
      </w:smartTag>
      <w:r w:rsidRPr="00C3238F">
        <w:t xml:space="preserve">, u naravi </w:t>
      </w:r>
      <w:r>
        <w:t>stan.</w:t>
      </w:r>
    </w:p>
    <w:p w:rsidRDefault="00F02EE0" w:rsidP="008D4B73" w:rsidR="00F02EE0" w:rsidRPr="000A3529">
      <w:pPr>
        <w:pStyle w:val="StandardWeb"/>
        <w:spacing w:afterAutospacing="false" w:after="0" w:beforeAutospacing="false" w:before="0"/>
        <w:jc w:val="both"/>
      </w:pPr>
    </w:p>
    <w:p w:rsidRDefault="00F02EE0" w:rsidP="008D4B73" w:rsidR="00F02EE0" w:rsidRPr="00763CC2">
      <w:pPr>
        <w:jc w:val="both"/>
      </w:pPr>
      <w:r w:rsidRPr="00763CC2">
        <w:t>Nekretnina</w:t>
      </w:r>
      <w:r>
        <w:t xml:space="preserve"> </w:t>
      </w:r>
      <w:r w:rsidRPr="00763CC2">
        <w:t>je</w:t>
      </w:r>
      <w:r>
        <w:t xml:space="preserve"> </w:t>
      </w:r>
      <w:r w:rsidRPr="00763CC2">
        <w:t xml:space="preserve">opterećena razlučnim pravomu korist </w:t>
      </w:r>
      <w:r>
        <w:t>Ministarstva financija, Porezne uprave, Područni ured Zadar.</w:t>
      </w:r>
    </w:p>
    <w:p w:rsidRDefault="00F02EE0" w:rsidP="008D4B73" w:rsidR="00F02EE0" w:rsidRPr="00763CC2"/>
    <w:p w:rsidRDefault="00F02EE0" w:rsidP="008D4B73" w:rsidR="00F02EE0">
      <w:pPr>
        <w:jc w:val="both"/>
      </w:pPr>
      <w:r w:rsidRPr="00763CC2">
        <w:t>II.  Nekretnina iz točke I. ovog rješenja prodat će se na usmeno</w:t>
      </w:r>
      <w:r>
        <w:t>j</w:t>
      </w:r>
      <w:r w:rsidRPr="00763CC2">
        <w:t xml:space="preserve"> javno</w:t>
      </w:r>
      <w:r>
        <w:t>j dražbi</w:t>
      </w:r>
      <w:r w:rsidRPr="00763CC2">
        <w:t xml:space="preserve">. Ročište za prodaju održat će se u zgradi Trgovačkog suda </w:t>
      </w:r>
      <w:smartTag w:element="metricconverter" w:uri="urn:schemas-microsoft-com:office:smarttags">
        <w:smartTagPr>
          <w:attr w:val="699, a" w:name="ProductID"/>
        </w:smartTagPr>
        <w:r w:rsidRPr="00763CC2">
          <w:t>u Zadru</w:t>
        </w:r>
      </w:smartTag>
      <w:r w:rsidRPr="00763CC2">
        <w:t xml:space="preserve">, Ul. Franje Tuđmana br, 35,  sudnica broj </w:t>
      </w:r>
      <w:r>
        <w:t>26</w:t>
      </w:r>
      <w:r w:rsidRPr="00763CC2">
        <w:t xml:space="preserve">/I, dana </w:t>
      </w:r>
      <w:r w:rsidR="00854DD2">
        <w:t>15. prosinca</w:t>
      </w:r>
      <w:r w:rsidR="00F47919">
        <w:t xml:space="preserve"> </w:t>
      </w:r>
      <w:r w:rsidRPr="00763CC2">
        <w:t>201</w:t>
      </w:r>
      <w:r>
        <w:t>5</w:t>
      </w:r>
      <w:r w:rsidRPr="00763CC2">
        <w:t xml:space="preserve">. godine s početkom u </w:t>
      </w:r>
      <w:r w:rsidR="00854DD2">
        <w:t>08,15</w:t>
      </w:r>
      <w:r w:rsidRPr="00763CC2">
        <w:t xml:space="preserve"> sati.</w:t>
      </w:r>
    </w:p>
    <w:p w:rsidRDefault="00F02EE0" w:rsidP="008D4B73" w:rsidR="00F02EE0" w:rsidRPr="00763CC2">
      <w:pPr>
        <w:jc w:val="both"/>
      </w:pPr>
    </w:p>
    <w:p w:rsidRDefault="00F02EE0" w:rsidP="008D4B73" w:rsidR="00F02EE0" w:rsidRPr="000F7999">
      <w:pPr>
        <w:pStyle w:val="StandardWeb"/>
        <w:spacing w:afterAutospacing="false" w:after="0" w:beforeAutospacing="false" w:before="0"/>
        <w:jc w:val="both"/>
      </w:pPr>
      <w:r w:rsidRPr="00763CC2">
        <w:t xml:space="preserve">    III.</w:t>
      </w:r>
      <w:r w:rsidRPr="00763CC2">
        <w:tab/>
        <w:t xml:space="preserve">Početna cijena nekretnine iz točke I. je </w:t>
      </w:r>
      <w:r>
        <w:t>u</w:t>
      </w:r>
      <w:r w:rsidRPr="000A3529">
        <w:t xml:space="preserve"> iznosu od  </w:t>
      </w:r>
      <w:r w:rsidR="00854DD2">
        <w:t>462.186,00</w:t>
      </w:r>
      <w:r>
        <w:t xml:space="preserve"> kuna, </w:t>
      </w:r>
      <w:r w:rsidRPr="000F7999">
        <w:t>uz naznaku da u</w:t>
      </w:r>
      <w:r>
        <w:t xml:space="preserve"> navedeni</w:t>
      </w:r>
      <w:r w:rsidRPr="000F7999">
        <w:t xml:space="preserve"> iznos nije uključen </w:t>
      </w:r>
      <w:r>
        <w:t>PDV</w:t>
      </w:r>
      <w:r w:rsidRPr="000F7999">
        <w:t xml:space="preserve"> te da sve obveze u pogledu poreza u cijelosti padaju na teret kupca. </w:t>
      </w:r>
    </w:p>
    <w:p w:rsidRDefault="00F02EE0" w:rsidP="00442D75" w:rsidR="00F02EE0" w:rsidRPr="00442D75">
      <w:pPr>
        <w:pStyle w:val="StandardWeb"/>
        <w:spacing w:afterAutospacing="false" w:after="0" w:beforeAutospacing="false" w:before="0"/>
        <w:jc w:val="both"/>
        <w:rPr>
          <w:b/>
        </w:rPr>
      </w:pPr>
    </w:p>
    <w:p w:rsidRDefault="00F02EE0" w:rsidP="00442D75" w:rsidR="00F02EE0" w:rsidRPr="00763CC2">
      <w:r w:rsidRPr="00763CC2">
        <w:t xml:space="preserve">IV. Uvjeti prodaje: </w:t>
      </w:r>
    </w:p>
    <w:p w:rsidRDefault="00F02EE0" w:rsidP="00B03642" w:rsidR="00F02EE0" w:rsidRPr="00763CC2"/>
    <w:p w:rsidRDefault="00F02EE0" w:rsidP="00B03642" w:rsidR="00F02EE0" w:rsidRPr="00763CC2">
      <w:pPr>
        <w:tabs>
          <w:tab w:pos="627" w:val="left"/>
        </w:tabs>
      </w:pPr>
      <w:r w:rsidRPr="00763CC2">
        <w:t xml:space="preserve">1. </w:t>
      </w:r>
      <w:r w:rsidRPr="00763CC2">
        <w:tab/>
      </w:r>
    </w:p>
    <w:p w:rsidRDefault="00F02EE0" w:rsidP="003F516E" w:rsidR="00F02EE0" w:rsidRPr="00763CC2">
      <w:pPr>
        <w:pStyle w:val="Tijeloteksta"/>
        <w:ind w:firstLine="142"/>
        <w:rPr>
          <w:szCs w:val="24"/>
        </w:rPr>
      </w:pPr>
      <w:r w:rsidRPr="00763CC2">
        <w:rPr>
          <w:szCs w:val="24"/>
        </w:rPr>
        <w:t>- Pravo sudjelovanja na usmenoj javnoj</w:t>
      </w:r>
      <w:r>
        <w:rPr>
          <w:szCs w:val="24"/>
        </w:rPr>
        <w:t xml:space="preserve"> </w:t>
      </w:r>
      <w:r w:rsidRPr="00763CC2">
        <w:rPr>
          <w:szCs w:val="24"/>
        </w:rPr>
        <w:t>dražbi imaju sve domaće pravne i fizičke osobe kao i inozemne osobe pod zakonskim uvjetima, a koje su prethodno uplatile jamčevinu i dostavile dokaz o uplati jamčevine te podnijele prijavu za nadmetanje. Prijava za nadmetanje mora sadržavati sve bitne podatke o natjecatelju (ime i prezime odnosno naziv, adresu, sjedište, br. pošte, OIB za fizičke osobe, matični broj iz sudskog registra i OIB za pravne osobe i broj telefona) i točnu oznaku predmeta kupnje.</w:t>
      </w:r>
    </w:p>
    <w:p w:rsidRDefault="00F02EE0" w:rsidP="00B03642" w:rsidR="00F02EE0" w:rsidRPr="00763CC2"/>
    <w:p w:rsidRDefault="00F02EE0" w:rsidP="003F0615" w:rsidR="00F02EE0" w:rsidRPr="00E85D96">
      <w:pPr>
        <w:pStyle w:val="Tijeloteksta"/>
        <w:ind w:firstLine="142"/>
        <w:rPr>
          <w:szCs w:val="24"/>
        </w:rPr>
      </w:pPr>
      <w:r w:rsidRPr="00763CC2">
        <w:rPr>
          <w:szCs w:val="24"/>
        </w:rPr>
        <w:lastRenderedPageBreak/>
        <w:t xml:space="preserve">- Prijava za nadmetanje i dokaz o uplati jamčevine po ovom oglasu moraju pristići stečajnom upravitelju poštom  u preporučenoj pošiljci na adresu stečajnog upravitelja : </w:t>
      </w:r>
      <w:r>
        <w:rPr>
          <w:szCs w:val="24"/>
        </w:rPr>
        <w:t>Željka Vrkića, Jurja</w:t>
      </w:r>
      <w:r w:rsidR="00854DD2">
        <w:rPr>
          <w:szCs w:val="24"/>
        </w:rPr>
        <w:t xml:space="preserve"> </w:t>
      </w:r>
      <w:r>
        <w:rPr>
          <w:szCs w:val="24"/>
        </w:rPr>
        <w:t>Šižgorića Zadar,</w:t>
      </w:r>
      <w:r w:rsidRPr="00763CC2">
        <w:rPr>
          <w:szCs w:val="24"/>
        </w:rPr>
        <w:t xml:space="preserve"> „za spis 1 St-</w:t>
      </w:r>
      <w:r>
        <w:rPr>
          <w:szCs w:val="24"/>
        </w:rPr>
        <w:t>40/12</w:t>
      </w:r>
      <w:r w:rsidRPr="00763CC2">
        <w:rPr>
          <w:szCs w:val="24"/>
        </w:rPr>
        <w:t xml:space="preserve">“ do dana </w:t>
      </w:r>
      <w:r w:rsidR="00854DD2">
        <w:rPr>
          <w:szCs w:val="24"/>
        </w:rPr>
        <w:t>11. prosinca</w:t>
      </w:r>
      <w:r>
        <w:rPr>
          <w:szCs w:val="24"/>
        </w:rPr>
        <w:t xml:space="preserve"> </w:t>
      </w:r>
      <w:r w:rsidRPr="00E85D96">
        <w:rPr>
          <w:szCs w:val="24"/>
        </w:rPr>
        <w:t xml:space="preserve">2015. godine u 12,00 sati.  </w:t>
      </w:r>
    </w:p>
    <w:p w:rsidRDefault="00F02EE0" w:rsidP="00B03642" w:rsidR="00F02EE0" w:rsidRPr="00763CC2"/>
    <w:p w:rsidRDefault="00F02EE0" w:rsidP="00B03642" w:rsidR="00F02EE0" w:rsidRPr="00763CC2">
      <w:pPr>
        <w:pStyle w:val="Tijeloteksta"/>
        <w:rPr>
          <w:szCs w:val="24"/>
        </w:rPr>
      </w:pPr>
      <w:r w:rsidRPr="00763CC2">
        <w:rPr>
          <w:szCs w:val="24"/>
        </w:rPr>
        <w:t>- Jamčevina u iznosu od 5% od početne cijene predmetnih nekretnina uplaćuje se na žiro račun</w:t>
      </w:r>
      <w:r w:rsidR="00854DD2">
        <w:rPr>
          <w:szCs w:val="24"/>
        </w:rPr>
        <w:t xml:space="preserve"> </w:t>
      </w:r>
      <w:r>
        <w:rPr>
          <w:szCs w:val="24"/>
        </w:rPr>
        <w:t xml:space="preserve">IBAN: </w:t>
      </w:r>
      <w:r w:rsidRPr="006B3D29">
        <w:rPr>
          <w:bCs/>
          <w:color w:val="646464"/>
          <w:szCs w:val="24"/>
          <w:shd w:fill="FFFFFF" w:color="auto" w:val="clear"/>
        </w:rPr>
        <w:t>HR1923600001102275048</w:t>
      </w:r>
      <w:r w:rsidR="00854DD2">
        <w:rPr>
          <w:bCs/>
          <w:color w:val="646464"/>
          <w:szCs w:val="24"/>
          <w:shd w:fill="FFFFFF" w:color="auto" w:val="clear"/>
        </w:rPr>
        <w:t xml:space="preserve"> </w:t>
      </w:r>
      <w:r w:rsidRPr="00763CC2">
        <w:rPr>
          <w:szCs w:val="24"/>
        </w:rPr>
        <w:t xml:space="preserve">vodi se kod </w:t>
      </w:r>
      <w:r>
        <w:rPr>
          <w:szCs w:val="24"/>
        </w:rPr>
        <w:t xml:space="preserve">Zagrebačke banke d.d. </w:t>
      </w:r>
    </w:p>
    <w:p w:rsidRDefault="00F02EE0" w:rsidP="00B03642" w:rsidR="00F02EE0" w:rsidRPr="00763CC2">
      <w:pPr>
        <w:pStyle w:val="Tijeloteksta"/>
        <w:rPr>
          <w:szCs w:val="24"/>
        </w:rPr>
      </w:pPr>
    </w:p>
    <w:p w:rsidRDefault="00F02EE0" w:rsidP="00B03642" w:rsidR="00F02EE0" w:rsidRPr="00763CC2">
      <w:pPr>
        <w:pStyle w:val="Tijeloteksta"/>
        <w:rPr>
          <w:szCs w:val="24"/>
        </w:rPr>
      </w:pPr>
      <w:r w:rsidRPr="00763CC2">
        <w:rPr>
          <w:szCs w:val="24"/>
        </w:rPr>
        <w:t>- Kupac nekretnina dužan je uplatiti kupovninu</w:t>
      </w:r>
      <w:r w:rsidR="00854DD2">
        <w:rPr>
          <w:szCs w:val="24"/>
        </w:rPr>
        <w:t xml:space="preserve"> </w:t>
      </w:r>
      <w:r w:rsidRPr="00763CC2">
        <w:rPr>
          <w:szCs w:val="24"/>
        </w:rPr>
        <w:t xml:space="preserve">u roku od </w:t>
      </w:r>
      <w:r>
        <w:rPr>
          <w:szCs w:val="24"/>
        </w:rPr>
        <w:t>30</w:t>
      </w:r>
      <w:r w:rsidRPr="00763CC2">
        <w:rPr>
          <w:szCs w:val="24"/>
        </w:rPr>
        <w:t xml:space="preserve"> dana od dana održavanja javne dražbe.</w:t>
      </w:r>
      <w:r w:rsidR="00854DD2">
        <w:rPr>
          <w:szCs w:val="24"/>
        </w:rPr>
        <w:t xml:space="preserve"> </w:t>
      </w:r>
      <w:r w:rsidRPr="00763CC2">
        <w:rPr>
          <w:szCs w:val="24"/>
        </w:rPr>
        <w:t xml:space="preserve">Rješenjem o dosudi koje će se donijeti nakon što kupac nekretnine uplati kupovninu, odredit će se brisanje upisanih založnih prava, te upis prava vlasništva u korist kupca. </w:t>
      </w:r>
    </w:p>
    <w:p w:rsidRDefault="00F02EE0" w:rsidP="00B03642" w:rsidR="00F02EE0" w:rsidRPr="00763CC2">
      <w:pPr>
        <w:pStyle w:val="Tijeloteksta"/>
        <w:rPr>
          <w:szCs w:val="24"/>
        </w:rPr>
      </w:pPr>
    </w:p>
    <w:p w:rsidRDefault="00F02EE0" w:rsidP="00B03642" w:rsidR="00F02EE0" w:rsidRPr="00763CC2">
      <w:pPr>
        <w:pStyle w:val="Tijeloteksta"/>
        <w:rPr>
          <w:szCs w:val="24"/>
        </w:rPr>
      </w:pPr>
      <w:r w:rsidRPr="00763CC2">
        <w:rPr>
          <w:szCs w:val="24"/>
        </w:rPr>
        <w:t>- Porez na promet nekretnine i sve druge troškove vezane za kupnju i prijenos nekretnine snosi kupac.</w:t>
      </w:r>
    </w:p>
    <w:p w:rsidRDefault="00F02EE0" w:rsidP="00B03642" w:rsidR="00F02EE0" w:rsidRPr="00763CC2"/>
    <w:p w:rsidRDefault="00F02EE0" w:rsidP="00B03642" w:rsidR="00F02EE0" w:rsidRPr="00763CC2">
      <w:r w:rsidRPr="00763CC2">
        <w:t>V</w:t>
      </w:r>
    </w:p>
    <w:p w:rsidRDefault="00F02EE0" w:rsidP="00B03642" w:rsidR="00F02EE0" w:rsidRPr="00763CC2">
      <w:pPr>
        <w:pStyle w:val="Tijeloteksta"/>
        <w:rPr>
          <w:szCs w:val="24"/>
        </w:rPr>
      </w:pPr>
      <w:r w:rsidRPr="00763CC2">
        <w:rPr>
          <w:szCs w:val="24"/>
        </w:rPr>
        <w:t>Ponuditeljima čija ponuda ne bude prihvaćena vratiti će se uplaćena jamčevina u roku od 8 dana od donošenja odluke o prodaji.</w:t>
      </w:r>
    </w:p>
    <w:p w:rsidRDefault="00F02EE0" w:rsidP="00B03642" w:rsidR="00F02EE0" w:rsidRPr="00763CC2">
      <w:pPr>
        <w:pStyle w:val="Tijeloteksta"/>
        <w:rPr>
          <w:szCs w:val="24"/>
        </w:rPr>
      </w:pPr>
    </w:p>
    <w:p w:rsidRDefault="00F02EE0" w:rsidP="00B03642" w:rsidR="00F02EE0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VI </w:t>
      </w:r>
    </w:p>
    <w:p w:rsidRDefault="00F02EE0" w:rsidP="00442D75" w:rsidR="00F02EE0" w:rsidRPr="00763CC2">
      <w:pPr>
        <w:jc w:val="both"/>
      </w:pPr>
      <w:r w:rsidRPr="00763CC2">
        <w:t>Nekretnina se kupuje po načelu «viđeno-kupljeno» te se isključuju sve eventualne naknadne primjedbe.</w:t>
      </w:r>
    </w:p>
    <w:p w:rsidRDefault="00F02EE0" w:rsidP="00B03642" w:rsidR="00F02EE0" w:rsidRPr="00763CC2"/>
    <w:p w:rsidRDefault="00F02EE0" w:rsidP="00B03642" w:rsidR="00F02EE0" w:rsidRPr="00763CC2">
      <w:pPr>
        <w:pStyle w:val="Tijeloteksta"/>
        <w:rPr>
          <w:szCs w:val="24"/>
        </w:rPr>
      </w:pPr>
      <w:r w:rsidRPr="00763CC2">
        <w:rPr>
          <w:szCs w:val="24"/>
        </w:rPr>
        <w:t>VII</w:t>
      </w:r>
    </w:p>
    <w:p w:rsidRDefault="00F02EE0" w:rsidP="00B03642" w:rsidR="00F02EE0" w:rsidRPr="00763CC2">
      <w:pPr>
        <w:pStyle w:val="Tijeloteksta"/>
        <w:rPr>
          <w:szCs w:val="24"/>
        </w:rPr>
      </w:pPr>
    </w:p>
    <w:p w:rsidRDefault="00F02EE0" w:rsidP="00B03642" w:rsidR="00F02EE0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Oglas o javnom usmenom nadmetanju objavljen je na </w:t>
      </w:r>
      <w:r>
        <w:rPr>
          <w:szCs w:val="24"/>
        </w:rPr>
        <w:t>e-</w:t>
      </w:r>
      <w:r w:rsidRPr="00763CC2">
        <w:rPr>
          <w:szCs w:val="24"/>
        </w:rPr>
        <w:t xml:space="preserve">oglasnoj ploči Trgovačkog suda u Zadru, na </w:t>
      </w:r>
      <w:hyperlink r:id="rId9" w:history="true">
        <w:r w:rsidRPr="00763CC2">
          <w:rPr>
            <w:rStyle w:val="Hiperveza"/>
            <w:szCs w:val="24"/>
          </w:rPr>
          <w:t>www.stečaj.hr</w:t>
        </w:r>
      </w:hyperlink>
      <w:r w:rsidRPr="00763CC2">
        <w:rPr>
          <w:szCs w:val="24"/>
        </w:rPr>
        <w:t xml:space="preserve"> i stranicama gospodarske komore.</w:t>
      </w:r>
    </w:p>
    <w:p w:rsidRDefault="00F02EE0" w:rsidP="00B03642" w:rsidR="00F02EE0" w:rsidRPr="00763CC2">
      <w:pPr>
        <w:pStyle w:val="Tijeloteksta"/>
        <w:rPr>
          <w:szCs w:val="24"/>
        </w:rPr>
      </w:pPr>
    </w:p>
    <w:p w:rsidRDefault="00F02EE0" w:rsidP="00B03642" w:rsidR="00F02EE0" w:rsidRPr="00763CC2">
      <w:r w:rsidRPr="00763CC2">
        <w:t>VIII</w:t>
      </w:r>
    </w:p>
    <w:p w:rsidRDefault="00F02EE0" w:rsidP="00B03642" w:rsidR="00F02EE0" w:rsidRPr="00763CC2"/>
    <w:p w:rsidRDefault="00F02EE0" w:rsidP="00B03642" w:rsidR="00F02EE0" w:rsidRPr="00763CC2">
      <w:pPr>
        <w:pStyle w:val="Tijeloteksta"/>
        <w:rPr>
          <w:szCs w:val="24"/>
        </w:rPr>
      </w:pPr>
      <w:r w:rsidRPr="00763CC2">
        <w:rPr>
          <w:szCs w:val="24"/>
        </w:rPr>
        <w:t>Sve obavijesti o nekretnini koja je predmet prodaje zainteresirani mogu  dobiti od stečajnog upravitelja na tel. 09</w:t>
      </w:r>
      <w:r>
        <w:rPr>
          <w:szCs w:val="24"/>
        </w:rPr>
        <w:t>9/3322-</w:t>
      </w:r>
      <w:smartTag w:element="metricconverter" w:uri="urn:schemas-microsoft-com:office:smarttags">
        <w:smartTagPr>
          <w:attr w:val="699, a" w:name="ProductID"/>
        </w:smartTagPr>
        <w:r>
          <w:rPr>
            <w:szCs w:val="24"/>
          </w:rPr>
          <w:t>699</w:t>
        </w:r>
        <w:r w:rsidRPr="00763CC2">
          <w:rPr>
            <w:szCs w:val="24"/>
          </w:rPr>
          <w:t>, a</w:t>
        </w:r>
      </w:smartTag>
      <w:r w:rsidRPr="00763CC2">
        <w:rPr>
          <w:szCs w:val="24"/>
        </w:rPr>
        <w:t xml:space="preserve"> potencijalni kupci nekretnine mogu razgledati svakog radnog dana u vremenu od 8,00-14,00 sati uz prethodnu najavu na navedeni telefon.</w:t>
      </w:r>
    </w:p>
    <w:p w:rsidRDefault="00F02EE0" w:rsidP="00B03642" w:rsidR="00F02EE0" w:rsidRPr="00763CC2">
      <w:pPr>
        <w:pStyle w:val="Tijeloteksta"/>
        <w:rPr>
          <w:szCs w:val="24"/>
        </w:rPr>
      </w:pPr>
    </w:p>
    <w:p w:rsidRDefault="00F02EE0" w:rsidP="00B03642" w:rsidR="00F02EE0" w:rsidRPr="00763CC2"/>
    <w:p w:rsidRDefault="007C3669" w:rsidP="00854DD2" w:rsidR="007C3669">
      <w:pPr>
        <w:jc w:val="right"/>
      </w:pPr>
      <w:r w:rsidRPr="002C500F">
        <w:t>Stečajni sudac</w:t>
      </w:r>
      <w:r>
        <w:t>:</w:t>
      </w:r>
    </w:p>
    <w:p w:rsidRDefault="00854DD2" w:rsidP="00854DD2" w:rsidR="007C3669" w:rsidRPr="00F60CD9">
      <w:pPr>
        <w:jc w:val="right"/>
      </w:pPr>
      <w:r>
        <w:t>Ardena Bajlo</w:t>
      </w:r>
    </w:p>
    <w:p w:rsidRDefault="007C3669" w:rsidP="007C3669" w:rsidR="007C3669"/>
    <w:p w:rsidRDefault="00F02EE0" w:rsidP="005812F0" w:rsidR="00F02EE0" w:rsidRPr="00763CC2">
      <w:pPr>
        <w:jc w:val="right"/>
      </w:pPr>
    </w:p>
    <w:p w:rsidRDefault="00F02EE0" w:rsidP="005812F0" w:rsidR="00F02EE0" w:rsidRPr="00763CC2">
      <w:pPr>
        <w:jc w:val="right"/>
      </w:pPr>
    </w:p>
    <w:p w:rsidRDefault="00F02EE0" w:rsidP="0048135F" w:rsidR="00F02EE0" w:rsidRPr="00763CC2"/>
    <w:p w:rsidRDefault="00F02EE0" w:rsidP="00A41DCB" w:rsidR="00F02EE0">
      <w:pPr>
        <w:jc w:val="both"/>
      </w:pPr>
      <w:r>
        <w:t xml:space="preserve">DNA: </w:t>
      </w:r>
    </w:p>
    <w:p w:rsidRDefault="00F02EE0" w:rsidP="00A41DCB" w:rsidR="00F02EE0">
      <w:pPr>
        <w:pStyle w:val="Odlomakpopisa"/>
        <w:numPr>
          <w:ilvl w:val="0"/>
          <w:numId w:val="9"/>
        </w:numPr>
        <w:jc w:val="both"/>
      </w:pPr>
      <w:r>
        <w:t>stečajnom upravitelju</w:t>
      </w:r>
    </w:p>
    <w:p w:rsidRDefault="008D0A37" w:rsidP="00A41DCB" w:rsidR="00F02EE0">
      <w:pPr>
        <w:pStyle w:val="Odlomakpopisa"/>
        <w:numPr>
          <w:ilvl w:val="0"/>
          <w:numId w:val="9"/>
        </w:numPr>
        <w:jc w:val="both"/>
      </w:pPr>
      <w:hyperlink r:id="rId10" w:history="true">
        <w:r w:rsidR="00F02EE0" w:rsidRPr="005625BE">
          <w:rPr>
            <w:rStyle w:val="Hiperveza"/>
          </w:rPr>
          <w:t>www.stecaj.hr</w:t>
        </w:r>
      </w:hyperlink>
    </w:p>
    <w:p w:rsidRDefault="00F02EE0" w:rsidP="00A41DCB" w:rsidR="00F02EE0">
      <w:pPr>
        <w:pStyle w:val="Odlomakpopisa"/>
        <w:numPr>
          <w:ilvl w:val="0"/>
          <w:numId w:val="9"/>
        </w:numPr>
        <w:jc w:val="both"/>
      </w:pPr>
      <w:r>
        <w:t>e-oglasna ploča</w:t>
      </w:r>
    </w:p>
    <w:p w:rsidRDefault="00F02EE0" w:rsidP="00A41DCB" w:rsidR="00F02EE0" w:rsidRPr="00763CC2">
      <w:pPr>
        <w:pStyle w:val="Odlomakpopisa"/>
        <w:numPr>
          <w:ilvl w:val="0"/>
          <w:numId w:val="9"/>
        </w:numPr>
        <w:jc w:val="both"/>
      </w:pPr>
      <w:r>
        <w:t>u spis</w:t>
      </w:r>
    </w:p>
    <w:p w:rsidRDefault="00F02EE0" w:rsidP="002E0785" w:rsidR="00F02EE0">
      <w:pPr>
        <w:jc w:val="right"/>
        <w:rPr>
          <w:rFonts w:cs="Arial" w:hAnsi="Arial" w:ascii="Arial"/>
        </w:rPr>
      </w:pPr>
    </w:p>
    <w:sectPr w:rsidSect="00963F63" w:rsidR="00F02EE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EE0" w:rsidR="00F02EE0">
      <w:r>
        <w:separator/>
      </w:r>
    </w:p>
  </w:endnote>
  <w:endnote w:id="0" w:type="continuationSeparator">
    <w:p w:rsidRDefault="00F02EE0" w:rsidR="00F02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EE0" w:rsidR="00F02EE0">
      <w:r>
        <w:separator/>
      </w:r>
    </w:p>
  </w:footnote>
  <w:footnote w:id="0" w:type="continuationSeparator">
    <w:p w:rsidRDefault="00F02EE0" w:rsidR="00F02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EE0" w:rsidP="00FC1B09" w:rsidR="00F02E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2EE0" w:rsidR="00F02EE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EE0" w:rsidP="00FC1B09" w:rsidR="00F02E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0A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EE0" w:rsidP="004539BA" w:rsidR="00F02EE0" w:rsidRPr="00763CC2">
    <w:pPr>
      <w:jc w:val="right"/>
    </w:pPr>
    <w:r w:rsidRPr="00763CC2">
      <w:t>1 St-</w:t>
    </w:r>
    <w:r>
      <w:t>40/12-</w:t>
    </w:r>
    <w:r w:rsidR="00854DD2">
      <w:t>230</w:t>
    </w:r>
  </w:p>
  <w:p w:rsidRDefault="00F02EE0" w:rsidP="004539BA" w:rsidR="00F02EE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83861"/>
    <w:multiLevelType w:val="hybridMultilevel"/>
    <w:tmpl w:val="08701A3A"/>
    <w:lvl w:tplc="BD5C2A7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EC014B0"/>
    <w:multiLevelType w:val="hybridMultilevel"/>
    <w:tmpl w:val="01DA7F3A"/>
    <w:lvl w:tplc="14066D3C" w:ilvl="0">
      <w:start w:val="1"/>
      <w:numFmt w:val="upperRoman"/>
      <w:lvlText w:val="%1."/>
      <w:lvlJc w:val="left"/>
      <w:pPr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2">
    <w:nsid w:val="12947A53"/>
    <w:multiLevelType w:val="hybridMultilevel"/>
    <w:tmpl w:val="C076019C"/>
    <w:lvl w:tplc="0D549EC0" w:ilvl="0">
      <w:start w:val="3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02724CD"/>
    <w:multiLevelType w:val="hybridMultilevel"/>
    <w:tmpl w:val="9F782574"/>
    <w:lvl w:tplc="B8B44EE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5">
    <w:nsid w:val="3CD03104"/>
    <w:multiLevelType w:val="hybridMultilevel"/>
    <w:tmpl w:val="5BDEEBC8"/>
    <w:lvl w:tplc="F1F62908" w:ilvl="0">
      <w:start w:val="3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346383"/>
    <w:multiLevelType w:val="hybridMultilevel"/>
    <w:tmpl w:val="853E188C"/>
    <w:lvl w:tplc="BF0487BA" w:ilvl="0">
      <w:start w:val="29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8">
    <w:nsid w:val="77B83077"/>
    <w:multiLevelType w:val="hybridMultilevel"/>
    <w:tmpl w:val="9A1215B8"/>
    <w:lvl w:tplc="B0843348" w:ilvl="0"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1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642"/>
    <w:rsid w:val="00032C79"/>
    <w:rsid w:val="0008593E"/>
    <w:rsid w:val="00096939"/>
    <w:rsid w:val="000A3529"/>
    <w:rsid w:val="000A6A94"/>
    <w:rsid w:val="000B1A3B"/>
    <w:rsid w:val="000B5176"/>
    <w:rsid w:val="000C064F"/>
    <w:rsid w:val="000C1265"/>
    <w:rsid w:val="000C6C86"/>
    <w:rsid w:val="000E0B86"/>
    <w:rsid w:val="000F092C"/>
    <w:rsid w:val="000F13AE"/>
    <w:rsid w:val="000F2880"/>
    <w:rsid w:val="000F7999"/>
    <w:rsid w:val="00125621"/>
    <w:rsid w:val="001344E6"/>
    <w:rsid w:val="00155F6D"/>
    <w:rsid w:val="001621E6"/>
    <w:rsid w:val="00164D9B"/>
    <w:rsid w:val="001873BE"/>
    <w:rsid w:val="001B1178"/>
    <w:rsid w:val="001E677D"/>
    <w:rsid w:val="001F0336"/>
    <w:rsid w:val="00203FC4"/>
    <w:rsid w:val="00220037"/>
    <w:rsid w:val="002334FF"/>
    <w:rsid w:val="00263040"/>
    <w:rsid w:val="00270889"/>
    <w:rsid w:val="00283007"/>
    <w:rsid w:val="00285E9D"/>
    <w:rsid w:val="00285EDD"/>
    <w:rsid w:val="002B4288"/>
    <w:rsid w:val="002E0785"/>
    <w:rsid w:val="002E362C"/>
    <w:rsid w:val="00317BDA"/>
    <w:rsid w:val="003272A7"/>
    <w:rsid w:val="003312A5"/>
    <w:rsid w:val="00351253"/>
    <w:rsid w:val="00362083"/>
    <w:rsid w:val="00372A78"/>
    <w:rsid w:val="003A0AC3"/>
    <w:rsid w:val="003C72DF"/>
    <w:rsid w:val="003E4F31"/>
    <w:rsid w:val="003F0615"/>
    <w:rsid w:val="003F516E"/>
    <w:rsid w:val="00430982"/>
    <w:rsid w:val="004323C8"/>
    <w:rsid w:val="00442D75"/>
    <w:rsid w:val="004539BA"/>
    <w:rsid w:val="00480A79"/>
    <w:rsid w:val="0048135F"/>
    <w:rsid w:val="00484309"/>
    <w:rsid w:val="00487B69"/>
    <w:rsid w:val="00490D6F"/>
    <w:rsid w:val="0049226F"/>
    <w:rsid w:val="004A60C9"/>
    <w:rsid w:val="004B2A82"/>
    <w:rsid w:val="004C0531"/>
    <w:rsid w:val="004E2179"/>
    <w:rsid w:val="004F70AF"/>
    <w:rsid w:val="0052755B"/>
    <w:rsid w:val="005625BE"/>
    <w:rsid w:val="005760EE"/>
    <w:rsid w:val="005812F0"/>
    <w:rsid w:val="005A1ACD"/>
    <w:rsid w:val="005A1FD3"/>
    <w:rsid w:val="005D28CD"/>
    <w:rsid w:val="005F3EA4"/>
    <w:rsid w:val="006014FC"/>
    <w:rsid w:val="0061543F"/>
    <w:rsid w:val="006344A9"/>
    <w:rsid w:val="006647BA"/>
    <w:rsid w:val="00672C0A"/>
    <w:rsid w:val="00683241"/>
    <w:rsid w:val="00683407"/>
    <w:rsid w:val="006B3154"/>
    <w:rsid w:val="006B3D29"/>
    <w:rsid w:val="00704CA5"/>
    <w:rsid w:val="007059D6"/>
    <w:rsid w:val="00752EA5"/>
    <w:rsid w:val="00763CC2"/>
    <w:rsid w:val="007935D3"/>
    <w:rsid w:val="007C3669"/>
    <w:rsid w:val="007D02E5"/>
    <w:rsid w:val="007D79E0"/>
    <w:rsid w:val="007E3B62"/>
    <w:rsid w:val="00835290"/>
    <w:rsid w:val="00854DD2"/>
    <w:rsid w:val="00860474"/>
    <w:rsid w:val="00894BEC"/>
    <w:rsid w:val="008B7B50"/>
    <w:rsid w:val="008C39C3"/>
    <w:rsid w:val="008C441D"/>
    <w:rsid w:val="008C6F36"/>
    <w:rsid w:val="008D0A37"/>
    <w:rsid w:val="008D4B73"/>
    <w:rsid w:val="008E0D6D"/>
    <w:rsid w:val="009048BA"/>
    <w:rsid w:val="0094577B"/>
    <w:rsid w:val="00963F63"/>
    <w:rsid w:val="009760D2"/>
    <w:rsid w:val="00981A5A"/>
    <w:rsid w:val="00997CF4"/>
    <w:rsid w:val="009A4DBE"/>
    <w:rsid w:val="009A5823"/>
    <w:rsid w:val="009B5E0F"/>
    <w:rsid w:val="009C4C07"/>
    <w:rsid w:val="009E2725"/>
    <w:rsid w:val="00A118D0"/>
    <w:rsid w:val="00A12E8C"/>
    <w:rsid w:val="00A15909"/>
    <w:rsid w:val="00A41DCB"/>
    <w:rsid w:val="00A43FAC"/>
    <w:rsid w:val="00A44F87"/>
    <w:rsid w:val="00A543CB"/>
    <w:rsid w:val="00A6164F"/>
    <w:rsid w:val="00A74DE2"/>
    <w:rsid w:val="00A844AC"/>
    <w:rsid w:val="00A91905"/>
    <w:rsid w:val="00A94666"/>
    <w:rsid w:val="00AA754B"/>
    <w:rsid w:val="00AF471D"/>
    <w:rsid w:val="00B03642"/>
    <w:rsid w:val="00B06C2E"/>
    <w:rsid w:val="00B22CEB"/>
    <w:rsid w:val="00B327C9"/>
    <w:rsid w:val="00B462B5"/>
    <w:rsid w:val="00B7438C"/>
    <w:rsid w:val="00B8427E"/>
    <w:rsid w:val="00BA0812"/>
    <w:rsid w:val="00BB6C73"/>
    <w:rsid w:val="00BC4DB5"/>
    <w:rsid w:val="00BC67CB"/>
    <w:rsid w:val="00BE6C59"/>
    <w:rsid w:val="00C0521E"/>
    <w:rsid w:val="00C30842"/>
    <w:rsid w:val="00C31AF6"/>
    <w:rsid w:val="00C31E19"/>
    <w:rsid w:val="00C3238F"/>
    <w:rsid w:val="00C35503"/>
    <w:rsid w:val="00C762DD"/>
    <w:rsid w:val="00CA3C0F"/>
    <w:rsid w:val="00CA7DC3"/>
    <w:rsid w:val="00CB2CE2"/>
    <w:rsid w:val="00CC5937"/>
    <w:rsid w:val="00CE3A59"/>
    <w:rsid w:val="00CF21F4"/>
    <w:rsid w:val="00D0087B"/>
    <w:rsid w:val="00D12687"/>
    <w:rsid w:val="00D263C0"/>
    <w:rsid w:val="00D415B9"/>
    <w:rsid w:val="00DE1454"/>
    <w:rsid w:val="00E4185F"/>
    <w:rsid w:val="00E41EA8"/>
    <w:rsid w:val="00E4721F"/>
    <w:rsid w:val="00E74273"/>
    <w:rsid w:val="00E751D6"/>
    <w:rsid w:val="00E85D96"/>
    <w:rsid w:val="00EB27D1"/>
    <w:rsid w:val="00ED32D2"/>
    <w:rsid w:val="00F01AED"/>
    <w:rsid w:val="00F02EE0"/>
    <w:rsid w:val="00F164C0"/>
    <w:rsid w:val="00F47919"/>
    <w:rsid w:val="00F640C5"/>
    <w:rsid w:val="00F73EBA"/>
    <w:rsid w:val="00F94E63"/>
    <w:rsid w:val="00FA336D"/>
    <w:rsid w:val="00FA42FA"/>
    <w:rsid w:val="00FC03F5"/>
    <w:rsid w:val="00FC1B09"/>
    <w:rsid w:val="00FE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364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B03642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947F36"/>
    <w:rPr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C762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F36"/>
    <w:rPr>
      <w:sz w:val="0"/>
      <w:szCs w:val="0"/>
      <w:lang w:eastAsia="hr-HR" w:val="hr-HR"/>
    </w:rPr>
  </w:style>
  <w:style w:styleId="Hiperveza" w:type="character">
    <w:name w:val="Hyperlink"/>
    <w:basedOn w:val="Zadanifontodlomka"/>
    <w:uiPriority w:val="99"/>
    <w:rsid w:val="003F516E"/>
    <w:rPr>
      <w:rFonts w:cs="Times New Roman"/>
      <w:color w:val="0000FF"/>
      <w:u w:val="single"/>
    </w:rPr>
  </w:style>
  <w:style w:styleId="Zaglavlje" w:type="paragraph">
    <w:name w:val="header"/>
    <w:basedOn w:val="Normal"/>
    <w:link w:val="ZaglavljeChar"/>
    <w:uiPriority w:val="99"/>
    <w:rsid w:val="00963F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47F36"/>
    <w:rPr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963F63"/>
    <w:rPr>
      <w:rFonts w:cs="Times New Roman"/>
    </w:rPr>
  </w:style>
  <w:style w:styleId="StandardWeb" w:type="paragraph">
    <w:name w:val="Normal (Web)"/>
    <w:basedOn w:val="Normal"/>
    <w:uiPriority w:val="99"/>
    <w:rsid w:val="00C31AF6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99"/>
    <w:qFormat/>
    <w:rsid w:val="00A41DC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rsid w:val="004539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4539BA"/>
    <w:rPr>
      <w:rFonts w:cs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0A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A3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A37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A37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A37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364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B03642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947F36"/>
    <w:rPr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C762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F36"/>
    <w:rPr>
      <w:sz w:val="0"/>
      <w:szCs w:val="0"/>
      <w:lang w:eastAsia="hr-HR" w:val="hr-HR"/>
    </w:rPr>
  </w:style>
  <w:style w:styleId="Hiperveza" w:type="character">
    <w:name w:val="Hyperlink"/>
    <w:basedOn w:val="Zadanifontodlomka"/>
    <w:uiPriority w:val="99"/>
    <w:rsid w:val="003F516E"/>
    <w:rPr>
      <w:rFonts w:cs="Times New Roman"/>
      <w:color w:val="0000FF"/>
      <w:u w:val="single"/>
    </w:rPr>
  </w:style>
  <w:style w:styleId="Zaglavlje" w:type="paragraph">
    <w:name w:val="header"/>
    <w:basedOn w:val="Normal"/>
    <w:link w:val="ZaglavljeChar"/>
    <w:uiPriority w:val="99"/>
    <w:rsid w:val="00963F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47F36"/>
    <w:rPr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963F63"/>
    <w:rPr>
      <w:rFonts w:cs="Times New Roman"/>
    </w:rPr>
  </w:style>
  <w:style w:styleId="StandardWeb" w:type="paragraph">
    <w:name w:val="Normal (Web)"/>
    <w:basedOn w:val="Normal"/>
    <w:uiPriority w:val="99"/>
    <w:rsid w:val="00C31AF6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99"/>
    <w:qFormat/>
    <w:rsid w:val="00A41DC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rsid w:val="004539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4539BA"/>
    <w:rPr>
      <w:rFonts w:cs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0A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A3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A37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A37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A37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323431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32343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4323431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stecaj.h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te&#269;aj.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St-40/2012</izvorni_sadrzaj>
    <derivirana_varijabla naziv="DomainObject.Predmet.OznakaBroj_1">St-40/2012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TAKMA d.o.o. Zadar</izvorni_sadrzaj>
    <derivirana_varijabla naziv="DomainObject.Predmet.ProtustrankaFormated_1">  TAKMA d.o.o. Zadar</derivirana_varijabla>
  </DomainObject.Predmet.ProtustrankaFormated>
  <DomainObject.Predmet.ProtustrankaFormatedOIB>
    <izvorni_sadrzaj>  TAKMA d.o.o. Zadar, OIB 58339833521</izvorni_sadrzaj>
    <derivirana_varijabla naziv="DomainObject.Predmet.ProtustrankaFormatedOIB_1">  TAKMA d.o.o. Zadar, OIB 58339833521</derivirana_varijabla>
  </DomainObject.Predmet.ProtustrankaFormatedOIB>
  <DomainObject.Predmet.ProtustrankaFormatedWithAdress>
    <izvorni_sadrzaj> TAKMA d.o.o. Zadar, Put Bokanjca 124, 23000 Zadar</izvorni_sadrzaj>
    <derivirana_varijabla naziv="DomainObject.Predmet.ProtustrankaFormatedWithAdress_1"> TAKMA d.o.o. Zadar, Put Bokanjca 124, 23000 Zadar</derivirana_varijabla>
  </DomainObject.Predmet.ProtustrankaFormatedWithAdress>
  <DomainObject.Predmet.ProtustrankaFormatedWithAdressOIB>
    <izvorni_sadrzaj> TAKMA d.o.o. Zadar, OIB 58339833521, Put Bokanjca 124, 23000 Zadar</izvorni_sadrzaj>
    <derivirana_varijabla naziv="DomainObject.Predmet.ProtustrankaFormatedWithAdressOIB_1"> TAKMA d.o.o. Zadar, OIB 58339833521, Put Bokanjca 124, 23000 Zadar</derivirana_varijabla>
  </DomainObject.Predmet.ProtustrankaFormatedWithAdressOIB>
  <DomainObject.Predmet.ProtustrankaWithAdress>
    <izvorni_sadrzaj>TAKMA d.o.o. Zadar Put Bokanjca 124, 23000 Zadar</izvorni_sadrzaj>
    <derivirana_varijabla naziv="DomainObject.Predmet.ProtustrankaWithAdress_1">TAKMA d.o.o. Zadar Put Bokanjca 124, 23000 Zadar</derivirana_varijabla>
  </DomainObject.Predmet.ProtustrankaWithAdress>
  <DomainObject.Predmet.ProtustrankaWithAdressOIB>
    <izvorni_sadrzaj>TAKMA d.o.o. Zadar, OIB 58339833521, Put Bokanjca 124, 23000 Zadar</izvorni_sadrzaj>
    <derivirana_varijabla naziv="DomainObject.Predmet.ProtustrankaWithAdressOIB_1">TAKMA d.o.o. Zadar, OIB 58339833521, Put Bokanjca 124, 23000 Zadar</derivirana_varijabla>
  </DomainObject.Predmet.ProtustrankaWithAdressOIB>
  <DomainObject.Predmet.ProtustrankaNazivFormated>
    <izvorni_sadrzaj>TAKMA d.o.o. Zadar</izvorni_sadrzaj>
    <derivirana_varijabla naziv="DomainObject.Predmet.ProtustrankaNazivFormated_1">TAKMA d.o.o. Zadar</derivirana_varijabla>
  </DomainObject.Predmet.ProtustrankaNazivFormated>
  <DomainObject.Predmet.ProtustrankaNazivFormatedOIB>
    <izvorni_sadrzaj>TAKMA d.o.o. Zadar, OIB 58339833521</izvorni_sadrzaj>
    <derivirana_varijabla naziv="DomainObject.Predmet.ProtustrankaNazivFormatedOIB_1">TAKMA d.o.o. Zadar, OIB 58339833521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MINI. FINANC. POR. UPRAVA, PU ZADAR; NOZ LJUMEŽAJ; GEALAN d.o.o.; HANŽEKOVIĆ I PARTNERI; ČISTOĆA d.o.o.; HYPO - LEASING KROATIEN</izvorni_sadrzaj>
    <derivirana_varijabla naziv="DomainObject.Predmet.StrankaFormated_1">  REPUBLIKA HRVATSKA, MINI. FINANC. POR. UPRAVA, PU ZADAR; NOZ LJUMEŽAJ; GEALAN d.o.o.; HANŽEKOVIĆ I PARTNERI; ČISTOĆA d.o.o.; HYPO - LEASING KROATIEN</derivirana_varijabla>
  </DomainObject.Predmet.StrankaFormated>
  <DomainObject.Predmet.StrankaFormatedOIB>
    <izvorni_sadrzaj>  REPUBLIKA HRVATSKA, MINI. FINANC. POR. UPRAVA, PU ZADAR; NOZ LJUMEŽAJ; GEALAN d.o.o., OIB 02928376509; HANŽEKOVIĆ I PARTNERI, OIB 85127306373; ČISTOĆA d.o.o., OIB 85584865987; HYPO - LEASING KROATIEN, OIB 87064273078</izvorni_sadrzaj>
    <derivirana_varijabla naziv="DomainObject.Predmet.StrankaFormatedOIB_1">  REPUBLIKA HRVATSKA, MINI. FINANC. POR. UPRAVA, PU ZADAR; NOZ LJUMEŽAJ; GEALAN d.o.o., OIB 02928376509; HANŽEKOVIĆ I PARTNERI, OIB 85127306373; ČISTOĆA d.o.o., OIB 85584865987; HYPO - LEASING KROATIEN, OIB 87064273078</derivirana_varijabla>
  </DomainObject.Predmet.StrankaFormatedOIB>
  <DomainObject.Predmet.StrankaFormatedWithAdress>
    <izvorni_sadrzaj> REPUBLIKA HRVATSKA, MINI. FINANC. POR. UPRAVA, PU ZADAR, 23000 Zadar; NOZ LJUMEŽAJ, FRANKA LISICE 40, Zadar; GEALAN d.o.o., OMLADINSKA 11, 10360 SESVETE; HANŽEKOVIĆ I PARTNERI, RADNIČKA CESTA 22, 10000 Zagreb; ČISTOĆA d.o.o., STJEPANA RADIĆA 33, Zadar; HYPO - LEASING KROATIEN</izvorni_sadrzaj>
    <derivirana_varijabla naziv="DomainObject.Predmet.StrankaFormatedWithAdress_1"> REPUBLIKA HRVATSKA, MINI. FINANC. POR. UPRAVA, PU ZADAR, 23000 Zadar; NOZ LJUMEŽAJ, FRANKA LISICE 40, Zadar; GEALAN d.o.o., OMLADINSKA 11, 10360 SESVETE; HANŽEKOVIĆ I PARTNERI, RADNIČKA CESTA 22, 10000 Zagreb; ČISTOĆA d.o.o., STJEPANA RADIĆA 33, Zadar; HYPO - LEASING KROATIEN</derivirana_varijabla>
  </DomainObject.Predmet.StrankaFormatedWithAdress>
  <DomainObject.Predmet.StrankaFormatedWithAdressOIB>
    <izvorni_sadrzaj> REPUBLIKA HRVATSKA, MINI. FINANC. POR. UPRAVA, PU ZADAR, 23000 Zadar; NOZ LJUMEŽAJ, FRANKA LISICE 40, Zadar; GEALAN d.o.o., OIB 02928376509, OMLADINSKA 11, 10360 SESVETE; HANŽEKOVIĆ I PARTNERI, OIB 85127306373, RADNIČKA CESTA 22, 10000 Zagreb; ČISTOĆA d.o.o., OIB 85584865987, STJEPANA RADIĆA 33, Zadar; HYPO - LEASING KROATIEN, OIB 87064273078</izvorni_sadrzaj>
    <derivirana_varijabla naziv="DomainObject.Predmet.StrankaFormatedWithAdressOIB_1"> REPUBLIKA HRVATSKA, MINI. FINANC. POR. UPRAVA, PU ZADAR, 23000 Zadar; NOZ LJUMEŽAJ, FRANKA LISICE 40, Zadar; GEALAN d.o.o., OIB 02928376509, OMLADINSKA 11, 10360 SESVETE; HANŽEKOVIĆ I PARTNERI, OIB 85127306373, RADNIČKA CESTA 22, 10000 Zagreb; ČISTOĆA d.o.o., OIB 85584865987, STJEPANA RADIĆA 33, Zadar; HYPO - LEASING KROATIEN, OIB 87064273078</derivirana_varijabla>
  </DomainObject.Predmet.StrankaFormatedWithAdressOIB>
  <DomainObject.Predmet.StrankaWithAdress>
    <izvorni_sadrzaj>REPUBLIKA HRVATSKA, MINI. FINANC. POR. UPRAVA, PU ZADAR 23000 Zadar,NOZ LJUMEŽAJ FRANKA LISICE 40,Zadar,GEALAN d.o.o. OMLADINSKA 11,10360 SESVETE,HANŽEKOVIĆ I PARTNERI RADNIČKA CESTA 22,10000 Zagreb,ČISTOĆA d.o.o. STJEPANA RADIĆA 33,Zadar,HYPO - LEASING KROATIEN </izvorni_sadrzaj>
    <derivirana_varijabla naziv="DomainObject.Predmet.StrankaWithAdress_1">REPUBLIKA HRVATSKA, MINI. FINANC. POR. UPRAVA, PU ZADAR 23000 Zadar,NOZ LJUMEŽAJ FRANKA LISICE 40,Zadar,GEALAN d.o.o. OMLADINSKA 11,10360 SESVETE,HANŽEKOVIĆ I PARTNERI RADNIČKA CESTA 22,10000 Zagreb,ČISTOĆA d.o.o. STJEPANA RADIĆA 33,Zadar,HYPO - LEASING KROATIEN </derivirana_varijabla>
  </DomainObject.Predmet.StrankaWithAdress>
  <DomainObject.Predmet.StrankaWithAdressOIB>
    <izvorni_sadrzaj>REPUBLIKA HRVATSKA, MINI. FINANC. POR. UPRAVA, PU ZADAR, 23000 Zadar,NOZ LJUMEŽAJ, FRANKA LISICE 40,Zadar,GEALAN d.o.o., OIB 02928376509, OMLADINSKA 11,10360 SESVETE,HANŽEKOVIĆ I PARTNERI, OIB 85127306373, RADNIČKA CESTA 22,10000 Zagreb,ČISTOĆA d.o.o., OIB 85584865987, STJEPANA RADIĆA 33,Zadar,HYPO - LEASING KROATIEN, OIB 87064273078</izvorni_sadrzaj>
    <derivirana_varijabla naziv="DomainObject.Predmet.StrankaWithAdressOIB_1">REPUBLIKA HRVATSKA, MINI. FINANC. POR. UPRAVA, PU ZADAR, 23000 Zadar,NOZ LJUMEŽAJ, FRANKA LISICE 40,Zadar,GEALAN d.o.o., OIB 02928376509, OMLADINSKA 11,10360 SESVETE,HANŽEKOVIĆ I PARTNERI, OIB 85127306373, RADNIČKA CESTA 22,10000 Zagreb,ČISTOĆA d.o.o., OIB 85584865987, STJEPANA RADIĆA 33,Zadar,HYPO - LEASING KROATIEN, OIB 87064273078</derivirana_varijabla>
  </DomainObject.Predmet.StrankaWithAdressOIB>
  <DomainObject.Predmet.StrankaNazivFormated>
    <izvorni_sadrzaj>REPUBLIKA HRVATSKA, MINI. FINANC. POR. UPRAVA, PU ZADAR,NOZ LJUMEŽAJ,GEALAN d.o.o.,HANŽEKOVIĆ I PARTNERI,ČISTOĆA d.o.o.,HYPO - LEASING KROATIEN</izvorni_sadrzaj>
    <derivirana_varijabla naziv="DomainObject.Predmet.StrankaNazivFormated_1">REPUBLIKA HRVATSKA, MINI. FINANC. POR. UPRAVA, PU ZADAR,NOZ LJUMEŽAJ,GEALAN d.o.o.,HANŽEKOVIĆ I PARTNERI,ČISTOĆA d.o.o.,HYPO - LEASING KROATIEN</derivirana_varijabla>
  </DomainObject.Predmet.StrankaNazivFormated>
  <DomainObject.Predmet.StrankaNazivFormatedOIB>
    <izvorni_sadrzaj>REPUBLIKA HRVATSKA, MINI. FINANC. POR. UPRAVA, PU ZADAR,NOZ LJUMEŽAJ,GEALAN d.o.o., OIB 02928376509,HANŽEKOVIĆ I PARTNERI, OIB 85127306373,ČISTOĆA d.o.o., OIB 85584865987,HYPO - LEASING KROATIEN, OIB 87064273078</izvorni_sadrzaj>
    <derivirana_varijabla naziv="DomainObject.Predmet.StrankaNazivFormatedOIB_1">REPUBLIKA HRVATSKA, MINI. FINANC. POR. UPRAVA, PU ZADAR,NOZ LJUMEŽAJ,GEALAN d.o.o., OIB 02928376509,HANŽEKOVIĆ I PARTNERI, OIB 85127306373,ČISTOĆA d.o.o., OIB 85584865987,HYPO - LEASING KROATIEN, OIB 87064273078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4132598.35</izvorni_sadrzaj>
    <derivirana_varijabla naziv="DomainObject.Predmet.TrenutnaVrijednost_1">4132598.35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Formated>
  <DomainObject.Predmet.StrankaListFormatedOIB>
    <izvorni_sadrzaj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FormatedOIB_1"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FormatedOIB>
  <DomainObject.Predmet.StrankaListFormatedWithAdress>
    <izvorni_sadrzaj>
      <item>REPUBLIKA HRVATSKA, MINI. FINANC. POR. UPRAVA, PU ZADAR, 23000 Zadar</item>
      <item>NOZ LJUMEŽAJ, FRANKA LISICE 40, Zadar</item>
      <item>GEALAN d.o.o., OMLADINSKA 11, 10360 SESVETE</item>
      <item>HANŽEKOVIĆ I PARTNERI, RADNIČKA CESTA 22, 10000 Zagreb</item>
      <item>ČISTOĆA d.o.o., STJEPANA RADIĆA 33, Zadar</item>
      <item>HYPO - LEASING KROATIEN</item>
    </izvorni_sadrzaj>
    <derivirana_varijabla naziv="DomainObject.Predmet.StrankaListFormatedWithAdress_1">
      <item>REPUBLIKA HRVATSKA, MINI. FINANC. POR. UPRAVA, PU ZADAR, 23000 Zadar</item>
      <item>NOZ LJUMEŽAJ, FRANKA LISICE 40, Zadar</item>
      <item>GEALAN d.o.o., OMLADINSKA 11, 10360 SESVETE</item>
      <item>HANŽEKOVIĆ I PARTNERI, RADNIČKA CESTA 22, 10000 Zagreb</item>
      <item>ČISTOĆA d.o.o., STJEPANA RADIĆA 33, Zadar</item>
      <item>HYPO - LEASING KROATIEN</item>
    </derivirana_varijabla>
  </DomainObject.Predmet.StrankaListFormatedWithAdress>
  <DomainObject.Predmet.StrankaListFormatedWithAdressOIB>
    <izvorni_sadrzaj>
      <item>REPUBLIKA HRVATSKA, MINI. FINANC. POR. UPRAVA, PU ZADAR, 23000 Zadar</item>
      <item>NOZ LJUMEŽAJ, FRANKA LISICE 40,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izvorni_sadrzaj>
    <derivirana_varijabla naziv="DomainObject.Predmet.StrankaListFormatedWithAdressOIB_1">
      <item>REPUBLIKA HRVATSKA, MINI. FINANC. POR. UPRAVA, PU ZADAR, 23000 Zadar</item>
      <item>NOZ LJUMEŽAJ, FRANKA LISICE 40,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derivirana_varijabla>
  </DomainObject.Predmet.StrankaListFormatedWithAdressOIB>
  <DomainObject.Predmet.StrankaListNaziv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Naziv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NazivFormated>
  <DomainObject.Predmet.StrankaListNazivFormatedOIB>
    <izvorni_sadrzaj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NazivFormatedOIB_1"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NazivFormatedOIB>
  <DomainObject.Predmet.ProtuStrankaListFormated>
    <izvorni_sadrzaj>
      <item>TAKMA d.o.o. Zadar</item>
    </izvorni_sadrzaj>
    <derivirana_varijabla naziv="DomainObject.Predmet.ProtuStrankaListFormated_1">
      <item>TAKMA d.o.o. Zadar</item>
    </derivirana_varijabla>
  </DomainObject.Predmet.ProtuStrankaListFormated>
  <DomainObject.Predmet.ProtuStrankaListFormatedOIB>
    <izvorni_sadrzaj>
      <item>TAKMA d.o.o. Zadar, OIB 58339833521</item>
    </izvorni_sadrzaj>
    <derivirana_varijabla naziv="DomainObject.Predmet.ProtuStrankaListFormatedOIB_1">
      <item>TAKMA d.o.o. Zadar, OIB 58339833521</item>
    </derivirana_varijabla>
  </DomainObject.Predmet.ProtuStrankaListFormatedOIB>
  <DomainObject.Predmet.ProtuStrankaListFormatedWithAdress>
    <izvorni_sadrzaj>
      <item>TAKMA d.o.o. Zadar, Put Bokanjca 124, 23000 Zadar</item>
    </izvorni_sadrzaj>
    <derivirana_varijabla naziv="DomainObject.Predmet.ProtuStrankaListFormatedWithAdress_1">
      <item>TAKMA d.o.o. Zadar, Put Bokanjca 124, 23000 Zadar</item>
    </derivirana_varijabla>
  </DomainObject.Predmet.ProtuStrankaListFormatedWithAdress>
  <DomainObject.Predmet.ProtuStrankaListFormatedWithAdressOIB>
    <izvorni_sadrzaj>
      <item>TAKMA d.o.o. Zadar, OIB 58339833521, Put Bokanjca 124, 23000 Zadar</item>
    </izvorni_sadrzaj>
    <derivirana_varijabla naziv="DomainObject.Predmet.ProtuStrankaListFormatedWithAdressOIB_1">
      <item>TAKMA d.o.o. Zadar, OIB 58339833521, Put Bokanjca 124, 23000 Zadar</item>
    </derivirana_varijabla>
  </DomainObject.Predmet.ProtuStrankaListFormatedWithAdressOIB>
  <DomainObject.Predmet.ProtuStrankaListNazivFormated>
    <izvorni_sadrzaj>
      <item>TAKMA d.o.o. Zadar</item>
    </izvorni_sadrzaj>
    <derivirana_varijabla naziv="DomainObject.Predmet.ProtuStrankaListNazivFormated_1">
      <item>TAKMA d.o.o. Zadar</item>
    </derivirana_varijabla>
  </DomainObject.Predmet.ProtuStrankaListNazivFormated>
  <DomainObject.Predmet.ProtuStrankaListNazivFormatedOIB>
    <izvorni_sadrzaj>
      <item>TAKMA d.o.o. Zadar, OIB 58339833521</item>
    </izvorni_sadrzaj>
    <derivirana_varijabla naziv="DomainObject.Predmet.ProtuStrankaListNazivFormatedOIB_1">
      <item>TAKMA d.o.o. Zadar, OIB 58339833521</item>
    </derivirana_varijabla>
  </DomainObject.Predmet.ProtuStrankaListNazivFormatedOIB>
  <DomainObject.Predmet.OstaliListFormated>
    <izvorni_sadrzaj>
      <item>Željko Vrkić</item>
      <item>Damir Katić</item>
    </izvorni_sadrzaj>
    <derivirana_varijabla naziv="DomainObject.Predmet.OstaliListFormated_1">
      <item>Željko Vrkić</item>
      <item>Damir Katić</item>
    </derivirana_varijabla>
  </DomainObject.Predmet.OstaliListFormated>
  <DomainObject.Predmet.OstaliListFormatedOIB>
    <izvorni_sadrzaj>
      <item>Željko Vrkić, OIB 11055072755</item>
      <item>Damir Katić</item>
    </izvorni_sadrzaj>
    <derivirana_varijabla naziv="DomainObject.Predmet.OstaliListFormatedOIB_1">
      <item>Željko Vrkić, OIB 11055072755</item>
      <item>Damir Katić</item>
    </derivirana_varijabla>
  </DomainObject.Predmet.OstaliListFormatedOIB>
  <DomainObject.Predmet.OstaliListFormatedWithAdress>
    <izvorni_sadrzaj>
      <item>Željko Vrkić</item>
      <item>Damir Katić, Drniška 22, 10000 Zagreb</item>
    </izvorni_sadrzaj>
    <derivirana_varijabla naziv="DomainObject.Predmet.OstaliListFormatedWithAdress_1">
      <item>Željko Vrkić</item>
      <item>Damir Katić, Drniška 22, 10000 Zagreb</item>
    </derivirana_varijabla>
  </DomainObject.Predmet.OstaliListFormatedWithAdress>
  <DomainObject.Predmet.OstaliListFormatedWithAdressOIB>
    <izvorni_sadrzaj>
      <item>Željko Vrkić, OIB 11055072755</item>
      <item>Damir Katić, Drniška 22, 10000 Zagreb</item>
    </izvorni_sadrzaj>
    <derivirana_varijabla naziv="DomainObject.Predmet.OstaliListFormatedWithAdressOIB_1">
      <item>Željko Vrkić, OIB 11055072755</item>
      <item>Damir Katić, Drniška 22, 10000 Zagreb</item>
    </derivirana_varijabla>
  </DomainObject.Predmet.OstaliListFormatedWithAdressOIB>
  <DomainObject.Predmet.OstaliListNazivFormated>
    <izvorni_sadrzaj>
      <item>Željko Vrkić</item>
      <item>Damir Katić</item>
    </izvorni_sadrzaj>
    <derivirana_varijabla naziv="DomainObject.Predmet.OstaliListNazivFormated_1">
      <item>Željko Vrkić</item>
      <item>Damir Katić</item>
    </derivirana_varijabla>
  </DomainObject.Predmet.OstaliListNazivFormated>
  <DomainObject.Predmet.OstaliListNazivFormatedOIB>
    <izvorni_sadrzaj>
      <item>Željko Vrkić, OIB 11055072755</item>
      <item>Damir Katić</item>
    </izvorni_sadrzaj>
    <derivirana_varijabla naziv="DomainObject.Predmet.OstaliListNazivFormatedOIB_1">
      <item>Željko Vrkić, OIB 11055072755</item>
      <item>Damir Katić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HANŽEKOVIĆ I PARTNERI i dr.</izvorni_sadrzaj>
    <derivirana_varijabla naziv="DomainObject.Predmet.StrankaIDrugi_1">HANŽEKOVIĆ I PARTNERI i dr.</derivirana_varijabla>
  </DomainObject.Predmet.StrankaIDrugi>
  <DomainObject.Predmet.ProtustrankaIDrugi>
    <izvorni_sadrzaj>TAKMA d.o.o. Zadar</izvorni_sadrzaj>
    <derivirana_varijabla naziv="DomainObject.Predmet.ProtustrankaIDrugi_1">TAKMA d.o.o. Zadar</derivirana_varijabla>
  </DomainObject.Predmet.ProtustrankaIDrugi>
  <DomainObject.Predmet.StrankaIDrugiAdressOIB>
    <izvorni_sadrzaj>HANŽEKOVIĆ I PARTNERI, OIB 85127306373, RADNIČKA CESTA 22, 10000 Zagreb i dr.</izvorni_sadrzaj>
    <derivirana_varijabla naziv="DomainObject.Predmet.StrankaIDrugiAdressOIB_1">HANŽEKOVIĆ I PARTNERI, OIB 85127306373, RADNIČKA CESTA 22, 10000 Zagreb i dr.</derivirana_varijabla>
  </DomainObject.Predmet.StrankaIDrugiAdressOIB>
  <DomainObject.Predmet.ProtustrankaIDrugiAdressOIB>
    <izvorni_sadrzaj>TAKMA d.o.o. Zadar, OIB 58339833521, Put Bokanjca 124, 23000 Zadar</izvorni_sadrzaj>
    <derivirana_varijabla naziv="DomainObject.Predmet.ProtustrankaIDrugiAdressOIB_1">TAKMA d.o.o. Zadar, OIB 58339833521, Put Bokanjca 124,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izvorni_sadrzaj>
    <derivirana_varijabla naziv="DomainObject.Predmet.SudioniciListNaziv_1"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derivirana_varijabla>
  </DomainObject.Predmet.SudioniciListNaziv>
  <DomainObject.Predmet.SudioniciListAdressOIB>
    <izvorni_sadrzaj>
      <item>REPUBLIKA HRVATSKA, MINI. FINANC. POR. UPRAVA, PU ZADAR, 23000 Zadar</item>
      <item>TAKMA d.o.o. Zadar, OIB 58339833521, Put Bokanjca 124,23000 Zadar</item>
      <item>Željko Vrkić, OIB 11055072755</item>
      <item>NOZ LJUMEŽAJ, FRANKA LISICE 40,Zadar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izvorni_sadrzaj>
    <derivirana_varijabla naziv="DomainObject.Predmet.SudioniciListAdressOIB_1">
      <item>REPUBLIKA HRVATSKA, MINI. FINANC. POR. UPRAVA, PU ZADAR, 23000 Zadar</item>
      <item>TAKMA d.o.o. Zadar, OIB 58339833521, Put Bokanjca 124,23000 Zadar</item>
      <item>Željko Vrkić, OIB 11055072755</item>
      <item>NOZ LJUMEŽAJ, FRANKA LISICE 40,Zadar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58339833521</item>
      <item>, OIB 11055072755</item>
      <item>, OIB null</item>
      <item>, OIB 02928376509</item>
      <item>, OIB 85127306373</item>
      <item>, OIB 85584865987</item>
      <item>, OIB 87064273078</item>
      <item>, OIB null</item>
    </izvorni_sadrzaj>
    <derivirana_varijabla naziv="DomainObject.Predmet.SudioniciListNazivOIB_1">
      <item>, OIB null</item>
      <item>, OIB 58339833521</item>
      <item>, OIB 11055072755</item>
      <item>, OIB null</item>
      <item>, OIB 02928376509</item>
      <item>, OIB 85127306373</item>
      <item>, OIB 85584865987</item>
      <item>, OIB 87064273078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528</properties:Words>
  <properties:Characters>2840</properties:Characters>
  <properties:Lines>95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2015-10-27T09:20:00Z</dcterms:created>
  <dc:creator>Ardena Bajlo</dc:creator>
  <cp:lastModifiedBy>wsadmin</cp:lastModifiedBy>
  <cp:lastPrinted>2015-09-21T10:36:00Z</cp:lastPrinted>
  <dcterms:modified xmlns:xsi="http://www.w3.org/2001/XMLSchema-instance" xsi:type="dcterms:W3CDTF">2015-10-28T12:24:00Z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