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bdfa" w14:paraId="72cbdfa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B53A08">
        <w:rPr>
          <w:rFonts w:hAnsi="Times New Roman" w:ascii="Times New Roman"/>
          <w:szCs w:val="24"/>
          <w:lang w:val="hr-HR"/>
        </w:rPr>
        <w:t>4</w:t>
      </w:r>
      <w:r w:rsidR="009D79EF">
        <w:rPr>
          <w:rFonts w:hAnsi="Times New Roman" w:ascii="Times New Roman"/>
          <w:szCs w:val="24"/>
          <w:lang w:val="hr-HR"/>
        </w:rPr>
        <w:t>414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9D79EF" w:rsidRPr="009D79EF">
        <w:rPr>
          <w:rFonts w:hAnsi="Times New Roman" w:ascii="Times New Roman"/>
        </w:rPr>
        <w:t>18. SVIBANJ d.o.o., Zagreb, II Praćanska 21, MBS: 080388377, OIB: 14895043500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AD0265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AD0265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EE2614" w:rsidRPr="00EE2614">
        <w:rPr>
          <w:rFonts w:hAnsi="Times New Roman" w:ascii="Times New Roman"/>
        </w:rPr>
        <w:t>18. SVIBANJ d.o.o., Zagreb, II Praćanska 21, MBS: 080388377, OIB: 14895043500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AD0265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AD0265">
        <w:rPr>
          <w:rFonts w:hAnsi="Times New Roman" w:ascii="Times New Roman"/>
          <w:szCs w:val="24"/>
        </w:rPr>
        <w:t>. u 10</w:t>
      </w:r>
      <w:r w:rsidRPr="009F4679">
        <w:rPr>
          <w:rFonts w:hAnsi="Times New Roman" w:ascii="Times New Roman"/>
          <w:szCs w:val="24"/>
        </w:rPr>
        <w:t>,</w:t>
      </w:r>
      <w:r w:rsidR="004376ED" w:rsidRPr="009F4679">
        <w:rPr>
          <w:rFonts w:hAnsi="Times New Roman" w:ascii="Times New Roman"/>
          <w:szCs w:val="24"/>
        </w:rPr>
        <w:t xml:space="preserve">00 sati i  </w:t>
      </w:r>
      <w:r w:rsidR="00EE2614">
        <w:rPr>
          <w:rFonts w:hAnsi="Times New Roman" w:ascii="Times New Roman"/>
          <w:szCs w:val="24"/>
        </w:rPr>
        <w:t>25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455A7C">
        <w:rPr>
          <w:rFonts w:hAnsi="Times New Roman" w:ascii="Times New Roman"/>
          <w:szCs w:val="24"/>
        </w:rPr>
        <w:t>Mateo Erceg u Zagrebu, Radnička cesta 30</w:t>
      </w:r>
      <w:r w:rsidR="00BF4417" w:rsidRPr="009F4679">
        <w:rPr>
          <w:rFonts w:hAnsi="Times New Roman" w:ascii="Times New Roman"/>
          <w:szCs w:val="24"/>
        </w:rPr>
        <w:t>,</w:t>
      </w:r>
      <w:r w:rsidR="008A0A2C" w:rsidRPr="009F4679">
        <w:rPr>
          <w:rFonts w:hAnsi="Times New Roman" w:ascii="Times New Roman"/>
          <w:szCs w:val="24"/>
        </w:rPr>
        <w:t xml:space="preserve"> OIB:</w:t>
      </w:r>
      <w:r w:rsidR="001859C3" w:rsidRPr="009F4679">
        <w:rPr>
          <w:rFonts w:hAnsi="Times New Roman" w:ascii="Times New Roman"/>
          <w:szCs w:val="24"/>
        </w:rPr>
        <w:t xml:space="preserve"> </w:t>
      </w:r>
      <w:r w:rsidR="00455A7C">
        <w:rPr>
          <w:rFonts w:hAnsi="Times New Roman" w:ascii="Times New Roman"/>
          <w:szCs w:val="24"/>
        </w:rPr>
        <w:t>93602617826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EE2614" w:rsidRPr="00EE2614">
        <w:rPr>
          <w:rFonts w:hAnsi="Times New Roman" w:ascii="Times New Roman"/>
        </w:rPr>
        <w:t>18. SVIBANJ d.o.o., Zagreb, II Praćanska 21, MBS: 080388377, OIB: 14895043500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</w:t>
      </w:r>
      <w:r w:rsidR="00AD0265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</w:t>
      </w:r>
      <w:r w:rsidR="00AD0265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AD0265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25F2E" w:rsidRPr="00825F2E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952AE5">
          <w:rPr>
            <w:rFonts w:hAnsi="Times New Roman" w:ascii="Times New Roman"/>
          </w:rPr>
          <w:t>4</w:t>
        </w:r>
        <w:r w:rsidR="00EE2614">
          <w:rPr>
            <w:rFonts w:hAnsi="Times New Roman" w:ascii="Times New Roman"/>
          </w:rPr>
          <w:t>414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55A7C"/>
    <w:rsid w:val="004612D0"/>
    <w:rsid w:val="00495ED5"/>
    <w:rsid w:val="004E1FA2"/>
    <w:rsid w:val="005038B9"/>
    <w:rsid w:val="005217F6"/>
    <w:rsid w:val="00631843"/>
    <w:rsid w:val="006A7D68"/>
    <w:rsid w:val="00825F2E"/>
    <w:rsid w:val="00831A7F"/>
    <w:rsid w:val="008A0A2C"/>
    <w:rsid w:val="008D7665"/>
    <w:rsid w:val="00906F46"/>
    <w:rsid w:val="009237A3"/>
    <w:rsid w:val="00923F04"/>
    <w:rsid w:val="00946696"/>
    <w:rsid w:val="00952AE5"/>
    <w:rsid w:val="00991234"/>
    <w:rsid w:val="009D79EF"/>
    <w:rsid w:val="009F4679"/>
    <w:rsid w:val="00A02786"/>
    <w:rsid w:val="00A516E2"/>
    <w:rsid w:val="00A56EB1"/>
    <w:rsid w:val="00AC5E51"/>
    <w:rsid w:val="00AD0265"/>
    <w:rsid w:val="00B45D43"/>
    <w:rsid w:val="00B4743B"/>
    <w:rsid w:val="00B53A08"/>
    <w:rsid w:val="00BA6C65"/>
    <w:rsid w:val="00BF4417"/>
    <w:rsid w:val="00CC2F6B"/>
    <w:rsid w:val="00D012D1"/>
    <w:rsid w:val="00D65B5B"/>
    <w:rsid w:val="00E22456"/>
    <w:rsid w:val="00E45A83"/>
    <w:rsid w:val="00E476BE"/>
    <w:rsid w:val="00E80772"/>
    <w:rsid w:val="00ED0E6D"/>
    <w:rsid w:val="00EE2614"/>
    <w:rsid w:val="00F03AFC"/>
    <w:rsid w:val="00F10F36"/>
    <w:rsid w:val="00F22D0E"/>
    <w:rsid w:val="00F9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5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F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5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F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4414</izvorni_sadrzaj>
    <derivirana_varijabla naziv="DomainObject.Predmet.Broj_1">4414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St-4414/2015</izvorni_sadrzaj>
    <derivirana_varijabla naziv="DomainObject.Predmet.OznakaBroj_1">St-4414/2015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18. SVIBANJ d.o.o. zastupanog po punomoćniku Vladimir Knezović</izvorni_sadrzaj>
    <derivirana_varijabla naziv="DomainObject.Predmet.ProtustrankaFormated_1">  18. SVIBANJ d.o.o. zastupanog po punomoćniku Vladimir Knezović</derivirana_varijabla>
  </DomainObject.Predmet.ProtustrankaFormated>
  <DomainObject.Predmet.ProtustrankaFormatedOIB>
    <izvorni_sadrzaj>  18. SVIBANJ d.o.o., OIB 14895043500 zastupanog po punomoćniku Vladimir Knezović</izvorni_sadrzaj>
    <derivirana_varijabla naziv="DomainObject.Predmet.ProtustrankaFormatedOIB_1">  18. SVIBANJ d.o.o., OIB 14895043500 zastupanog po punomoćniku Vladimir Knezović</derivirana_varijabla>
  </DomainObject.Predmet.ProtustrankaFormatedOIB>
  <DomainObject.Predmet.ProtustrankaFormatedWithAdress>
    <izvorni_sadrzaj> 18. SVIBANJ d.o.o., II Praćanska 21, 10000 Zagreb zastupanog po punomoćniku Vladimir Knezović</izvorni_sadrzaj>
    <derivirana_varijabla naziv="DomainObject.Predmet.ProtustrankaFormatedWithAdress_1"> 18. SVIBANJ d.o.o., II Praćanska 21, 10000 Zagreb zastupanog po punomoćniku Vladimir Knezović</derivirana_varijabla>
  </DomainObject.Predmet.ProtustrankaFormatedWithAdress>
  <DomainObject.Predmet.ProtustrankaFormatedWithAdressOIB>
    <izvorni_sadrzaj> 18. SVIBANJ d.o.o., OIB 14895043500, II Praćanska 21, 10000 Zagreb zastupanog po punomoćniku Vladimir Knezović</izvorni_sadrzaj>
    <derivirana_varijabla naziv="DomainObject.Predmet.ProtustrankaFormatedWithAdressOIB_1"> 18. SVIBANJ d.o.o., OIB 14895043500, II Praćanska 21, 10000 Zagreb zastupanog po punomoćniku Vladimir Knezović</derivirana_varijabla>
  </DomainObject.Predmet.ProtustrankaFormatedWithAdressOIB>
  <DomainObject.Predmet.ProtustrankaWithAdress>
    <izvorni_sadrzaj>18. SVIBANJ d.o.o. II Praćanska 21, 10000 Zagreb</izvorni_sadrzaj>
    <derivirana_varijabla naziv="DomainObject.Predmet.ProtustrankaWithAdress_1">18. SVIBANJ d.o.o. II Praćanska 21, 10000 Zagreb</derivirana_varijabla>
  </DomainObject.Predmet.ProtustrankaWithAdress>
  <DomainObject.Predmet.ProtustrankaWithAdressOIB>
    <izvorni_sadrzaj>18. SVIBANJ d.o.o., OIB 14895043500, II Praćanska 21, 10000 Zagreb</izvorni_sadrzaj>
    <derivirana_varijabla naziv="DomainObject.Predmet.ProtustrankaWithAdressOIB_1">18. SVIBANJ d.o.o., OIB 14895043500, II Praćanska 21, 10000 Zagreb</derivirana_varijabla>
  </DomainObject.Predmet.ProtustrankaWithAdressOIB>
  <DomainObject.Predmet.ProtustrankaNazivFormated>
    <izvorni_sadrzaj>18. SVIBANJ d.o.o.</izvorni_sadrzaj>
    <derivirana_varijabla naziv="DomainObject.Predmet.ProtustrankaNazivFormated_1">18. SVIBANJ d.o.o.</derivirana_varijabla>
  </DomainObject.Predmet.ProtustrankaNazivFormated>
  <DomainObject.Predmet.ProtustrankaNazivFormatedOIB>
    <izvorni_sadrzaj>18. SVIBANJ d.o.o., OIB 14895043500</izvorni_sadrzaj>
    <derivirana_varijabla naziv="DomainObject.Predmet.ProtustrankaNazivFormatedOIB_1">18. SVIBANJ d.o.o., OIB 14895043500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18. SVIBANJ d.o.o. zastupanog po punomoćniku Vladimir Knezović</item>
    </izvorni_sadrzaj>
    <derivirana_varijabla naziv="DomainObject.Predmet.ProtuStrankaListFormated_1">
      <item>18. SVIBANJ d.o.o. zastupanog po punomoćniku Vladimir Knezović</item>
    </derivirana_varijabla>
  </DomainObject.Predmet.ProtuStrankaListFormated>
  <DomainObject.Predmet.ProtuStrankaListFormatedOIB>
    <izvorni_sadrzaj>
      <item>18. SVIBANJ d.o.o., OIB 14895043500 zastupanog po punomoćniku Vladimir Knezović</item>
    </izvorni_sadrzaj>
    <derivirana_varijabla naziv="DomainObject.Predmet.ProtuStrankaListFormatedOIB_1">
      <item>18. SVIBANJ d.o.o., OIB 14895043500 zastupanog po punomoćniku Vladimir Knezović</item>
    </derivirana_varijabla>
  </DomainObject.Predmet.ProtuStrankaListFormatedOIB>
  <DomainObject.Predmet.ProtuStrankaListFormatedWithAdress>
    <izvorni_sadrzaj>
      <item>18. SVIBANJ d.o.o., II Praćanska 21, 10000 Zagreb zastupanog po punomoćniku Vladimir Knezović</item>
    </izvorni_sadrzaj>
    <derivirana_varijabla naziv="DomainObject.Predmet.ProtuStrankaListFormatedWithAdress_1">
      <item>18. SVIBANJ d.o.o., II Praćanska 21, 10000 Zagreb zastupanog po punomoćniku Vladimir Knezović</item>
    </derivirana_varijabla>
  </DomainObject.Predmet.ProtuStrankaListFormatedWithAdress>
  <DomainObject.Predmet.ProtuStrankaListFormatedWithAdressOIB>
    <izvorni_sadrzaj>
      <item>18. SVIBANJ d.o.o., OIB 14895043500, II Praćanska 21, 10000 Zagreb zastupanog po punomoćniku Vladimir Knezović</item>
    </izvorni_sadrzaj>
    <derivirana_varijabla naziv="DomainObject.Predmet.ProtuStrankaListFormatedWithAdressOIB_1">
      <item>18. SVIBANJ d.o.o., OIB 14895043500, II Praćanska 21, 10000 Zagreb zastupanog po punomoćniku Vladimir Knezović</item>
    </derivirana_varijabla>
  </DomainObject.Predmet.ProtuStrankaListFormatedWithAdressOIB>
  <DomainObject.Predmet.ProtuStrankaListNazivFormated>
    <izvorni_sadrzaj>
      <item>18. SVIBANJ d.o.o.</item>
    </izvorni_sadrzaj>
    <derivirana_varijabla naziv="DomainObject.Predmet.ProtuStrankaListNazivFormated_1">
      <item>18. SVIBANJ d.o.o.</item>
    </derivirana_varijabla>
  </DomainObject.Predmet.ProtuStrankaListNazivFormated>
  <DomainObject.Predmet.ProtuStrankaListNazivFormatedOIB>
    <izvorni_sadrzaj>
      <item>18. SVIBANJ d.o.o., OIB 14895043500</item>
    </izvorni_sadrzaj>
    <derivirana_varijabla naziv="DomainObject.Predmet.ProtuStrankaListNazivFormatedOIB_1">
      <item>18. SVIBANJ d.o.o., OIB 14895043500</item>
    </derivirana_varijabla>
  </DomainObject.Predmet.ProtuStrankaListNazivFormatedOIB>
  <DomainObject.Predmet.OstaliListFormated>
    <izvorni_sadrzaj>
      <item>Vladimir Knezović punomoćnik sudionika u postupku 18. SVIBANJ d.o.o.</item>
    </izvorni_sadrzaj>
    <derivirana_varijabla naziv="DomainObject.Predmet.OstaliListFormated_1">
      <item>Vladimir Knezović punomoćnik sudionika u postupku 18. SVIBANJ d.o.o.</item>
    </derivirana_varijabla>
  </DomainObject.Predmet.OstaliListFormated>
  <DomainObject.Predmet.OstaliListFormatedOIB>
    <izvorni_sadrzaj>
      <item>Vladimir Knezović, OIB 93536978955 punomoćnik sudionika u postupku 18. SVIBANJ d.o.o.</item>
    </izvorni_sadrzaj>
    <derivirana_varijabla naziv="DomainObject.Predmet.OstaliListFormatedOIB_1">
      <item>Vladimir Knezović, OIB 93536978955 punomoćnik sudionika u postupku 18. SVIBANJ d.o.o.</item>
    </derivirana_varijabla>
  </DomainObject.Predmet.OstaliListFormatedOIB>
  <DomainObject.Predmet.OstaliListFormatedWithAdress>
    <izvorni_sadrzaj>
      <item>Vladimir Knezović, Ulica Milana Rešetara 38, 10000 Zagreb punomoćnik sudionika u postupku 18. SVIBANJ d.o.o.</item>
    </izvorni_sadrzaj>
    <derivirana_varijabla naziv="DomainObject.Predmet.OstaliListFormatedWithAdress_1">
      <item>Vladimir Knezović, Ulica Milana Rešetara 38, 10000 Zagreb punomoćnik sudionika u postupku 18. SVIBANJ d.o.o.</item>
    </derivirana_varijabla>
  </DomainObject.Predmet.OstaliListFormatedWithAdress>
  <DomainObject.Predmet.OstaliListFormatedWithAdressOIB>
    <izvorni_sadrzaj>
      <item>Vladimir Knezović, OIB 93536978955, Ulica Milana Rešetara 38, 10000 Zagreb punomoćnik sudionika u postupku 18. SVIBANJ d.o.o.</item>
    </izvorni_sadrzaj>
    <derivirana_varijabla naziv="DomainObject.Predmet.OstaliListFormatedWithAdressOIB_1">
      <item>Vladimir Knezović, OIB 93536978955, Ulica Milana Rešetara 38, 10000 Zagreb punomoćnik sudionika u postupku 18. SVIBANJ d.o.o.</item>
    </derivirana_varijabla>
  </DomainObject.Predmet.OstaliListFormatedWithAdressOIB>
  <DomainObject.Predmet.OstaliListNazivFormated>
    <izvorni_sadrzaj>
      <item>Vladimir Knezović</item>
    </izvorni_sadrzaj>
    <derivirana_varijabla naziv="DomainObject.Predmet.OstaliListNazivFormated_1">
      <item>Vladimir Knezović</item>
    </derivirana_varijabla>
  </DomainObject.Predmet.OstaliListNazivFormated>
  <DomainObject.Predmet.OstaliListNazivFormatedOIB>
    <izvorni_sadrzaj>
      <item>Vladimir Knezović, OIB 93536978955</item>
    </izvorni_sadrzaj>
    <derivirana_varijabla naziv="DomainObject.Predmet.OstaliListNazivFormatedOIB_1">
      <item>Vladimir Knezović, OIB 93536978955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18. SVIBANJ d.o.o.</izvorni_sadrzaj>
    <derivirana_varijabla naziv="DomainObject.Predmet.ProtustrankaIDrugi_1">18. SVIBANJ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18. SVIBANJ d.o.o., OIB 14895043500, II Praćanska 21, 10000 Zagreb</izvorni_sadrzaj>
    <derivirana_varijabla naziv="DomainObject.Predmet.ProtustrankaIDrugiAdressOIB_1">18. SVIBANJ d.o.o., OIB 14895043500, II Praćanska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18. SVIBANJ d.o.o.</item>
      <item>FINA Regionalni centar Zagreb</item>
      <item>Vladimir Knezović</item>
    </izvorni_sadrzaj>
    <derivirana_varijabla naziv="DomainObject.Predmet.SudioniciListNaziv_1">
      <item>18. SVIBANJ d.o.o.</item>
      <item>FINA Regionalni centar Zagreb</item>
      <item>Vladimir Knezović</item>
    </derivirana_varijabla>
  </DomainObject.Predmet.SudioniciListNaziv>
  <DomainObject.Predmet.SudioniciListAdressOIB>
    <izvorni_sadrzaj>
      <item>18. SVIBANJ d.o.o., OIB 14895043500, II Praćanska 21,10000 Zagreb</item>
      <item>FINA Regionalni centar Zagreb, OIB 85821130368, Trg svibanjskih žrtava 1995. 1,10000 Zagreb</item>
      <item>Vladimir Knezović, OIB 93536978955, Ulica Milana Rešetara 38,10000 Zagreb</item>
    </izvorni_sadrzaj>
    <derivirana_varijabla naziv="DomainObject.Predmet.SudioniciListAdressOIB_1">
      <item>18. SVIBANJ d.o.o., OIB 14895043500, II Praćanska 21,10000 Zagreb</item>
      <item>FINA Regionalni centar Zagreb, OIB 85821130368, Trg svibanjskih žrtava 1995. 1,10000 Zagreb</item>
      <item>Vladimir Knezović, OIB 93536978955, Ulica Milana Rešetara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14895043500</item>
      <item>, OIB 85821130368</item>
      <item>, OIB 93536978955</item>
    </izvorni_sadrzaj>
    <derivirana_varijabla naziv="DomainObject.Predmet.SudioniciListNazivOIB_1">
      <item>, OIB 14895043500</item>
      <item>, OIB 85821130368</item>
      <item>, OIB 93536978955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D3EB8-8CEA-4406-8FB0-DBDD53B3A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2088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2016-04-08T07:30:00Z</dcterms:created>
  <dc:creator>Ksenija Nol</dc:creator>
  <cp:lastModifiedBy>Ksenija Nol</cp:lastModifiedBy>
  <cp:lastPrinted>2016-04-08T08:26:00Z</cp:lastPrinted>
  <dcterms:modified xmlns:xsi="http://www.w3.org/2001/XMLSchema-instance" xsi:type="dcterms:W3CDTF">2016-04-08T08:26:00Z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