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89b7" w14:paraId="22489b7" w:rsidRDefault="002D49EC" w:rsidP="003F6C53" w:rsidR="002D49EC" w:rsidRPr="00FC301A">
      <w:pPr>
        <w15:collapsed w:val="false"/>
      </w:pPr>
      <w:bookmarkStart w:name="_GoBack" w:id="0"/>
      <w:bookmarkEnd w:id="0"/>
    </w:p>
    <w:p w:rsidRDefault="00FE4E4C" w:rsidP="003F6C53" w:rsidR="00FE4E4C" w:rsidRPr="00FC301A"/>
    <w:p w:rsidRDefault="00721F79" w:rsidP="004B557B" w:rsidR="00721F79" w:rsidRPr="00FC301A"/>
    <w:p w:rsidRDefault="00721F79" w:rsidP="00721F79" w:rsidR="00721F79" w:rsidRPr="00FC301A">
      <w:r w:rsidRPr="00FC301A">
        <w:t>REPUBLIKA HRVATSKA</w:t>
      </w:r>
    </w:p>
    <w:p w:rsidRDefault="00721F79" w:rsidP="00721F79" w:rsidR="002B5525" w:rsidRPr="00FC301A">
      <w:r w:rsidRPr="00FC301A">
        <w:t>TRGOVAČKI SUD U ZADRU</w:t>
      </w:r>
      <w:r w:rsidRPr="00FC301A">
        <w:tab/>
      </w:r>
    </w:p>
    <w:p w:rsidRDefault="002B5525" w:rsidP="00794305" w:rsidR="002B5525" w:rsidRPr="00FC301A">
      <w:pPr>
        <w:rPr>
          <w:bCs/>
        </w:rPr>
      </w:pPr>
      <w:r w:rsidRPr="00FC301A">
        <w:rPr>
          <w:bCs/>
        </w:rPr>
        <w:t>Dr. Franje Tuđmana 35</w:t>
      </w:r>
      <w:r w:rsidR="00721F79" w:rsidRPr="00FC301A">
        <w:rPr>
          <w:bCs/>
        </w:rPr>
        <w:tab/>
      </w:r>
      <w:r w:rsidR="00721F79" w:rsidRPr="00FC301A">
        <w:rPr>
          <w:bCs/>
        </w:rPr>
        <w:tab/>
      </w:r>
      <w:r w:rsidR="00721F79" w:rsidRPr="00FC301A">
        <w:rPr>
          <w:bCs/>
        </w:rPr>
        <w:tab/>
      </w:r>
      <w:r w:rsidR="00721F79" w:rsidRPr="00FC301A">
        <w:rPr>
          <w:bCs/>
        </w:rPr>
        <w:tab/>
      </w:r>
      <w:r w:rsidR="00721F79" w:rsidRPr="00FC301A">
        <w:rPr>
          <w:bCs/>
        </w:rPr>
        <w:tab/>
      </w:r>
    </w:p>
    <w:p w:rsidRDefault="003727FA" w:rsidP="00794305" w:rsidR="003727FA">
      <w:pPr>
        <w:rPr>
          <w:bCs/>
        </w:rPr>
      </w:pPr>
    </w:p>
    <w:p w:rsidRDefault="00A06BD2" w:rsidP="00794305" w:rsidR="00A06BD2" w:rsidRPr="00FC301A">
      <w:pPr>
        <w:rPr>
          <w:bCs/>
        </w:rPr>
      </w:pPr>
    </w:p>
    <w:p w:rsidRDefault="0013641B" w:rsidP="00AA1AD1" w:rsidR="00AA1AD1" w:rsidRPr="00FC301A">
      <w:pPr>
        <w:jc w:val="center"/>
      </w:pPr>
      <w:r w:rsidRPr="00FC301A">
        <w:t>U  I M E  R E P U B L I K E</w:t>
      </w:r>
      <w:r w:rsidR="00AA1AD1" w:rsidRPr="00FC301A">
        <w:t xml:space="preserve">  </w:t>
      </w:r>
      <w:r w:rsidRPr="00FC301A">
        <w:t xml:space="preserve"> </w:t>
      </w:r>
      <w:r w:rsidR="00AA1AD1" w:rsidRPr="00FC301A">
        <w:t>H R V A T S K</w:t>
      </w:r>
      <w:r w:rsidR="00D40213" w:rsidRPr="00FC301A">
        <w:t xml:space="preserve"> </w:t>
      </w:r>
      <w:r w:rsidRPr="00FC301A">
        <w:t>E</w:t>
      </w:r>
      <w:r w:rsidR="00AA1AD1" w:rsidRPr="00FC301A">
        <w:t xml:space="preserve"> </w:t>
      </w:r>
    </w:p>
    <w:p w:rsidRDefault="005A3991" w:rsidP="00721F79" w:rsidR="005A3991" w:rsidRPr="00FC301A"/>
    <w:p w:rsidRDefault="00721F79" w:rsidP="00360AB6" w:rsidR="00721F79" w:rsidRPr="00FC301A">
      <w:pPr>
        <w:jc w:val="center"/>
      </w:pPr>
      <w:r w:rsidRPr="00FC301A">
        <w:t>R J E Š E N J E</w:t>
      </w:r>
    </w:p>
    <w:p w:rsidRDefault="002B5525" w:rsidP="00721F79" w:rsidR="002B5525" w:rsidRPr="00FC301A">
      <w:pPr>
        <w:jc w:val="both"/>
      </w:pPr>
    </w:p>
    <w:p w:rsidRDefault="00794305" w:rsidP="0017204D" w:rsidR="009C70B8" w:rsidRPr="00FC301A">
      <w:pPr>
        <w:ind w:firstLine="708"/>
        <w:jc w:val="both"/>
        <w:rPr>
          <w:bCs/>
        </w:rPr>
      </w:pPr>
      <w:r w:rsidRPr="00FC301A">
        <w:t xml:space="preserve">Trgovački sud u Zadru, </w:t>
      </w:r>
      <w:r w:rsidR="00360AB6" w:rsidRPr="00FC301A">
        <w:t>po s</w:t>
      </w:r>
      <w:r w:rsidR="000F3E74" w:rsidRPr="00FC301A">
        <w:t>utkinji Ani Markač,</w:t>
      </w:r>
      <w:r w:rsidR="00360AB6" w:rsidRPr="00FC301A">
        <w:t xml:space="preserve"> povodom prijedloga za otvaranje stečajnog postupka nad dužnikom</w:t>
      </w:r>
      <w:r w:rsidR="00FC301A" w:rsidRPr="00FC301A">
        <w:t xml:space="preserve"> ANTUN TRADE j.d.o.o. za trgovinu i usluge, Kistanje, Dubrovačka ulica 1, OIB:32939044917</w:t>
      </w:r>
      <w:r w:rsidR="00061874" w:rsidRPr="00FC301A">
        <w:t>,</w:t>
      </w:r>
      <w:r w:rsidR="00253C2C" w:rsidRPr="00FC301A">
        <w:rPr>
          <w:bCs/>
        </w:rPr>
        <w:t xml:space="preserve"> dana </w:t>
      </w:r>
      <w:r w:rsidR="00FC301A">
        <w:rPr>
          <w:bCs/>
        </w:rPr>
        <w:t>2</w:t>
      </w:r>
      <w:r w:rsidR="00061874" w:rsidRPr="00FC301A">
        <w:rPr>
          <w:bCs/>
        </w:rPr>
        <w:t>6</w:t>
      </w:r>
      <w:r w:rsidR="0017204D" w:rsidRPr="00FC301A">
        <w:rPr>
          <w:bCs/>
        </w:rPr>
        <w:t xml:space="preserve">. </w:t>
      </w:r>
      <w:r w:rsidR="00061874" w:rsidRPr="00FC301A">
        <w:rPr>
          <w:bCs/>
        </w:rPr>
        <w:t>srpnja</w:t>
      </w:r>
      <w:r w:rsidR="0017204D" w:rsidRPr="00FC301A">
        <w:rPr>
          <w:bCs/>
        </w:rPr>
        <w:t xml:space="preserve"> 2018.</w:t>
      </w:r>
    </w:p>
    <w:p w:rsidRDefault="00253C2C" w:rsidP="0017204D" w:rsidR="00253C2C">
      <w:pPr>
        <w:ind w:firstLine="708"/>
        <w:jc w:val="both"/>
      </w:pPr>
    </w:p>
    <w:p w:rsidRDefault="00A06BD2" w:rsidP="0017204D" w:rsidR="00A06BD2" w:rsidRPr="00FC301A">
      <w:pPr>
        <w:ind w:firstLine="708"/>
        <w:jc w:val="both"/>
      </w:pPr>
    </w:p>
    <w:p w:rsidRDefault="00721F79" w:rsidP="00721F79" w:rsidR="00721F79" w:rsidRPr="00FC301A">
      <w:pPr>
        <w:jc w:val="center"/>
      </w:pPr>
      <w:r w:rsidRPr="00FC301A">
        <w:t>r i j e š i o  j e</w:t>
      </w:r>
    </w:p>
    <w:p w:rsidRDefault="00D44689" w:rsidP="0063724D" w:rsidR="00D44689" w:rsidRPr="00FC301A"/>
    <w:p w:rsidRDefault="00061874" w:rsidP="00061874" w:rsidR="003727FA" w:rsidRPr="00FC301A">
      <w:pPr>
        <w:jc w:val="both"/>
      </w:pPr>
      <w:r w:rsidRPr="00FC301A">
        <w:t xml:space="preserve">I. </w:t>
      </w:r>
      <w:r w:rsidRPr="00FC301A">
        <w:tab/>
      </w:r>
      <w:r w:rsidR="0013641B" w:rsidRPr="00FC301A">
        <w:t xml:space="preserve">Obustavlja se stečajni postupak nad dužnikom </w:t>
      </w:r>
      <w:r w:rsidR="00FC301A" w:rsidRPr="00FC301A">
        <w:t>ANTUN TRADE j.d.o.o. za trgovinu i usluge, Kistanje, Dubrovačka ulica 1, OIB:32939044917</w:t>
      </w:r>
      <w:r w:rsidR="00FC301A">
        <w:t>.</w:t>
      </w:r>
    </w:p>
    <w:p w:rsidRDefault="00A06BD2" w:rsidP="00061874" w:rsidR="00A06BD2">
      <w:pPr>
        <w:jc w:val="both"/>
      </w:pPr>
    </w:p>
    <w:p w:rsidRDefault="00061874" w:rsidP="00061874" w:rsidR="00061874" w:rsidRPr="00FC301A">
      <w:pPr>
        <w:jc w:val="both"/>
      </w:pPr>
      <w:r w:rsidRPr="00FC301A">
        <w:t xml:space="preserve">II. </w:t>
      </w:r>
      <w:r w:rsidRPr="00FC301A">
        <w:tab/>
        <w:t>Ročište u prethodnom postupku određeno za dan 2</w:t>
      </w:r>
      <w:r w:rsidR="00FC301A">
        <w:t>4. kolovoza 2018. u 9,20</w:t>
      </w:r>
      <w:r w:rsidRPr="00FC301A">
        <w:t xml:space="preserve"> sati neće se održati. </w:t>
      </w:r>
    </w:p>
    <w:p w:rsidRDefault="00061874" w:rsidP="0013641B" w:rsidR="00061874" w:rsidRPr="00FC301A">
      <w:pPr>
        <w:jc w:val="both"/>
      </w:pPr>
    </w:p>
    <w:p w:rsidRDefault="00721F79" w:rsidP="00721F79" w:rsidR="00721F79" w:rsidRPr="00FC301A">
      <w:pPr>
        <w:jc w:val="center"/>
      </w:pPr>
      <w:r w:rsidRPr="00FC301A">
        <w:t>Obrazloženje</w:t>
      </w:r>
    </w:p>
    <w:p w:rsidRDefault="003210DC" w:rsidP="00721F79" w:rsidR="003210DC" w:rsidRPr="00FC301A">
      <w:pPr>
        <w:jc w:val="center"/>
      </w:pPr>
    </w:p>
    <w:p w:rsidRDefault="003727FA" w:rsidP="00CF5381" w:rsidR="00253C2C" w:rsidRPr="00FC301A">
      <w:pPr>
        <w:jc w:val="both"/>
      </w:pPr>
      <w:r w:rsidRPr="00FC301A">
        <w:tab/>
        <w:t>Nad uvodno označenom pravnom osobom Financijska agencija (nada</w:t>
      </w:r>
      <w:r w:rsidR="00A06BD2">
        <w:t>lje FINA), RC Split, Podružnica Šibenik</w:t>
      </w:r>
      <w:r w:rsidR="00CF5381" w:rsidRPr="00FC301A">
        <w:t xml:space="preserve">, </w:t>
      </w:r>
      <w:r w:rsidR="00A06BD2">
        <w:t xml:space="preserve">11. srpnja </w:t>
      </w:r>
      <w:r w:rsidR="0017204D" w:rsidRPr="00FC301A">
        <w:t>201</w:t>
      </w:r>
      <w:r w:rsidR="00CF5381" w:rsidRPr="00FC301A">
        <w:t>8. Trgovačkom sudu u Zadru</w:t>
      </w:r>
      <w:r w:rsidR="00A06BD2">
        <w:t>, Stalnoj službi u Šibeniku,</w:t>
      </w:r>
      <w:r w:rsidR="00CF5381" w:rsidRPr="00FC301A">
        <w:t xml:space="preserve"> </w:t>
      </w:r>
      <w:r w:rsidRPr="00FC301A">
        <w:t xml:space="preserve">podnijela je prijedlog za otvaranje stečajnog postupka. </w:t>
      </w:r>
    </w:p>
    <w:p w:rsidRDefault="00A06BD2" w:rsidP="00CF5381" w:rsidR="00A06BD2">
      <w:pPr>
        <w:ind w:firstLine="708"/>
        <w:jc w:val="both"/>
      </w:pPr>
    </w:p>
    <w:p w:rsidRDefault="003727FA" w:rsidP="00CF5381" w:rsidR="00253C2C" w:rsidRPr="00FC301A">
      <w:pPr>
        <w:ind w:firstLine="708"/>
        <w:jc w:val="both"/>
      </w:pPr>
      <w:r w:rsidRPr="00FC301A">
        <w:t>Prijedlog je podnesen temeljem čl. 110. st. 1. Stečajnog zakona (Na</w:t>
      </w:r>
      <w:r w:rsidR="00253C2C" w:rsidRPr="00FC301A">
        <w:t>rodne novine broj 71/</w:t>
      </w:r>
      <w:r w:rsidR="00CF5381" w:rsidRPr="00FC301A">
        <w:t>20</w:t>
      </w:r>
      <w:r w:rsidR="00253C2C" w:rsidRPr="00FC301A">
        <w:t>15</w:t>
      </w:r>
      <w:r w:rsidR="00CF5381" w:rsidRPr="00FC301A">
        <w:t xml:space="preserve"> i 104/2017</w:t>
      </w:r>
      <w:r w:rsidRPr="00FC301A">
        <w:t xml:space="preserve">; dalje SZ) jer je dužnik na dan </w:t>
      </w:r>
      <w:r w:rsidR="00A06BD2">
        <w:t xml:space="preserve">5. srpnja 2018. </w:t>
      </w:r>
      <w:r w:rsidRPr="00FC301A">
        <w:t xml:space="preserve">u Očevidniku redoslijeda osnove za plaćanje imao evidentirane neizvršene osnove za plaćanje u neprekinutom razdoblju od 120 dana u ukupnom iznosu od </w:t>
      </w:r>
      <w:r w:rsidR="00A06BD2">
        <w:t xml:space="preserve">22.347,04 </w:t>
      </w:r>
      <w:r w:rsidRPr="00FC301A">
        <w:t xml:space="preserve">kn. </w:t>
      </w:r>
    </w:p>
    <w:p w:rsidRDefault="00A06BD2" w:rsidP="00CF5381" w:rsidR="00A06BD2">
      <w:pPr>
        <w:ind w:firstLine="708"/>
        <w:jc w:val="both"/>
      </w:pPr>
    </w:p>
    <w:p w:rsidRDefault="003727FA" w:rsidP="00CF5381" w:rsidR="00253C2C" w:rsidRPr="00FC301A">
      <w:pPr>
        <w:ind w:firstLine="708"/>
        <w:jc w:val="both"/>
      </w:pPr>
      <w:r w:rsidRPr="00FC301A">
        <w:t>Trgovački sud u Zadru je rješenjem poslovni broj St-</w:t>
      </w:r>
      <w:r w:rsidR="00CF5381" w:rsidRPr="00FC301A">
        <w:t>2</w:t>
      </w:r>
      <w:r w:rsidR="00A06BD2">
        <w:t xml:space="preserve">37/2018-5 od 17. srpnja 2018. </w:t>
      </w:r>
      <w:r w:rsidRPr="00FC301A">
        <w:t xml:space="preserve">  pokrenuo prethodni postupak za otvaranje stečajnog postupka u odnosu na predmetnog dužnika.  </w:t>
      </w:r>
    </w:p>
    <w:p w:rsidRDefault="00A06BD2" w:rsidP="00CF5381" w:rsidR="00A06BD2">
      <w:pPr>
        <w:pStyle w:val="Tijeloteksta"/>
        <w:ind w:firstLine="708"/>
        <w:rPr>
          <w:szCs w:val="24"/>
        </w:rPr>
      </w:pPr>
    </w:p>
    <w:p w:rsidRDefault="00B0466A" w:rsidP="00CF5381" w:rsidR="00253C2C" w:rsidRPr="00FC301A">
      <w:pPr>
        <w:pStyle w:val="Tijeloteksta"/>
        <w:ind w:firstLine="708"/>
        <w:rPr>
          <w:szCs w:val="24"/>
        </w:rPr>
      </w:pPr>
      <w:r w:rsidRPr="00FC301A">
        <w:rPr>
          <w:szCs w:val="24"/>
        </w:rPr>
        <w:t xml:space="preserve">Sud je </w:t>
      </w:r>
      <w:r w:rsidR="00A06BD2">
        <w:rPr>
          <w:szCs w:val="24"/>
        </w:rPr>
        <w:t>20</w:t>
      </w:r>
      <w:r w:rsidR="00CF5381" w:rsidRPr="00FC301A">
        <w:rPr>
          <w:szCs w:val="24"/>
        </w:rPr>
        <w:t xml:space="preserve">. srpnja 2018. </w:t>
      </w:r>
      <w:r w:rsidRPr="00FC301A">
        <w:rPr>
          <w:szCs w:val="24"/>
        </w:rPr>
        <w:t>zaprimio</w:t>
      </w:r>
      <w:r w:rsidR="00CF5381" w:rsidRPr="00FC301A">
        <w:rPr>
          <w:szCs w:val="24"/>
        </w:rPr>
        <w:t xml:space="preserve"> potvrdu o blokadi računa i novčanih sredstava ovršenika tj. dužnika </w:t>
      </w:r>
      <w:r w:rsidR="00A06BD2" w:rsidRPr="00FC301A">
        <w:rPr>
          <w:szCs w:val="24"/>
        </w:rPr>
        <w:t>ANTUN TRADE j.d.o.o. za trgovinu i usluge, Kistanje, Dubrovačka ulica 1, OIB:32939044917</w:t>
      </w:r>
      <w:r w:rsidR="00A06BD2">
        <w:rPr>
          <w:szCs w:val="24"/>
        </w:rPr>
        <w:t xml:space="preserve">, </w:t>
      </w:r>
      <w:r w:rsidR="00CF5381" w:rsidRPr="00FC301A">
        <w:rPr>
          <w:szCs w:val="24"/>
        </w:rPr>
        <w:t>Financijske</w:t>
      </w:r>
      <w:r w:rsidRPr="00FC301A">
        <w:rPr>
          <w:szCs w:val="24"/>
        </w:rPr>
        <w:t xml:space="preserve"> agencije </w:t>
      </w:r>
      <w:r w:rsidR="00CF5381" w:rsidRPr="00FC301A">
        <w:rPr>
          <w:szCs w:val="24"/>
        </w:rPr>
        <w:t>od</w:t>
      </w:r>
      <w:r w:rsidR="003727FA" w:rsidRPr="00FC301A">
        <w:rPr>
          <w:szCs w:val="24"/>
        </w:rPr>
        <w:t xml:space="preserve"> </w:t>
      </w:r>
      <w:r w:rsidR="00A06BD2">
        <w:rPr>
          <w:szCs w:val="24"/>
        </w:rPr>
        <w:t>19</w:t>
      </w:r>
      <w:r w:rsidR="003727FA" w:rsidRPr="00FC301A">
        <w:rPr>
          <w:szCs w:val="24"/>
        </w:rPr>
        <w:t xml:space="preserve">. </w:t>
      </w:r>
      <w:r w:rsidR="00CF5381" w:rsidRPr="00FC301A">
        <w:rPr>
          <w:szCs w:val="24"/>
        </w:rPr>
        <w:t>srpnja</w:t>
      </w:r>
      <w:r w:rsidR="003727FA" w:rsidRPr="00FC301A">
        <w:rPr>
          <w:szCs w:val="24"/>
        </w:rPr>
        <w:t xml:space="preserve"> 2018</w:t>
      </w:r>
      <w:r w:rsidR="00CF5381" w:rsidRPr="00FC301A">
        <w:rPr>
          <w:szCs w:val="24"/>
        </w:rPr>
        <w:t>.</w:t>
      </w:r>
      <w:r w:rsidR="003727FA" w:rsidRPr="00FC301A">
        <w:rPr>
          <w:szCs w:val="24"/>
        </w:rPr>
        <w:t xml:space="preserve"> iz koje proizlazi da na dan izdavanja potvrde </w:t>
      </w:r>
      <w:r w:rsidR="00CF5381" w:rsidRPr="00FC301A">
        <w:rPr>
          <w:szCs w:val="24"/>
        </w:rPr>
        <w:t>(</w:t>
      </w:r>
      <w:r w:rsidR="00A06BD2">
        <w:rPr>
          <w:szCs w:val="24"/>
        </w:rPr>
        <w:t>19</w:t>
      </w:r>
      <w:r w:rsidR="003727FA" w:rsidRPr="00FC301A">
        <w:rPr>
          <w:szCs w:val="24"/>
        </w:rPr>
        <w:t xml:space="preserve">. </w:t>
      </w:r>
      <w:r w:rsidR="00CF5381" w:rsidRPr="00FC301A">
        <w:rPr>
          <w:szCs w:val="24"/>
        </w:rPr>
        <w:t>srpnja</w:t>
      </w:r>
      <w:r w:rsidR="003727FA" w:rsidRPr="00FC301A">
        <w:rPr>
          <w:szCs w:val="24"/>
        </w:rPr>
        <w:t xml:space="preserve"> 2018.</w:t>
      </w:r>
      <w:r w:rsidR="00CF5381" w:rsidRPr="00FC301A">
        <w:rPr>
          <w:szCs w:val="24"/>
        </w:rPr>
        <w:t xml:space="preserve">) </w:t>
      </w:r>
      <w:r w:rsidR="003727FA" w:rsidRPr="00FC301A">
        <w:rPr>
          <w:szCs w:val="24"/>
        </w:rPr>
        <w:t xml:space="preserve">nepodmirene obveze u Očevidniku redoslijeda osnove za plaćanje istoga iznose 0,00 kn. </w:t>
      </w:r>
    </w:p>
    <w:p w:rsidRDefault="00A06BD2" w:rsidP="00CF5381" w:rsidR="00A06BD2">
      <w:pPr>
        <w:ind w:firstLine="708"/>
        <w:jc w:val="both"/>
      </w:pPr>
    </w:p>
    <w:p w:rsidRDefault="003727FA" w:rsidP="00CF5381" w:rsidR="00253C2C" w:rsidRPr="00FC301A">
      <w:pPr>
        <w:ind w:firstLine="708"/>
        <w:jc w:val="both"/>
      </w:pPr>
      <w:r w:rsidRPr="00FC301A">
        <w:t xml:space="preserve">Prema odredbi članka 128. stavak 9. SZ-a, ako dužnik do završetka prethodnog postupka postane sposoban za plaćanje, sud će postupak obustaviti. </w:t>
      </w:r>
    </w:p>
    <w:p w:rsidRDefault="00A06BD2" w:rsidP="003727FA" w:rsidR="00A06BD2">
      <w:pPr>
        <w:ind w:firstLine="708"/>
        <w:jc w:val="both"/>
      </w:pPr>
    </w:p>
    <w:p w:rsidRDefault="003727FA" w:rsidP="003727FA" w:rsidR="00CF5381" w:rsidRPr="00FC301A">
      <w:pPr>
        <w:ind w:firstLine="708"/>
        <w:jc w:val="both"/>
      </w:pPr>
      <w:r w:rsidRPr="00FC301A">
        <w:lastRenderedPageBreak/>
        <w:t xml:space="preserve">Kako je temeljem potvrde FINA-e o blokadi računa i novčanih sredstava ovršenika od </w:t>
      </w:r>
      <w:r w:rsidR="00A06BD2">
        <w:t>19</w:t>
      </w:r>
      <w:r w:rsidRPr="00FC301A">
        <w:t xml:space="preserve">. </w:t>
      </w:r>
      <w:r w:rsidR="00CF5381" w:rsidRPr="00FC301A">
        <w:t>srpnja</w:t>
      </w:r>
      <w:r w:rsidR="0017204D" w:rsidRPr="00FC301A">
        <w:t xml:space="preserve"> 2018. s</w:t>
      </w:r>
      <w:r w:rsidRPr="00FC301A">
        <w:t>ud utvrdio da je dužnik postao sposoban za plaćanje, to je temeljem odredbe članka 128. stavka 9. SZ-a riješeno kao u izreci ovog rješenja.</w:t>
      </w:r>
    </w:p>
    <w:p w:rsidRDefault="003727FA" w:rsidP="003727FA" w:rsidR="003727FA" w:rsidRPr="00FC301A">
      <w:pPr>
        <w:ind w:firstLine="708"/>
        <w:jc w:val="both"/>
      </w:pPr>
      <w:r w:rsidRPr="00FC301A">
        <w:t xml:space="preserve"> </w:t>
      </w:r>
    </w:p>
    <w:p w:rsidRDefault="00721F79" w:rsidP="0013641B" w:rsidR="00794305" w:rsidRPr="00FC301A">
      <w:pPr>
        <w:jc w:val="center"/>
      </w:pPr>
      <w:r w:rsidRPr="00FC301A">
        <w:t>U Zadru</w:t>
      </w:r>
      <w:r w:rsidR="004F1B1E" w:rsidRPr="00FC301A">
        <w:t xml:space="preserve"> </w:t>
      </w:r>
      <w:r w:rsidR="00FC301A">
        <w:t>2</w:t>
      </w:r>
      <w:r w:rsidR="00CF5381" w:rsidRPr="00FC301A">
        <w:t>6. srpnja</w:t>
      </w:r>
      <w:r w:rsidR="00E92FDC" w:rsidRPr="00FC301A">
        <w:t xml:space="preserve"> </w:t>
      </w:r>
      <w:r w:rsidR="004041C0" w:rsidRPr="00FC301A">
        <w:t>2018.</w:t>
      </w:r>
    </w:p>
    <w:p w:rsidRDefault="002E0681" w:rsidP="002E0681" w:rsidR="002E0681" w:rsidRPr="00FC301A"/>
    <w:p w:rsidRDefault="00B0466A" w:rsidP="002E0681" w:rsidR="00B0466A" w:rsidRPr="00FC301A"/>
    <w:p w:rsidRDefault="00B0466A" w:rsidP="00B0466A" w:rsidR="00B0466A" w:rsidRPr="00FC301A">
      <w:r w:rsidRPr="00FC301A">
        <w:t>Za točnost otpravka-ovlaštena službenica</w:t>
      </w:r>
      <w:r w:rsidRPr="00FC301A">
        <w:tab/>
      </w:r>
      <w:r w:rsidRPr="00FC301A">
        <w:tab/>
      </w:r>
      <w:r w:rsidRPr="00FC301A">
        <w:tab/>
      </w:r>
      <w:r w:rsidRPr="00FC301A">
        <w:tab/>
      </w:r>
      <w:r w:rsidRPr="00FC301A">
        <w:tab/>
        <w:t xml:space="preserve"> </w:t>
      </w:r>
      <w:r w:rsidRPr="00FC301A">
        <w:tab/>
        <w:t xml:space="preserve">      Sutkinja</w:t>
      </w:r>
    </w:p>
    <w:p w:rsidRDefault="00B0466A" w:rsidP="00B0466A" w:rsidR="00B0466A" w:rsidRPr="00FC301A">
      <w:r w:rsidRPr="00FC301A">
        <w:t xml:space="preserve">Vedrana Knežević </w:t>
      </w:r>
      <w:r w:rsidRPr="00FC301A">
        <w:tab/>
      </w:r>
      <w:r w:rsidRPr="00FC301A">
        <w:tab/>
      </w:r>
      <w:r w:rsidRPr="00FC301A">
        <w:tab/>
      </w:r>
      <w:r w:rsidRPr="00FC301A">
        <w:tab/>
      </w:r>
      <w:r w:rsidRPr="00FC301A">
        <w:tab/>
      </w:r>
      <w:r w:rsidRPr="00FC301A">
        <w:tab/>
      </w:r>
      <w:r w:rsidRPr="00FC301A">
        <w:tab/>
      </w:r>
      <w:r w:rsidRPr="00FC301A">
        <w:tab/>
      </w:r>
      <w:r w:rsidR="00120C1D">
        <w:t xml:space="preserve"> </w:t>
      </w:r>
      <w:r w:rsidRPr="00FC301A">
        <w:t xml:space="preserve">   Ana Markač, v.r.</w:t>
      </w:r>
    </w:p>
    <w:p w:rsidRDefault="002E0681" w:rsidP="00597C09" w:rsidR="002E0681" w:rsidRPr="00FC301A">
      <w:pPr>
        <w:jc w:val="right"/>
      </w:pPr>
    </w:p>
    <w:p w:rsidRDefault="004041C0" w:rsidP="00721F79" w:rsidR="004041C0" w:rsidRPr="00FC301A"/>
    <w:p w:rsidRDefault="002706EF" w:rsidP="00721F79" w:rsidR="002706EF" w:rsidRPr="00FC301A"/>
    <w:p w:rsidRDefault="0020610B" w:rsidP="00721F79" w:rsidR="00721F79" w:rsidRPr="00FC301A">
      <w:r w:rsidRPr="00FC301A">
        <w:t>U</w:t>
      </w:r>
      <w:r w:rsidR="00721F79" w:rsidRPr="00FC301A">
        <w:t xml:space="preserve">PUTA O PRAVNOM LIJEKU:  </w:t>
      </w:r>
    </w:p>
    <w:p w:rsidRDefault="0013641B" w:rsidP="00D40213" w:rsidR="004F1B1E" w:rsidRPr="00FC301A">
      <w:pPr>
        <w:jc w:val="both"/>
      </w:pPr>
      <w:r w:rsidRPr="00FC301A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FC301A">
          <w:t>12. st</w:t>
        </w:r>
      </w:smartTag>
      <w:r w:rsidRPr="00FC301A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FC301A">
          <w:t>19. st</w:t>
        </w:r>
      </w:smartTag>
      <w:r w:rsidRPr="00FC301A">
        <w:t>. 1. i 2. SZ-a). Žalba se podnosi ovom sudu u 2 (dva) istovjetna primjerka, a o žalbi odlučuje Visoki trgovački sud Republike Hrvatske.</w:t>
      </w:r>
    </w:p>
    <w:p w:rsidRDefault="004041C0" w:rsidP="0020610B" w:rsidR="004041C0" w:rsidRPr="00FC301A">
      <w:pPr>
        <w:ind w:firstLine="360"/>
      </w:pPr>
    </w:p>
    <w:p w:rsidRDefault="00B0466A" w:rsidP="00A06BD2" w:rsidR="00B0466A" w:rsidRPr="00FC301A"/>
    <w:p w:rsidRDefault="0020610B" w:rsidP="0020610B" w:rsidR="0020610B" w:rsidRPr="00FC301A">
      <w:pPr>
        <w:ind w:firstLine="360"/>
      </w:pPr>
      <w:r w:rsidRPr="00FC301A">
        <w:t xml:space="preserve">Dostaviti: </w:t>
      </w:r>
    </w:p>
    <w:p w:rsidRDefault="0013641B" w:rsidP="0020610B" w:rsidR="0020610B" w:rsidRPr="00FC301A">
      <w:pPr>
        <w:numPr>
          <w:ilvl w:val="0"/>
          <w:numId w:val="3"/>
        </w:numPr>
      </w:pPr>
      <w:r w:rsidRPr="00FC301A">
        <w:t>FINA-i</w:t>
      </w:r>
      <w:r w:rsidR="0017204D" w:rsidRPr="00FC301A">
        <w:t xml:space="preserve">, RC Split, Podružnica </w:t>
      </w:r>
      <w:r w:rsidR="00A06BD2">
        <w:t>Šibenik</w:t>
      </w:r>
    </w:p>
    <w:p w:rsidRDefault="00115899" w:rsidP="0020610B" w:rsidR="00A06BD2">
      <w:pPr>
        <w:numPr>
          <w:ilvl w:val="0"/>
          <w:numId w:val="3"/>
        </w:numPr>
      </w:pPr>
      <w:r w:rsidRPr="00FC301A">
        <w:t xml:space="preserve">dužniku </w:t>
      </w:r>
    </w:p>
    <w:p w:rsidRDefault="0013641B" w:rsidP="0020610B" w:rsidR="00D40213" w:rsidRPr="00FC301A">
      <w:pPr>
        <w:numPr>
          <w:ilvl w:val="0"/>
          <w:numId w:val="3"/>
        </w:numPr>
      </w:pPr>
      <w:r w:rsidRPr="00FC301A">
        <w:t>e-O</w:t>
      </w:r>
      <w:r w:rsidR="00D40213" w:rsidRPr="00FC301A">
        <w:t>glasnu ploču sudova</w:t>
      </w:r>
    </w:p>
    <w:p w:rsidRDefault="0020610B" w:rsidP="00F60CD9" w:rsidR="0020610B" w:rsidRPr="00FC301A">
      <w:pPr>
        <w:numPr>
          <w:ilvl w:val="0"/>
          <w:numId w:val="3"/>
        </w:numPr>
      </w:pPr>
      <w:r w:rsidRPr="00FC301A">
        <w:t>u spis</w:t>
      </w:r>
    </w:p>
    <w:p w:rsidRDefault="0020610B" w:rsidP="0020610B" w:rsidR="0020610B" w:rsidRPr="00FC301A"/>
    <w:p w:rsidRDefault="0020610B" w:rsidP="0020610B" w:rsidR="0020610B" w:rsidRPr="00FC301A"/>
    <w:p w:rsidRDefault="0020610B" w:rsidP="0020610B" w:rsidR="0020610B" w:rsidRPr="00FC301A">
      <w:pPr>
        <w:ind w:firstLine="360"/>
      </w:pPr>
    </w:p>
    <w:p w:rsidRDefault="0020610B" w:rsidP="005A3991" w:rsidR="0020610B" w:rsidRPr="00FC301A">
      <w:pPr>
        <w:ind w:firstLine="360"/>
      </w:pPr>
    </w:p>
    <w:sectPr w:rsidSect="00253C2C" w:rsidR="0020610B" w:rsidRPr="00FC301A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C8E" w:rsidP="00AA1AD1" w:rsidR="00314C8E">
      <w:r>
        <w:separator/>
      </w:r>
    </w:p>
  </w:endnote>
  <w:endnote w:id="0" w:type="continuationSeparator">
    <w:p w:rsidRDefault="00314C8E" w:rsidP="00AA1AD1" w:rsidR="00314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C8E" w:rsidP="00AA1AD1" w:rsidR="00314C8E">
      <w:r>
        <w:separator/>
      </w:r>
    </w:p>
  </w:footnote>
  <w:footnote w:id="0" w:type="continuationSeparator">
    <w:p w:rsidRDefault="00314C8E" w:rsidP="00AA1AD1" w:rsidR="00314C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061874" w:rsidR="00631438" w:rsidRPr="002706EF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31F7E">
      <w:rPr>
        <w:noProof/>
      </w:rPr>
      <w:t>2</w:t>
    </w:r>
    <w:r w:rsidR="00631438">
      <w:fldChar w:fldCharType="end"/>
    </w:r>
    <w:r w:rsidR="00631438">
      <w:tab/>
    </w:r>
    <w:r w:rsidR="00061874" w:rsidRPr="003727FA">
      <w:rPr>
        <w:sz w:val="22"/>
        <w:szCs w:val="22"/>
      </w:rPr>
      <w:t>Poslovni broj: 2 St-</w:t>
    </w:r>
    <w:r w:rsidR="00FC301A">
      <w:rPr>
        <w:sz w:val="22"/>
        <w:szCs w:val="22"/>
      </w:rPr>
      <w:t>237/2018-8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3727FA">
    <w:pPr>
      <w:pStyle w:val="Zaglavlje"/>
      <w:jc w:val="right"/>
      <w:rPr>
        <w:sz w:val="22"/>
        <w:szCs w:val="22"/>
      </w:rPr>
    </w:pPr>
    <w:r w:rsidRPr="003727FA">
      <w:rPr>
        <w:sz w:val="22"/>
        <w:szCs w:val="22"/>
      </w:rPr>
      <w:t>P</w:t>
    </w:r>
    <w:r w:rsidR="009C70B8" w:rsidRPr="003727FA">
      <w:rPr>
        <w:sz w:val="22"/>
        <w:szCs w:val="22"/>
      </w:rPr>
      <w:t>oslovni broj: 2 St-</w:t>
    </w:r>
    <w:r w:rsidR="00FC301A">
      <w:rPr>
        <w:sz w:val="22"/>
        <w:szCs w:val="22"/>
      </w:rPr>
      <w:t>237/2018-8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240A416D"/>
    <w:multiLevelType w:val="hybridMultilevel"/>
    <w:tmpl w:val="2E086342"/>
    <w:lvl w:tplc="FBDCB0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874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C1D"/>
    <w:rsid w:val="00125A97"/>
    <w:rsid w:val="00135EEE"/>
    <w:rsid w:val="0013641B"/>
    <w:rsid w:val="00141F1B"/>
    <w:rsid w:val="00150C8D"/>
    <w:rsid w:val="00155EF2"/>
    <w:rsid w:val="00164CB1"/>
    <w:rsid w:val="0017204D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3C2C"/>
    <w:rsid w:val="00255016"/>
    <w:rsid w:val="00256564"/>
    <w:rsid w:val="002706EF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681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4C8E"/>
    <w:rsid w:val="003210DC"/>
    <w:rsid w:val="00337D50"/>
    <w:rsid w:val="0034131B"/>
    <w:rsid w:val="00342B41"/>
    <w:rsid w:val="00355B8C"/>
    <w:rsid w:val="00360AB6"/>
    <w:rsid w:val="00365CCC"/>
    <w:rsid w:val="003727FA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C7015"/>
    <w:rsid w:val="003D3F43"/>
    <w:rsid w:val="003E39C3"/>
    <w:rsid w:val="003E42F9"/>
    <w:rsid w:val="003F3D1A"/>
    <w:rsid w:val="003F6C53"/>
    <w:rsid w:val="004041C0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4759"/>
    <w:rsid w:val="004F1B1E"/>
    <w:rsid w:val="004F4034"/>
    <w:rsid w:val="004F598E"/>
    <w:rsid w:val="004F758C"/>
    <w:rsid w:val="00500287"/>
    <w:rsid w:val="00511268"/>
    <w:rsid w:val="005119FE"/>
    <w:rsid w:val="005202A5"/>
    <w:rsid w:val="00530AEA"/>
    <w:rsid w:val="00546BF1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97C09"/>
    <w:rsid w:val="005A37B1"/>
    <w:rsid w:val="005A3991"/>
    <w:rsid w:val="005A71FB"/>
    <w:rsid w:val="005C2401"/>
    <w:rsid w:val="005D4CDA"/>
    <w:rsid w:val="005D68C4"/>
    <w:rsid w:val="005D7DF2"/>
    <w:rsid w:val="005E5124"/>
    <w:rsid w:val="005F0B5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4181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3A9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C70B8"/>
    <w:rsid w:val="009D4726"/>
    <w:rsid w:val="009E2FFE"/>
    <w:rsid w:val="009E56BB"/>
    <w:rsid w:val="009E574F"/>
    <w:rsid w:val="009F0647"/>
    <w:rsid w:val="00A06BD2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466A"/>
    <w:rsid w:val="00B17535"/>
    <w:rsid w:val="00B2519B"/>
    <w:rsid w:val="00B30288"/>
    <w:rsid w:val="00B31F7E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5381"/>
    <w:rsid w:val="00D04475"/>
    <w:rsid w:val="00D04719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2FDC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301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1F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1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1F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1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St-237/2018</izvorni_sadrzaj>
    <derivirana_varijabla naziv="DomainObject.Predmet.OznakaBroj_1">St-237/2018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TRADE j.d.o.o. za trgovinu i usluge</izvorni_sadrzaj>
    <derivirana_varijabla naziv="DomainObject.Predmet.ProtustrankaFormated_1">  ANTUN TRADE j.d.o.o. za trgovinu i usluge</derivirana_varijabla>
  </DomainObject.Predmet.ProtustrankaFormated>
  <DomainObject.Predmet.ProtustrankaFormatedOIB>
    <izvorni_sadrzaj>  ANTUN TRADE j.d.o.o. za trgovinu i usluge, OIB 32939044917</izvorni_sadrzaj>
    <derivirana_varijabla naziv="DomainObject.Predmet.ProtustrankaFormatedOIB_1">  ANTUN TRADE j.d.o.o. za trgovinu i usluge, OIB 32939044917</derivirana_varijabla>
  </DomainObject.Predmet.ProtustrankaFormatedOIB>
  <DomainObject.Predmet.ProtustrankaFormatedWithAdress>
    <izvorni_sadrzaj> ANTUN TRADE j.d.o.o. za trgovinu i usluge, Dubrovačka ulica 1, 22300 Kistanje</izvorni_sadrzaj>
    <derivirana_varijabla naziv="DomainObject.Predmet.ProtustrankaFormatedWithAdress_1"> ANTUN TRADE j.d.o.o. za trgovinu i usluge, Dubrovačka ulica 1, 22300 Kistanje</derivirana_varijabla>
  </DomainObject.Predmet.ProtustrankaFormatedWithAdress>
  <DomainObject.Predmet.ProtustrankaFormatedWithAdressOIB>
    <izvorni_sadrzaj> ANTUN TRADE j.d.o.o. za trgovinu i usluge, OIB 32939044917, Dubrovačka ulica 1, 22300 Kistanje</izvorni_sadrzaj>
    <derivirana_varijabla naziv="DomainObject.Predmet.ProtustrankaFormatedWithAdressOIB_1"> ANTUN TRADE j.d.o.o. za trgovinu i usluge, OIB 32939044917, Dubrovačka ulica 1, 22300 Kistanje</derivirana_varijabla>
  </DomainObject.Predmet.ProtustrankaFormatedWithAdressOIB>
  <DomainObject.Predmet.ProtustrankaWithAdress>
    <izvorni_sadrzaj>ANTUN TRADE j.d.o.o. za trgovinu i usluge Dubrovačka ulica 1, 22300 Kistanje</izvorni_sadrzaj>
    <derivirana_varijabla naziv="DomainObject.Predmet.ProtustrankaWithAdress_1">ANTUN TRADE j.d.o.o. za trgovinu i usluge Dubrovačka ulica 1, 22300 Kistanje</derivirana_varijabla>
  </DomainObject.Predmet.ProtustrankaWithAdress>
  <DomainObject.Predmet.ProtustrankaWithAdressOIB>
    <izvorni_sadrzaj>ANTUN TRADE j.d.o.o. za trgovinu i usluge, OIB 32939044917, Dubrovačka ulica 1, 22300 Kistanje</izvorni_sadrzaj>
    <derivirana_varijabla naziv="DomainObject.Predmet.ProtustrankaWithAdressOIB_1">ANTUN TRADE j.d.o.o. za trgovinu i usluge, OIB 32939044917, Dubrovačka ulica 1, 22300 Kistanje</derivirana_varijabla>
  </DomainObject.Predmet.ProtustrankaWithAdressOIB>
  <DomainObject.Predmet.ProtustrankaNazivFormated>
    <izvorni_sadrzaj>ANTUN TRADE j.d.o.o. za trgovinu i usluge</izvorni_sadrzaj>
    <derivirana_varijabla naziv="DomainObject.Predmet.ProtustrankaNazivFormated_1">ANTUN TRADE j.d.o.o. za trgovinu i usluge</derivirana_varijabla>
  </DomainObject.Predmet.ProtustrankaNazivFormated>
  <DomainObject.Predmet.ProtustrankaNazivFormatedOIB>
    <izvorni_sadrzaj>ANTUN TRADE j.d.o.o. za trgovinu i usluge, OIB 32939044917</izvorni_sadrzaj>
    <derivirana_varijabla naziv="DomainObject.Predmet.ProtustrankaNazivFormatedOIB_1">ANTUN TRADE j.d.o.o. za trgovinu i usluge, OIB 32939044917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L.Marune1, 22000 Šibenik</izvorni_sadrzaj>
    <derivirana_varijabla naziv="DomainObject.Predmet.StrankaFormatedWithAdress_1"> Financijska agencija-Podružnica Šibenik, Perivoj L.Marune1, 22000 Šibenik</derivirana_varijabla>
  </DomainObject.Predmet.StrankaFormatedWithAdress>
  <DomainObject.Predmet.StrankaFormatedWithAdressOIB>
    <izvorni_sadrzaj> Financijska agencija-Podružnica Šibenik, OIB 85821130368, Perivoj L.Marune1, 22000 Šibenik</izvorni_sadrzaj>
    <derivirana_varijabla naziv="DomainObject.Predmet.StrankaFormatedWithAdressOIB_1"> Financijska agencija-Podružnica Šibenik, OIB 85821130368, Perivoj L.Marune1, 22000 Šibenik</derivirana_varijabla>
  </DomainObject.Predmet.StrankaFormatedWithAdressOIB>
  <DomainObject.Predmet.StrankaWithAdress>
    <izvorni_sadrzaj>Financijska agencija-Podružnica Šibenik Perivoj L.Marune1,22000 Šibenik</izvorni_sadrzaj>
    <derivirana_varijabla naziv="DomainObject.Predmet.StrankaWithAdress_1">Financijska agencija-Podružnica Šibenik Perivoj L.Marune1,22000 Šibenik</derivirana_varijabla>
  </DomainObject.Predmet.StrankaWithAdress>
  <DomainObject.Predmet.StrankaWithAdressOIB>
    <izvorni_sadrzaj>Financijska agencija-Podružnica Šibenik, OIB 85821130368, Perivoj L.Marune1,22000 Šibenik</izvorni_sadrzaj>
    <derivirana_varijabla naziv="DomainObject.Predmet.StrankaWithAdressOIB_1">Financijska agencija-Podružnica Šibenik, OIB 85821130368, Perivoj L.Marune1,22000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L.Marune1, 22000 Šibenik</item>
    </izvorni_sadrzaj>
    <derivirana_varijabla naziv="DomainObject.Predmet.StrankaListFormatedWithAdress_1">
      <item>Financijska agencija-Podružnica Šibenik, Perivoj L.Marune1, 22000 Šibenik</item>
    </derivirana_varijabla>
  </DomainObject.Predmet.StrankaListFormatedWithAdress>
  <DomainObject.Predmet.StrankaListFormatedWithAdressOIB>
    <izvorni_sadrzaj>
      <item>Financijska agencija-Podružnica Šibenik, OIB 85821130368, Perivoj L.Marune1, 22000 Šibenik</item>
    </izvorni_sadrzaj>
    <derivirana_varijabla naziv="DomainObject.Predmet.StrankaListFormatedWithAdressOIB_1">
      <item>Financijska agencija-Podružnica Šibenik, OIB 85821130368, Perivoj L.Marune1,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ANTUN TRADE j.d.o.o. za trgovinu i usluge</item>
    </izvorni_sadrzaj>
    <derivirana_varijabla naziv="DomainObject.Predmet.ProtuStrankaListFormated_1">
      <item>ANTUN TRADE j.d.o.o. za trgovinu i usluge</item>
    </derivirana_varijabla>
  </DomainObject.Predmet.ProtuStrankaListFormated>
  <DomainObject.Predmet.ProtuStrankaListFormatedOIB>
    <izvorni_sadrzaj>
      <item>ANTUN TRADE j.d.o.o. za trgovinu i usluge, OIB 32939044917</item>
    </izvorni_sadrzaj>
    <derivirana_varijabla naziv="DomainObject.Predmet.ProtuStrankaListFormatedOIB_1">
      <item>ANTUN TRADE j.d.o.o. za trgovinu i usluge, OIB 32939044917</item>
    </derivirana_varijabla>
  </DomainObject.Predmet.ProtuStrankaListFormatedOIB>
  <DomainObject.Predmet.ProtuStrankaListFormatedWithAdress>
    <izvorni_sadrzaj>
      <item>ANTUN TRADE j.d.o.o. za trgovinu i usluge, Dubrovačka ulica 1, 22300 Kistanje</item>
    </izvorni_sadrzaj>
    <derivirana_varijabla naziv="DomainObject.Predmet.ProtuStrankaListFormatedWithAdress_1">
      <item>ANTUN TRADE j.d.o.o. za trgovinu i usluge, Dubrovačka ulica 1, 22300 Kistanje</item>
    </derivirana_varijabla>
  </DomainObject.Predmet.ProtuStrankaListFormatedWithAdress>
  <DomainObject.Predmet.ProtuStrankaListFormatedWithAdressOIB>
    <izvorni_sadrzaj>
      <item>ANTUN TRADE j.d.o.o. za trgovinu i usluge, OIB 32939044917, Dubrovačka ulica 1, 22300 Kistanje</item>
    </izvorni_sadrzaj>
    <derivirana_varijabla naziv="DomainObject.Predmet.ProtuStrankaListFormatedWithAdressOIB_1">
      <item>ANTUN TRADE j.d.o.o. za trgovinu i usluge, OIB 32939044917, Dubrovačka ulica 1, 22300 Kistanje</item>
    </derivirana_varijabla>
  </DomainObject.Predmet.ProtuStrankaListFormatedWithAdressOIB>
  <DomainObject.Predmet.ProtuStrankaListNazivFormated>
    <izvorni_sadrzaj>
      <item>ANTUN TRADE j.d.o.o. za trgovinu i usluge</item>
    </izvorni_sadrzaj>
    <derivirana_varijabla naziv="DomainObject.Predmet.ProtuStrankaListNazivFormated_1">
      <item>ANTUN TRADE j.d.o.o. za trgovinu i usluge</item>
    </derivirana_varijabla>
  </DomainObject.Predmet.ProtuStrankaListNazivFormated>
  <DomainObject.Predmet.ProtuStrankaListNazivFormatedOIB>
    <izvorni_sadrzaj>
      <item>ANTUN TRADE j.d.o.o. za trgovinu i usluge, OIB 32939044917</item>
    </izvorni_sadrzaj>
    <derivirana_varijabla naziv="DomainObject.Predmet.ProtuStrankaListNazivFormatedOIB_1">
      <item>ANTUN TRADE j.d.o.o. za trgovinu i usluge, OIB 32939044917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ANTUN TRADE j.d.o.o. za trgovinu i usluge</izvorni_sadrzaj>
    <derivirana_varijabla naziv="DomainObject.Predmet.ProtustrankaIDrugi_1">ANTUN TRADE j.d.o.o. za trgovinu i usluge</derivirana_varijabla>
  </DomainObject.Predmet.ProtustrankaIDrugi>
  <DomainObject.Predmet.StrankaIDrugiAdressOIB>
    <izvorni_sadrzaj>Financijska agencija-Podružnica Šibenik, OIB 85821130368, Perivoj L.Marune1, 22000 Šibenik</izvorni_sadrzaj>
    <derivirana_varijabla naziv="DomainObject.Predmet.StrankaIDrugiAdressOIB_1">Financijska agencija-Podružnica Šibenik, OIB 85821130368, Perivoj L.Marune1, 22000 Šibenik</derivirana_varijabla>
  </DomainObject.Predmet.StrankaIDrugiAdressOIB>
  <DomainObject.Predmet.ProtustrankaIDrugiAdressOIB>
    <izvorni_sadrzaj>ANTUN TRADE j.d.o.o. za trgovinu i usluge, OIB 32939044917, Dubrovačka ulica 1, 22300 Kistanje</izvorni_sadrzaj>
    <derivirana_varijabla naziv="DomainObject.Predmet.ProtustrankaIDrugiAdressOIB_1">ANTUN TRADE j.d.o.o. za trgovinu i usluge, OIB 32939044917, Dubrovačka ulica 1,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ANTUN TRADE j.d.o.o. za trgovinu i usluge</item>
    </izvorni_sadrzaj>
    <derivirana_varijabla naziv="DomainObject.Predmet.SudioniciListNaziv_1">
      <item>Financijska agencija-Podružnica Šibenik</item>
      <item>ANTUN TRADE j.d.o.o. za trgovinu i usluge</item>
    </derivirana_varijabla>
  </DomainObject.Predmet.SudioniciListNaziv>
  <DomainObject.Predmet.SudioniciListAdressOIB>
    <izvorni_sadrzaj>
      <item>Financijska agencija-Podružnica Šibenik, OIB 85821130368, Perivoj L.Marune1,22000 Šibenik</item>
      <item>ANTUN TRADE j.d.o.o. za trgovinu i usluge, OIB 32939044917, Dubrovačka ulica 1,22300 Kistanje</item>
    </izvorni_sadrzaj>
    <derivirana_varijabla naziv="DomainObject.Predmet.SudioniciListAdressOIB_1">
      <item>Financijska agencija-Podružnica Šibenik, OIB 85821130368, Perivoj L.Marune1,22000 Šibenik</item>
      <item>ANTUN TRADE j.d.o.o. za trgovinu i usluge, OIB 32939044917, Dubrovačka ulica 1,22300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32939044917</item>
    </izvorni_sadrzaj>
    <derivirana_varijabla naziv="DomainObject.Predmet.SudioniciListNazivOIB_1">
      <item>, OIB 85821130368</item>
      <item>, OIB 32939044917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85363-ACCC-499B-8A69-6C2B5C0E2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2253</properties:Characters>
  <properties:Lines>77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2018-07-26T07:29:00Z</dcterms:created>
  <dc:creator>Administrator</dc:creator>
  <cp:lastModifiedBy>Vedrana Raspović</cp:lastModifiedBy>
  <cp:lastPrinted>2018-07-26T07:38:00Z</cp:lastPrinted>
  <dcterms:modified xmlns:xsi="http://www.w3.org/2001/XMLSchema-instance" xsi:type="dcterms:W3CDTF">2018-07-26T09:36:00Z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(St-237-18 obustava stečajnog postupka ANTUN TRADE.docx)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