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98e8" w14:paraId="d7698e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  <w:t>Trgovački sud u Pazinu, po stečajnoj sutkinji Tijani Licul, po prijedlogu predlagatelja Financijske agencije, OIB: 85821130368, Regionalni centar Rijeka, Podružnica Pula, Giardini 5, radi otvaranja stečajnog postupka nad dužnikom ĐOVANA 1 d.o.o. PULA, Pula, Zagrebačka 20, OIB: 98129155222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36D7F">
        <w:rPr>
          <w:szCs w:val="24"/>
          <w:lang w:val="hr-HR"/>
        </w:rPr>
        <w:t>Afrimu Agaju, Pomer, Pomer 339, OIB: 75875762125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B36D7F">
        <w:t>ĐOVANA 1 d.o.o. PULA, Pula, Zagrebačka 20, OIB: 98129155222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91D60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36D7F">
        <w:rPr>
          <w:szCs w:val="24"/>
          <w:lang w:val="hr-HR"/>
        </w:rPr>
        <w:t>883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E72D8">
        <w:rPr>
          <w:szCs w:val="24"/>
          <w:lang w:val="hr-HR"/>
        </w:rPr>
        <w:t>8</w:t>
      </w:r>
      <w:r w:rsidR="00A91D60">
        <w:rPr>
          <w:szCs w:val="24"/>
          <w:lang w:val="hr-HR"/>
        </w:rPr>
        <w:t>83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91D60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91D60">
        <w:rPr>
          <w:szCs w:val="24"/>
          <w:lang w:val="hr-HR"/>
        </w:rPr>
        <w:t>30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B43107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143E4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6FA" w:rsidP="00E95B75" w:rsidR="00B776FA">
      <w:r>
        <w:separator/>
      </w:r>
    </w:p>
  </w:endnote>
  <w:endnote w:id="0" w:type="continuationSeparator">
    <w:p w:rsidRDefault="00B776FA" w:rsidP="00E95B75" w:rsidR="00B77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6FA" w:rsidP="00E95B75" w:rsidR="00B776FA">
      <w:r>
        <w:separator/>
      </w:r>
    </w:p>
  </w:footnote>
  <w:footnote w:id="0" w:type="continuationSeparator">
    <w:p w:rsidRDefault="00B776FA" w:rsidP="00E95B75" w:rsidR="00B77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776FA" w:rsidP="00B776FA" w:rsidR="00B776FA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0730" w:rsidRPr="009B073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883/2016-4</w:t>
        </w:r>
      </w:p>
      <w:p w:rsidRDefault="00B776FA" w:rsidP="00B15BF3" w:rsidR="00B776FA">
        <w:pPr>
          <w:pStyle w:val="Zaglavlje"/>
          <w:jc w:val="right"/>
        </w:pPr>
      </w:p>
      <w:p w:rsidRDefault="00B776FA" w:rsidP="00515E98" w:rsidR="00B776FA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B776FA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776FA" w:rsidR="00B776F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776F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776FA" w:rsidR="00B776F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B776FA" w:rsidP="00452E08" w:rsidR="00B776FA">
        <w:pPr>
          <w:rPr>
            <w:rFonts w:eastAsia="MS Mincho" w:hAnsi="Cambria" w:ascii="Cambria"/>
            <w:lang w:eastAsia="en-US"/>
          </w:rPr>
        </w:pPr>
      </w:p>
      <w:p w:rsidRDefault="00B776FA" w:rsidP="00515E98" w:rsidR="00B776FA">
        <w:pPr>
          <w:pStyle w:val="Zaglavlje"/>
          <w:jc w:val="right"/>
        </w:pPr>
      </w:p>
      <w:p w:rsidRDefault="009B0730" w:rsidP="00E30495" w:rsidR="00B776FA">
        <w:pPr>
          <w:pStyle w:val="Zaglavlje"/>
          <w:jc w:val="right"/>
        </w:pPr>
      </w:p>
    </w:sdtContent>
  </w:sdt>
  <w:p w:rsidRDefault="00B776FA" w:rsidR="00B776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6FA" w:rsidP="0000569A" w:rsidR="00B776F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883/2016-4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3AB8"/>
    <w:rsid w:val="00137C1E"/>
    <w:rsid w:val="00143E4F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52DDB"/>
    <w:rsid w:val="008643E6"/>
    <w:rsid w:val="00866EE9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0730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706"/>
    <w:rsid w:val="00C75827"/>
    <w:rsid w:val="00C7790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0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7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073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07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07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0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7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073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07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07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ĐOVANA 1 d.o.o. PULA zastupanog po punomoćniku Afrim Agaj</izvorni_sadrzaj>
    <derivirana_varijabla naziv="DomainObject.Predmet.ProtustrankaFormated_1">  ĐOVANA 1 d.o.o. PULA zastupanog po punomoćniku Afrim Agaj</derivirana_varijabla>
  </DomainObject.Predmet.ProtustrankaFormated>
  <DomainObject.Predmet.ProtustrankaFormatedOIB>
    <izvorni_sadrzaj>  ĐOVANA 1 d.o.o. PULA, OIB 98129155222 zastupanog po punomoćniku Afrim Agaj</izvorni_sadrzaj>
    <derivirana_varijabla naziv="DomainObject.Predmet.ProtustrankaFormatedOIB_1">  ĐOVANA 1 d.o.o. PULA, OIB 98129155222 zastupanog po punomoćniku Afrim Agaj</derivirana_varijabla>
  </DomainObject.Predmet.ProtustrankaFormatedOIB>
  <DomainObject.Predmet.ProtustrankaFormatedWithAdress>
    <izvorni_sadrzaj> ĐOVANA 1 d.o.o. PULA, Zagrebačka 20, 52100 Pula zastupanog po punomoćniku Afrim Agaj</izvorni_sadrzaj>
    <derivirana_varijabla naziv="DomainObject.Predmet.ProtustrankaFormatedWithAdress_1"> ĐOVANA 1 d.o.o. PULA, Zagrebačka 20, 52100 Pula zastupanog po punomoćniku Afrim Agaj</derivirana_varijabla>
  </DomainObject.Predmet.ProtustrankaFormatedWithAdress>
  <DomainObject.Predmet.ProtustrankaFormatedWithAdressOIB>
    <izvorni_sadrzaj> ĐOVANA 1 d.o.o. PULA, OIB 98129155222, Zagrebačka 20, 52100 Pula zastupanog po punomoćniku Afrim Agaj</izvorni_sadrzaj>
    <derivirana_varijabla naziv="DomainObject.Predmet.ProtustrankaFormatedWithAdressOIB_1"> ĐOVANA 1 d.o.o. PULA, OIB 98129155222, Zagrebačka 20, 52100 Pula zastupanog po punomoćniku Afrim Agaj</derivirana_varijabla>
  </DomainObject.Predmet.ProtustrankaFormatedWithAdressOIB>
  <DomainObject.Predmet.ProtustrankaWithAdress>
    <izvorni_sadrzaj>ĐOVANA 1 d.o.o. PULA Zagrebačka 20, 52100 Pula</izvorni_sadrzaj>
    <derivirana_varijabla naziv="DomainObject.Predmet.ProtustrankaWithAdress_1">ĐOVANA 1 d.o.o. PULA Zagrebačka 20, 52100 Pula</derivirana_varijabla>
  </DomainObject.Predmet.ProtustrankaWithAdress>
  <DomainObject.Predmet.ProtustrankaWithAdressOIB>
    <izvorni_sadrzaj>ĐOVANA 1 d.o.o. PULA, OIB 98129155222, Zagrebačka 20, 52100 Pula</izvorni_sadrzaj>
    <derivirana_varijabla naziv="DomainObject.Predmet.ProtustrankaWithAdressOIB_1">ĐOVANA 1 d.o.o. PULA, OIB 98129155222, Zagrebačka 20, 52100 Pula</derivirana_varijabla>
  </DomainObject.Predmet.ProtustrankaWithAdressOIB>
  <DomainObject.Predmet.ProtustrankaNazivFormated>
    <izvorni_sadrzaj>ĐOVANA 1 d.o.o. PULA</izvorni_sadrzaj>
    <derivirana_varijabla naziv="DomainObject.Predmet.ProtustrankaNazivFormated_1">ĐOVANA 1 d.o.o. PULA</derivirana_varijabla>
  </DomainObject.Predmet.ProtustrankaNazivFormated>
  <DomainObject.Predmet.ProtustrankaNazivFormatedOIB>
    <izvorni_sadrzaj>ĐOVANA 1 d.o.o. PULA, OIB 98129155222</izvorni_sadrzaj>
    <derivirana_varijabla naziv="DomainObject.Predmet.ProtustrankaNazivFormatedOIB_1">ĐOVANA 1 d.o.o. PULA, OIB 98129155222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78206.23</izvorni_sadrzaj>
    <derivirana_varijabla naziv="DomainObject.Predmet.TrenutnaVrijednost_1">78206.23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ĐOVANA 1 d.o.o. PULA zastupanog po punomoćniku Afrim Agaj</item>
    </izvorni_sadrzaj>
    <derivirana_varijabla naziv="DomainObject.Predmet.ProtuStrankaListFormated_1">
      <item>ĐOVANA 1 d.o.o. PULA zastupanog po punomoćniku Afrim Agaj</item>
    </derivirana_varijabla>
  </DomainObject.Predmet.ProtuStrankaListFormated>
  <DomainObject.Predmet.ProtuStrankaListFormatedOIB>
    <izvorni_sadrzaj>
      <item>ĐOVANA 1 d.o.o. PULA, OIB 98129155222 zastupanog po punomoćniku Afrim Agaj</item>
    </izvorni_sadrzaj>
    <derivirana_varijabla naziv="DomainObject.Predmet.ProtuStrankaListFormatedOIB_1">
      <item>ĐOVANA 1 d.o.o. PULA, OIB 98129155222 zastupanog po punomoćniku Afrim Agaj</item>
    </derivirana_varijabla>
  </DomainObject.Predmet.ProtuStrankaListFormatedOIB>
  <DomainObject.Predmet.ProtuStrankaListFormatedWithAdress>
    <izvorni_sadrzaj>
      <item>ĐOVANA 1 d.o.o. PULA, Zagrebačka 20, 52100 Pula zastupanog po punomoćniku Afrim Agaj</item>
    </izvorni_sadrzaj>
    <derivirana_varijabla naziv="DomainObject.Predmet.ProtuStrankaListFormatedWithAdress_1">
      <item>ĐOVANA 1 d.o.o. PULA, Zagrebačka 20, 52100 Pula zastupanog po punomoćniku Afrim Agaj</item>
    </derivirana_varijabla>
  </DomainObject.Predmet.ProtuStrankaListFormatedWithAdress>
  <DomainObject.Predmet.ProtuStrankaListFormatedWithAdressOIB>
    <izvorni_sadrzaj>
      <item>ĐOVANA 1 d.o.o. PULA, OIB 98129155222, Zagrebačka 20, 52100 Pula zastupanog po punomoćniku Afrim Agaj</item>
    </izvorni_sadrzaj>
    <derivirana_varijabla naziv="DomainObject.Predmet.ProtuStrankaListFormatedWithAdressOIB_1">
      <item>ĐOVANA 1 d.o.o. PULA, OIB 98129155222, Zagrebačka 20, 52100 Pula zastupanog po punomoćniku Afrim Agaj</item>
    </derivirana_varijabla>
  </DomainObject.Predmet.ProtuStrankaListFormatedWithAdressOIB>
  <DomainObject.Predmet.ProtuStrankaListNazivFormated>
    <izvorni_sadrzaj>
      <item>ĐOVANA 1 d.o.o. PULA</item>
    </izvorni_sadrzaj>
    <derivirana_varijabla naziv="DomainObject.Predmet.ProtuStrankaListNazivFormated_1">
      <item>ĐOVANA 1 d.o.o. PULA</item>
    </derivirana_varijabla>
  </DomainObject.Predmet.ProtuStrankaListNazivFormated>
  <DomainObject.Predmet.ProtuStrankaListNazivFormatedOIB>
    <izvorni_sadrzaj>
      <item>ĐOVANA 1 d.o.o. PULA, OIB 98129155222</item>
    </izvorni_sadrzaj>
    <derivirana_varijabla naziv="DomainObject.Predmet.ProtuStrankaListNazivFormatedOIB_1">
      <item>ĐOVANA 1 d.o.o. PULA, OIB 98129155222</item>
    </derivirana_varijabla>
  </DomainObject.Predmet.ProtuStrankaListNazivFormatedOIB>
  <DomainObject.Predmet.OstaliListFormated>
    <izvorni_sadrzaj>
      <item>Afrim Agaj punomoćnik sudionika u postupku ĐOVANA 1 d.o.o. PULA</item>
    </izvorni_sadrzaj>
    <derivirana_varijabla naziv="DomainObject.Predmet.OstaliListFormated_1">
      <item>Afrim Agaj punomoćnik sudionika u postupku ĐOVANA 1 d.o.o. PULA</item>
    </derivirana_varijabla>
  </DomainObject.Predmet.OstaliListFormated>
  <DomainObject.Predmet.OstaliListFormatedOIB>
    <izvorni_sadrzaj>
      <item>Afrim Agaj, OIB 75875762125 punomoćnik sudionika u postupku ĐOVANA 1 d.o.o. PULA</item>
    </izvorni_sadrzaj>
    <derivirana_varijabla naziv="DomainObject.Predmet.OstaliListFormatedOIB_1">
      <item>Afrim Agaj, OIB 75875762125 punomoćnik sudionika u postupku ĐOVANA 1 d.o.o. PULA</item>
    </derivirana_varijabla>
  </DomainObject.Predmet.OstaliListFormatedOIB>
  <DomainObject.Predmet.OstaliListFormatedWithAdress>
    <izvorni_sadrzaj>
      <item>Afrim Agaj, Pomer 339, 52100 Pomer punomoćnik sudionika u postupku ĐOVANA 1 d.o.o. PULA</item>
    </izvorni_sadrzaj>
    <derivirana_varijabla naziv="DomainObject.Predmet.OstaliListFormatedWithAdress_1">
      <item>Afrim Agaj, Pomer 339, 52100 Pomer punomoćnik sudionika u postupku ĐOVANA 1 d.o.o. PULA</item>
    </derivirana_varijabla>
  </DomainObject.Predmet.OstaliListFormatedWithAdress>
  <DomainObject.Predmet.OstaliListFormatedWithAdressOIB>
    <izvorni_sadrzaj>
      <item>Afrim Agaj, OIB 75875762125, Pomer 339, 52100 Pomer punomoćnik sudionika u postupku ĐOVANA 1 d.o.o. PULA</item>
    </izvorni_sadrzaj>
    <derivirana_varijabla naziv="DomainObject.Predmet.OstaliListFormatedWithAdressOIB_1">
      <item>Afrim Agaj, OIB 75875762125, Pomer 339, 52100 Pomer punomoćnik sudionika u postupku ĐOVANA 1 d.o.o. PULA</item>
    </derivirana_varijabla>
  </DomainObject.Predmet.OstaliListFormatedWithAdressOIB>
  <DomainObject.Predmet.OstaliListNazivFormated>
    <izvorni_sadrzaj>
      <item>Afrim Agaj</item>
    </izvorni_sadrzaj>
    <derivirana_varijabla naziv="DomainObject.Predmet.OstaliListNazivFormated_1">
      <item>Afrim Agaj</item>
    </derivirana_varijabla>
  </DomainObject.Predmet.OstaliListNazivFormated>
  <DomainObject.Predmet.OstaliListNazivFormatedOIB>
    <izvorni_sadrzaj>
      <item>Afrim Agaj, OIB 75875762125</item>
    </izvorni_sadrzaj>
    <derivirana_varijabla naziv="DomainObject.Predmet.OstaliListNazivFormatedOIB_1">
      <item>Afrim Agaj, OIB 75875762125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ĐOVANA 1 d.o.o. PULA</izvorni_sadrzaj>
    <derivirana_varijabla naziv="DomainObject.Predmet.ProtustrankaIDrugi_1">ĐOVANA 1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ĐOVANA 1 d.o.o. PULA, OIB 98129155222, Zagrebačka 20, 52100 Pula</izvorni_sadrzaj>
    <derivirana_varijabla naziv="DomainObject.Predmet.ProtustrankaIDrugiAdressOIB_1">ĐOVANA 1 d.o.o. PULA, OIB 98129155222, Zagrebačka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ĐOVANA 1 d.o.o. PULA</item>
      <item>Afrim Agaj</item>
    </izvorni_sadrzaj>
    <derivirana_varijabla naziv="DomainObject.Predmet.SudioniciListNaziv_1">
      <item>FINANCIJSKA AGENCIJA, RC RIJEKA, PODRUŽNICA PULA, PULA</item>
      <item>ĐOVANA 1 d.o.o. PULA</item>
      <item>Afrim Agaj</item>
    </derivirana_varijabla>
  </DomainObject.Predmet.SudioniciListNaziv>
  <DomainObject.Predmet.SudioniciListAdressOIB>
    <izvorni_sadrzaj>
      <item>FINANCIJSKA AGENCIJA, RC RIJEKA, PODRUŽNICA PULA, PULA, OIB 85821130368, Giardini 5,52100 Pula</item>
      <item>ĐOVANA 1 d.o.o. PULA, OIB 98129155222, Zagrebačka 20,52100 Pula</item>
      <item>Afrim Agaj, OIB 75875762125, Pomer 339,52100 Pomer</item>
    </izvorni_sadrzaj>
    <derivirana_varijabla naziv="DomainObject.Predmet.SudioniciListAdressOIB_1">
      <item>FINANCIJSKA AGENCIJA, RC RIJEKA, PODRUŽNICA PULA, PULA, OIB 85821130368, Giardini 5,52100 Pula</item>
      <item>ĐOVANA 1 d.o.o. PULA, OIB 98129155222, Zagrebačka 20,52100 Pula</item>
      <item>Afrim Agaj, OIB 75875762125, Pomer 339,52100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98129155222</item>
      <item>, OIB 75875762125</item>
    </izvorni_sadrzaj>
    <derivirana_varijabla naziv="DomainObject.Predmet.SudioniciListNazivOIB_1">
      <item>, OIB 85821130368</item>
      <item>, OIB 98129155222</item>
      <item>, OIB 75875762125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8DEDF-AA81-4077-B8D6-AF2D35E8C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5134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2016-06-30T07:00:00Z</dcterms:created>
  <dc:creator>Jasmina Matika</dc:creator>
  <cp:lastModifiedBy>Sanja Prodan</cp:lastModifiedBy>
  <cp:lastPrinted>2016-06-30T07:03:00Z</cp:lastPrinted>
  <dcterms:modified xmlns:xsi="http://www.w3.org/2001/XMLSchema-instance" xsi:type="dcterms:W3CDTF">2016-06-30T07:04:00Z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