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ff9b" w14:paraId="8aaff9b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65787D">
        <w:rPr>
          <w:b/>
        </w:rPr>
        <w:t>794</w:t>
      </w:r>
      <w:r w:rsidR="00227BE6" w:rsidRPr="00227BE6">
        <w:rPr>
          <w:b/>
        </w:rPr>
        <w:t>/201</w:t>
      </w:r>
      <w:r w:rsidR="0065787D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5787D" w:rsidRPr="0065787D">
        <w:t>KIKI URLIĆ j.d.o.o., turistička agencija, Soline 58, Drašnice, OIB: 57908919623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5787D" w:rsidRPr="0065787D">
        <w:t>KIKI URLIĆ j.d.o.o., turistička agencija, Soline 58, Drašnice, OIB: 57908919623</w:t>
      </w:r>
      <w:r w:rsidR="008F60DB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65787D">
        <w:t>794</w:t>
      </w:r>
      <w:r w:rsidR="005A5C16">
        <w:t>201</w:t>
      </w:r>
      <w:r w:rsidR="0065787D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65787D">
        <w:t>794</w:t>
      </w:r>
      <w:r w:rsidR="005A5C16">
        <w:t>/</w:t>
      </w:r>
      <w:r w:rsidR="005577B3">
        <w:t>20</w:t>
      </w:r>
      <w:r w:rsidR="005A5C16">
        <w:t>1</w:t>
      </w:r>
      <w:r w:rsidR="0065787D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65787D" w:rsidP="004B188B" w:rsidR="004B188B">
      <w:pPr>
        <w:ind w:firstLine="708"/>
        <w:jc w:val="both"/>
      </w:pPr>
      <w:r w:rsidRPr="0065787D">
        <w:t>Predlagatelj Financijska agencija je prijedlogom predložio otvaranje stečajnog postupka nad dužnikom KIKI URLIĆ j.d.o.o., turistička agencija, Soline 58, 21328 Drašnice, OIB: 57908919623. U prijedlogu se u bitnome navodi da temeljem čl. 110. st. 1. SZ-a podnosi prijedlog, te da na dan 01.08.2017.g. dužnik ima u očevidniku redoslijeda osnova za plaćanje evidentirane osnove za plaćanje u neprekinutom razdoblju od 120 dana u ukupnom iznosu od 8.206,38 kuna u koji iznos je uračunata kamata i naknada predlagatelja za provedbu ovrhe na novčanim sredstvima. Navodi se da dužnik ima 1 zaposlenog, te da ima otvoren račun kod Hrvatske poštanske banke d.d.</w:t>
      </w:r>
    </w:p>
    <w:p w:rsidRDefault="0065787D" w:rsidP="004B188B" w:rsidR="0065787D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B188B">
        <w:t>05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65787D">
        <w:t>17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65787D">
        <w:t>457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31AF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5787D">
      <w:rPr>
        <w:rFonts w:hAnsi="Book Antiqua" w:ascii="Book Antiqua"/>
        <w:b/>
        <w:sz w:val="20"/>
        <w:szCs w:val="20"/>
      </w:rPr>
      <w:t>794</w:t>
    </w:r>
    <w:r w:rsidR="005A5C16">
      <w:rPr>
        <w:rFonts w:hAnsi="Book Antiqua" w:ascii="Book Antiqua"/>
        <w:b/>
        <w:sz w:val="20"/>
        <w:szCs w:val="20"/>
      </w:rPr>
      <w:t>/201</w:t>
    </w:r>
    <w:r w:rsidR="0065787D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1AFA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1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A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A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A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A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1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A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A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A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A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
- 1 zaposleni</izvorni_sadrzaj>
    <derivirana_varijabla naziv="DomainObject.Predmet.Opis_1">Prijedlog za otvaranje stečajnog postupka (čl. 110 SZ-a)
- 1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St-794/2017</izvorni_sadrzaj>
    <derivirana_varijabla naziv="DomainObject.Predmet.OznakaBroj_1">St-794/2017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KIKI URLIĆ, turistička agencija, jednostavno društvo s ograničenom odgovornošću za gospodarski ribolov</izvorni_sadrzaj>
    <derivirana_varijabla naziv="DomainObject.Predmet.ProtustrankaFormated_1">  KIKI URLIĆ, turistička agencija, jednostavno društvo s ograničenom odgovornošću za gospodarski ribolov</derivirana_varijabla>
  </DomainObject.Predmet.ProtustrankaFormated>
  <DomainObject.Predmet.ProtustrankaFormatedOIB>
    <izvorni_sadrzaj>  KIKI URLIĆ, turistička agencija, jednostavno društvo s ograničenom odgovornošću za gospodarski ribolov, OIB 57908919623</izvorni_sadrzaj>
    <derivirana_varijabla naziv="DomainObject.Predmet.ProtustrankaFormatedOIB_1">  KIKI URLIĆ, turistička agencija, jednostavno društvo s ograničenom odgovornošću za gospodarski ribolov, OIB 57908919623</derivirana_varijabla>
  </DomainObject.Predmet.ProtustrankaFormatedOIB>
  <DomainObject.Predmet.ProtustrankaFormatedWithAdress>
    <izvorni_sadrzaj> KIKI URLIĆ, turistička agencija, jednostavno društvo s ograničenom odgovornošću za gospodarski ribolov, Soline 58, 21327 Drašnice</izvorni_sadrzaj>
    <derivirana_varijabla naziv="DomainObject.Predmet.ProtustrankaFormatedWithAdress_1"> KIKI URLIĆ, turistička agencija, jednostavno društvo s ograničenom odgovornošću za gospodarski ribolov, Soline 58, 21327 Drašnice</derivirana_varijabla>
  </DomainObject.Predmet.ProtustrankaFormatedWithAdress>
  <DomainObject.Predmet.ProtustrankaFormatedWithAdressOIB>
    <izvorni_sadrzaj> KIKI URLIĆ, turistička agencija, jednostavno društvo s ograničenom odgovornošću za gospodarski ribolov, OIB 57908919623, Soline 58, 21327 Drašnice</izvorni_sadrzaj>
    <derivirana_varijabla naziv="DomainObject.Predmet.ProtustrankaFormatedWithAdressOIB_1"> KIKI URLIĆ, turistička agencija, jednostavno društvo s ograničenom odgovornošću za gospodarski ribolov, OIB 57908919623, Soline 58, 21327 Drašnice</derivirana_varijabla>
  </DomainObject.Predmet.ProtustrankaFormatedWithAdressOIB>
  <DomainObject.Predmet.ProtustrankaWithAdress>
    <izvorni_sadrzaj>KIKI URLIĆ, turistička agencija, jednostavno društvo s ograničenom odgovornošću za gospodarski ribolov Soline 58, 21327 Drašnice</izvorni_sadrzaj>
    <derivirana_varijabla naziv="DomainObject.Predmet.ProtustrankaWithAdress_1">KIKI URLIĆ, turistička agencija, jednostavno društvo s ograničenom odgovornošću za gospodarski ribolov Soline 58, 21327 Drašnice</derivirana_varijabla>
  </DomainObject.Predmet.ProtustrankaWithAdress>
  <DomainObject.Predmet.ProtustrankaWithAdressOIB>
    <izvorni_sadrzaj>KIKI URLIĆ, turistička agencija, jednostavno društvo s ograničenom odgovornošću za gospodarski ribolov, OIB 57908919623, Soline 58, 21327 Drašnice</izvorni_sadrzaj>
    <derivirana_varijabla naziv="DomainObject.Predmet.ProtustrankaWithAdressOIB_1">KIKI URLIĆ, turistička agencija, jednostavno društvo s ograničenom odgovornošću za gospodarski ribolov, OIB 57908919623, Soline 58, 21327 Drašnice</derivirana_varijabla>
  </DomainObject.Predmet.ProtustrankaWithAdressOIB>
  <DomainObject.Predmet.ProtustrankaNazivFormated>
    <izvorni_sadrzaj>KIKI URLIĆ, turistička agencija, jednostavno društvo s ograničenom odgovornošću za gospodarski ribolov</izvorni_sadrzaj>
    <derivirana_varijabla naziv="DomainObject.Predmet.ProtustrankaNazivFormated_1">KIKI URLIĆ, turistička agencija, jednostavno društvo s ograničenom odgovornošću za gospodarski ribolov</derivirana_varijabla>
  </DomainObject.Predmet.ProtustrankaNazivFormated>
  <DomainObject.Predmet.ProtustrankaNazivFormatedOIB>
    <izvorni_sadrzaj>KIKI URLIĆ, turistička agencija, jednostavno društvo s ograničenom odgovornošću za gospodarski ribolov, OIB 57908919623</izvorni_sadrzaj>
    <derivirana_varijabla naziv="DomainObject.Predmet.ProtustrankaNazivFormatedOIB_1">KIKI URLIĆ, turistička agencija, jednostavno društvo s ograničenom odgovornošću za gospodarski ribolov, OIB 57908919623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8206.38</izvorni_sadrzaj>
    <derivirana_varijabla naziv="DomainObject.Predmet.TrenutnaVrijednost_1">8206.38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KIKI URLIĆ, turistička agencija, jednostavno društvo s ograničenom odgovornošću za gospodarski ribolov</item>
    </izvorni_sadrzaj>
    <derivirana_varijabla naziv="DomainObject.Predmet.ProtuStrankaListFormated_1">
      <item>KIKI URLIĆ, turistička agencija, jednostavno društvo s ograničenom odgovornošću za gospodarski ribolov</item>
    </derivirana_varijabla>
  </DomainObject.Predmet.ProtuStrankaListFormated>
  <DomainObject.Predmet.ProtuStrankaListFormatedOIB>
    <izvorni_sadrzaj>
      <item>KIKI URLIĆ, turistička agencija, jednostavno društvo s ograničenom odgovornošću za gospodarski ribolov, OIB 57908919623</item>
    </izvorni_sadrzaj>
    <derivirana_varijabla naziv="DomainObject.Predmet.ProtuStrankaListFormatedOIB_1">
      <item>KIKI URLIĆ, turistička agencija, jednostavno društvo s ograničenom odgovornošću za gospodarski ribolov, OIB 57908919623</item>
    </derivirana_varijabla>
  </DomainObject.Predmet.ProtuStrankaListFormatedOIB>
  <DomainObject.Predmet.ProtuStrankaListFormatedWithAdress>
    <izvorni_sadrzaj>
      <item>KIKI URLIĆ, turistička agencija, jednostavno društvo s ograničenom odgovornošću za gospodarski ribolov, Soline 58, 21327 Drašnice</item>
    </izvorni_sadrzaj>
    <derivirana_varijabla naziv="DomainObject.Predmet.ProtuStrankaListFormatedWithAdress_1">
      <item>KIKI URLIĆ, turistička agencija, jednostavno društvo s ograničenom odgovornošću za gospodarski ribolov, Soline 58, 21327 Drašnice</item>
    </derivirana_varijabla>
  </DomainObject.Predmet.ProtuStrankaListFormatedWithAdress>
  <DomainObject.Predmet.ProtuStrankaListFormatedWithAdressOIB>
    <izvorni_sadrzaj>
      <item>KIKI URLIĆ, turistička agencija, jednostavno društvo s ograničenom odgovornošću za gospodarski ribolov, OIB 57908919623, Soline 58, 21327 Drašnice</item>
    </izvorni_sadrzaj>
    <derivirana_varijabla naziv="DomainObject.Predmet.ProtuStrankaListFormatedWithAdressOIB_1">
      <item>KIKI URLIĆ, turistička agencija, jednostavno društvo s ograničenom odgovornošću za gospodarski ribolov, OIB 57908919623, Soline 58, 21327 Drašnice</item>
    </derivirana_varijabla>
  </DomainObject.Predmet.ProtuStrankaListFormatedWithAdressOIB>
  <DomainObject.Predmet.ProtuStrankaListNazivFormated>
    <izvorni_sadrzaj>
      <item>KIKI URLIĆ, turistička agencija, jednostavno društvo s ograničenom odgovornošću za gospodarski ribolov</item>
    </izvorni_sadrzaj>
    <derivirana_varijabla naziv="DomainObject.Predmet.ProtuStrankaListNazivFormated_1">
      <item>KIKI URLIĆ, turistička agencija, jednostavno društvo s ograničenom odgovornošću za gospodarski ribolov</item>
    </derivirana_varijabla>
  </DomainObject.Predmet.ProtuStrankaListNazivFormated>
  <DomainObject.Predmet.ProtuStrankaListNazivFormatedOIB>
    <izvorni_sadrzaj>
      <item>KIKI URLIĆ, turistička agencija, jednostavno društvo s ograničenom odgovornošću za gospodarski ribolov, OIB 57908919623</item>
    </izvorni_sadrzaj>
    <derivirana_varijabla naziv="DomainObject.Predmet.ProtuStrankaListNazivFormatedOIB_1">
      <item>KIKI URLIĆ, turistička agencija, jednostavno društvo s ograničenom odgovornošću za gospodarski ribolov, OIB 57908919623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KIKI URLIĆ, turistička agencija, jednostavno društvo s ograničenom odgovornošću za gospodarski ribolov</izvorni_sadrzaj>
    <derivirana_varijabla naziv="DomainObject.Predmet.ProtustrankaIDrugi_1">KIKI URLIĆ, turistička agencija, jednostavno društvo s ograničenom odgovornošću za gospodarski ribolov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KIKI URLIĆ, turistička agencija, jednostavno društvo s ograničenom odgovornošću za gospodarski ribolov, OIB 57908919623, Soline 58, 21327 Drašnice</izvorni_sadrzaj>
    <derivirana_varijabla naziv="DomainObject.Predmet.ProtustrankaIDrugiAdressOIB_1">KIKI URLIĆ, turistička agencija, jednostavno društvo s ograničenom odgovornošću za gospodarski ribolov, OIB 57908919623, Soline 58,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 URLIĆ, turistička agencija, jednostavno društvo s ograničenom odgovornošću za gospodarski ribolov</item>
      <item>FINANCIJSKA AGENCIJA, RC SPLIT</item>
    </izvorni_sadrzaj>
    <derivirana_varijabla naziv="DomainObject.Predmet.SudioniciListNaziv_1">
      <item>KIKI URLIĆ, turistička agencija, jednostavno društvo s ograničenom odgovornošću za gospodarski ribolov</item>
      <item>FINANCIJSKA AGENCIJA, RC SPLIT</item>
    </derivirana_varijabla>
  </DomainObject.Predmet.SudioniciListNaziv>
  <DomainObject.Predmet.SudioniciListAdressOIB>
    <izvorni_sadrzaj>
      <item>KIKI URLIĆ, turistička agencija, jednostavno društvo s ograničenom odgovornošću za gospodarski ribolov, OIB 57908919623, Soline 58,21327 Drašnice</item>
      <item>FINANCIJSKA AGENCIJA, RC SPLIT, OIB 85821130368, Mažuranićevo šetalište 24 b,21000 Split</item>
    </izvorni_sadrzaj>
    <derivirana_varijabla naziv="DomainObject.Predmet.SudioniciListAdressOIB_1">
      <item>KIKI URLIĆ, turistička agencija, jednostavno društvo s ograničenom odgovornošću za gospodarski ribolov, OIB 57908919623, Soline 58,21327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57908919623</item>
      <item>, OIB 85821130368</item>
    </izvorni_sadrzaj>
    <derivirana_varijabla naziv="DomainObject.Predmet.SudioniciListNazivOIB_1">
      <item>, OIB 57908919623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9A7C4-92A1-4E9A-8C64-81565BEBF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4633</properties:Characters>
  <properties:Lines>124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2018-07-17T09:12:00Z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2018-07-17T09:13:00Z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(794 -17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