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5f10" w14:paraId="0aa5f10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BC2CA0">
        <w:rPr>
          <w:rFonts w:cs="Times New Roman"/>
        </w:rPr>
        <w:t>PREVIŠ</w:t>
      </w:r>
      <w:r w:rsidR="00DE02CB">
        <w:rPr>
          <w:rFonts w:cs="Times New Roman"/>
        </w:rPr>
        <w:t xml:space="preserve"> </w:t>
      </w:r>
      <w:r w:rsidR="00C75376">
        <w:rPr>
          <w:rFonts w:cs="Times New Roman"/>
        </w:rPr>
        <w:t xml:space="preserve">d.o.o., </w:t>
      </w:r>
      <w:r w:rsidR="00BC2CA0">
        <w:rPr>
          <w:rFonts w:cs="Times New Roman"/>
        </w:rPr>
        <w:t>Šenkovec, V. Bukovca 42</w:t>
      </w:r>
      <w:r w:rsidR="00DE02CB">
        <w:rPr>
          <w:rFonts w:cs="Times New Roman"/>
        </w:rPr>
        <w:t xml:space="preserve">, OIB: </w:t>
      </w:r>
      <w:r w:rsidR="000B778A">
        <w:rPr>
          <w:rFonts w:cs="Times New Roman"/>
        </w:rPr>
        <w:t xml:space="preserve"> </w:t>
      </w:r>
      <w:r w:rsidR="00BC2CA0" w:rsidRPr="00BC2CA0">
        <w:rPr>
          <w:rFonts w:cs="Times New Roman"/>
        </w:rPr>
        <w:t>90516213965</w:t>
      </w:r>
      <w:r w:rsidR="00DE02CB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BC2CA0">
        <w:rPr>
          <w:b/>
        </w:rPr>
        <w:t>10</w:t>
      </w:r>
      <w:r w:rsidR="009B2BCE">
        <w:rPr>
          <w:b/>
        </w:rPr>
        <w:t>,</w:t>
      </w:r>
      <w:r w:rsidR="00BC2CA0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BC2CA0">
        <w:t>Mladen Stecević</w:t>
      </w:r>
      <w:r w:rsidR="00276EAD">
        <w:rPr>
          <w:rFonts w:cs="Times New Roman"/>
        </w:rPr>
        <w:t xml:space="preserve">, </w:t>
      </w:r>
      <w:r w:rsidR="00BC2CA0">
        <w:rPr>
          <w:rFonts w:cs="Times New Roman"/>
        </w:rPr>
        <w:t>Šenkovec, V. Bukovca 42</w:t>
      </w:r>
      <w:r w:rsidR="004D6161">
        <w:rPr>
          <w:rFonts w:cs="Times New Roman"/>
        </w:rPr>
        <w:t>,</w:t>
      </w:r>
    </w:p>
    <w:p w:rsidRDefault="009C304A" w:rsidP="00BC2CA0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BC2CA0" w:rsidRPr="00BC2CA0">
        <w:rPr>
          <w:rFonts w:cs="Times New Roman"/>
        </w:rPr>
        <w:t xml:space="preserve">PREVIŠ d.o.o., Šenkovec, </w:t>
      </w:r>
      <w:r w:rsidR="00BC2CA0">
        <w:rPr>
          <w:rFonts w:cs="Times New Roman"/>
        </w:rPr>
        <w:t>V. Bukovca 42</w:t>
      </w:r>
      <w:r w:rsidR="00C75376">
        <w:rPr>
          <w:rFonts w:cs="Times New Roman"/>
        </w:rPr>
        <w:t>,</w:t>
      </w:r>
      <w:r w:rsidR="003A2D33">
        <w:rPr>
          <w:rFonts w:cs="Times New Roman"/>
        </w:rPr>
        <w:t xml:space="preserve"> </w:t>
      </w:r>
      <w:r w:rsidR="00C75376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BC2CA0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4D6161">
        <w:t>Mladenu Steceviću</w:t>
      </w:r>
      <w:r w:rsidR="004D6161">
        <w:rPr>
          <w:rFonts w:cs="Times New Roman"/>
        </w:rPr>
        <w:t>, Šenkovec, V. Bukovca 42</w:t>
      </w:r>
      <w:r w:rsidR="001E7E3C">
        <w:t>,</w:t>
      </w:r>
      <w:r w:rsidR="00C75376">
        <w:t xml:space="preserve"> OIB: </w:t>
      </w:r>
      <w:r w:rsidR="004D6161">
        <w:t>67693926791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BC2CA0">
        <w:t>10</w:t>
      </w:r>
      <w:r w:rsidR="00F540FD">
        <w:t>,</w:t>
      </w:r>
      <w:r w:rsidR="00BC2CA0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BC2CA0" w:rsidRPr="00BC2CA0">
        <w:rPr>
          <w:rFonts w:cs="Times New Roman"/>
        </w:rPr>
        <w:t>PREVIŠ d.o.o., Šenkovec, V. Bukovca 42, OIB:  90516213965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BA3AF0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BC2CA0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BC2CA0" w:rsidRPr="00BC2CA0">
        <w:rPr>
          <w:rFonts w:cs="Times New Roman"/>
        </w:rPr>
        <w:t xml:space="preserve">PREVIŠ d.o.o., Šenkovec, </w:t>
      </w:r>
      <w:r w:rsidR="00BC2CA0">
        <w:rPr>
          <w:rFonts w:cs="Times New Roman"/>
        </w:rPr>
        <w:t>V. Bukovca 42</w:t>
      </w:r>
      <w:r w:rsidR="00D278AD">
        <w:rPr>
          <w:rFonts w:cs="Times New Roman"/>
        </w:rPr>
        <w:t xml:space="preserve">, </w:t>
      </w:r>
    </w:p>
    <w:p w:rsidRDefault="00CE3F4D" w:rsidP="004D6161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4D6161" w:rsidRPr="004D6161">
        <w:t>Mladen Stecević, Šenkovec, V. Bukovca 42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3AA" w:rsidP="009C304A" w:rsidR="002473AA">
      <w:r>
        <w:separator/>
      </w:r>
    </w:p>
  </w:endnote>
  <w:endnote w:id="0" w:type="continuationSeparator">
    <w:p w:rsidRDefault="002473AA" w:rsidP="009C304A" w:rsidR="00247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3AA" w:rsidP="009C304A" w:rsidR="002473AA">
      <w:r>
        <w:separator/>
      </w:r>
    </w:p>
  </w:footnote>
  <w:footnote w:id="0" w:type="continuationSeparator">
    <w:p w:rsidRDefault="002473AA" w:rsidP="009C304A" w:rsidR="00247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AF0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BC2CA0">
      <w:t>968</w:t>
    </w:r>
    <w:r w:rsidR="000B778A">
      <w:t>/16-</w:t>
    </w:r>
    <w:r w:rsidR="00211428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BC2CA0">
      <w:t>968</w:t>
    </w:r>
    <w:r w:rsidR="009B2BCE">
      <w:t>/16-</w:t>
    </w:r>
    <w:r w:rsidR="00DD3E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D6562"/>
    <w:rsid w:val="000F08ED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11428"/>
    <w:rsid w:val="00232D22"/>
    <w:rsid w:val="002473AA"/>
    <w:rsid w:val="00276EAD"/>
    <w:rsid w:val="002A3307"/>
    <w:rsid w:val="002D4338"/>
    <w:rsid w:val="003149FB"/>
    <w:rsid w:val="00335908"/>
    <w:rsid w:val="00345F95"/>
    <w:rsid w:val="00357BF7"/>
    <w:rsid w:val="003A2D33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495245"/>
    <w:rsid w:val="00495D03"/>
    <w:rsid w:val="004D6161"/>
    <w:rsid w:val="00503444"/>
    <w:rsid w:val="0051326E"/>
    <w:rsid w:val="00543EDA"/>
    <w:rsid w:val="00584C46"/>
    <w:rsid w:val="005A7465"/>
    <w:rsid w:val="005B55CC"/>
    <w:rsid w:val="005B7B8B"/>
    <w:rsid w:val="00607FE8"/>
    <w:rsid w:val="00630B43"/>
    <w:rsid w:val="00660159"/>
    <w:rsid w:val="00697888"/>
    <w:rsid w:val="006D2BF2"/>
    <w:rsid w:val="006D7F14"/>
    <w:rsid w:val="0070393A"/>
    <w:rsid w:val="00727666"/>
    <w:rsid w:val="00740004"/>
    <w:rsid w:val="007555DB"/>
    <w:rsid w:val="007A1A7C"/>
    <w:rsid w:val="007C5007"/>
    <w:rsid w:val="007E17E0"/>
    <w:rsid w:val="007E3E47"/>
    <w:rsid w:val="00805DC4"/>
    <w:rsid w:val="008109D1"/>
    <w:rsid w:val="00811B0F"/>
    <w:rsid w:val="00811CAD"/>
    <w:rsid w:val="00823024"/>
    <w:rsid w:val="0082366A"/>
    <w:rsid w:val="00823CB2"/>
    <w:rsid w:val="00826138"/>
    <w:rsid w:val="00851407"/>
    <w:rsid w:val="00857C75"/>
    <w:rsid w:val="00866419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A3AF0"/>
    <w:rsid w:val="00BC2CA0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DD3E88"/>
    <w:rsid w:val="00DE02CB"/>
    <w:rsid w:val="00E000DA"/>
    <w:rsid w:val="00E17672"/>
    <w:rsid w:val="00E55C5B"/>
    <w:rsid w:val="00E62806"/>
    <w:rsid w:val="00EC6D88"/>
    <w:rsid w:val="00ED6CCA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A3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A3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St-413/13 Prekid st. postupka</izvorni_sadrzaj>
    <derivirana_varijabla naziv="DomainObject.Predmet.PrimjedbaSuca_1">7 St-413/13 Prekid st.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PREVIŠ društvo s ograničenom odgovornošću za graditeljstvo i usluge</izvorni_sadrzaj>
    <derivirana_varijabla naziv="DomainObject.Predmet.ProtustrankaFormated_1">  PREVIŠ društvo s ograničenom odgovornošću za graditeljstvo i usluge</derivirana_varijabla>
  </DomainObject.Predmet.ProtustrankaFormated>
  <DomainObject.Predmet.ProtustrankaFormatedOIB>
    <izvorni_sadrzaj>  PREVIŠ društvo s ograničenom odgovornošću za graditeljstvo i usluge, OIB 90516213965</izvorni_sadrzaj>
    <derivirana_varijabla naziv="DomainObject.Predmet.ProtustrankaFormatedOIB_1">  PREVIŠ društvo s ograničenom odgovornošću za graditeljstvo i usluge, OIB 90516213965</derivirana_varijabla>
  </DomainObject.Predmet.ProtustrankaFormatedOIB>
  <DomainObject.Predmet.ProtustrankaFormatedWithAdress>
    <izvorni_sadrzaj> PREVIŠ društvo s ograničenom odgovornošću za graditeljstvo i usluge, V. Bukovca 42, 40000 Šenkovec</izvorni_sadrzaj>
    <derivirana_varijabla naziv="DomainObject.Predmet.ProtustrankaFormatedWithAdress_1"> PREVIŠ društvo s ograničenom odgovornošću za graditeljstvo i usluge, V. Bukovca 42, 40000 Šenkovec</derivirana_varijabla>
  </DomainObject.Predmet.ProtustrankaFormatedWithAdress>
  <DomainObject.Predmet.ProtustrankaFormatedWithAdressOIB>
    <izvorni_sadrzaj> PREVIŠ društvo s ograničenom odgovornošću za graditeljstvo i usluge, OIB 90516213965, V. Bukovca 42, 40000 Šenkovec</izvorni_sadrzaj>
    <derivirana_varijabla naziv="DomainObject.Predmet.ProtustrankaFormatedWithAdressOIB_1"> PREVIŠ društvo s ograničenom odgovornošću za graditeljstvo i usluge, OIB 90516213965, V. Bukovca 42, 40000 Šenkovec</derivirana_varijabla>
  </DomainObject.Predmet.ProtustrankaFormatedWithAdressOIB>
  <DomainObject.Predmet.ProtustrankaWithAdress>
    <izvorni_sadrzaj>PREVIŠ društvo s ograničenom odgovornošću za graditeljstvo i usluge V. Bukovca 42, 40000 Šenkovec</izvorni_sadrzaj>
    <derivirana_varijabla naziv="DomainObject.Predmet.ProtustrankaWithAdress_1">PREVIŠ društvo s ograničenom odgovornošću za graditeljstvo i usluge V. Bukovca 42, 40000 Šenkovec</derivirana_varijabla>
  </DomainObject.Predmet.ProtustrankaWithAdress>
  <DomainObject.Predmet.ProtustrankaWithAdressOIB>
    <izvorni_sadrzaj>PREVIŠ društvo s ograničenom odgovornošću za graditeljstvo i usluge, OIB 90516213965, V. Bukovca 42, 40000 Šenkovec</izvorni_sadrzaj>
    <derivirana_varijabla naziv="DomainObject.Predmet.ProtustrankaWithAdressOIB_1">PREVIŠ društvo s ograničenom odgovornošću za graditeljstvo i usluge, OIB 90516213965, V. Bukovca 42, 40000 Šenkovec</derivirana_varijabla>
  </DomainObject.Predmet.ProtustrankaWithAdressOIB>
  <DomainObject.Predmet.ProtustrankaNazivFormated>
    <izvorni_sadrzaj>PREVIŠ društvo s ograničenom odgovornošću za graditeljstvo i usluge</izvorni_sadrzaj>
    <derivirana_varijabla naziv="DomainObject.Predmet.ProtustrankaNazivFormated_1">PREVIŠ društvo s ograničenom odgovornošću za graditeljstvo i usluge</derivirana_varijabla>
  </DomainObject.Predmet.ProtustrankaNazivFormated>
  <DomainObject.Predmet.ProtustrankaNazivFormatedOIB>
    <izvorni_sadrzaj>PREVIŠ društvo s ograničenom odgovornošću za graditeljstvo i usluge, OIB 90516213965</izvorni_sadrzaj>
    <derivirana_varijabla naziv="DomainObject.Predmet.ProtustrankaNazivFormatedOIB_1">PREVIŠ društvo s ograničenom odgovornošću za graditeljstvo i usluge, OIB 90516213965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95156.69</izvorni_sadrzaj>
    <derivirana_varijabla naziv="DomainObject.Predmet.TrenutnaVrijednost_1">95156.69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PREVIŠ društvo s ograničenom odgovornošću za graditeljstvo i usluge</item>
    </izvorni_sadrzaj>
    <derivirana_varijabla naziv="DomainObject.Predmet.ProtuStrankaListFormated_1">
      <item>PREVIŠ društvo s ograničenom odgovornošću za graditeljstvo i usluge</item>
    </derivirana_varijabla>
  </DomainObject.Predmet.ProtuStrankaListFormated>
  <DomainObject.Predmet.ProtuStrankaListFormatedOIB>
    <izvorni_sadrzaj>
      <item>PREVIŠ društvo s ograničenom odgovornošću za graditeljstvo i usluge, OIB 90516213965</item>
    </izvorni_sadrzaj>
    <derivirana_varijabla naziv="DomainObject.Predmet.ProtuStrankaListFormatedOIB_1">
      <item>PREVIŠ društvo s ograničenom odgovornošću za graditeljstvo i usluge, OIB 90516213965</item>
    </derivirana_varijabla>
  </DomainObject.Predmet.ProtuStrankaListFormatedOIB>
  <DomainObject.Predmet.ProtuStrankaListFormatedWithAdress>
    <izvorni_sadrzaj>
      <item>PREVIŠ društvo s ograničenom odgovornošću za graditeljstvo i usluge, V. Bukovca 42, 40000 Šenkovec</item>
    </izvorni_sadrzaj>
    <derivirana_varijabla naziv="DomainObject.Predmet.ProtuStrankaListFormatedWithAdress_1">
      <item>PREVIŠ društvo s ograničenom odgovornošću za graditeljstvo i usluge, V. Bukovca 42, 40000 Šenkovec</item>
    </derivirana_varijabla>
  </DomainObject.Predmet.ProtuStrankaListFormatedWithAdress>
  <DomainObject.Predmet.ProtuStrankaListFormatedWithAdressOIB>
    <izvorni_sadrzaj>
      <item>PREVIŠ društvo s ograničenom odgovornošću za graditeljstvo i usluge, OIB 90516213965, V. Bukovca 42, 40000 Šenkovec</item>
    </izvorni_sadrzaj>
    <derivirana_varijabla naziv="DomainObject.Predmet.ProtuStrankaListFormatedWithAdressOIB_1">
      <item>PREVIŠ društvo s ograničenom odgovornošću za graditeljstvo i usluge, OIB 90516213965, V. Bukovca 42, 40000 Šenkovec</item>
    </derivirana_varijabla>
  </DomainObject.Predmet.ProtuStrankaListFormatedWithAdressOIB>
  <DomainObject.Predmet.ProtuStrankaListNazivFormated>
    <izvorni_sadrzaj>
      <item>PREVIŠ društvo s ograničenom odgovornošću za graditeljstvo i usluge</item>
    </izvorni_sadrzaj>
    <derivirana_varijabla naziv="DomainObject.Predmet.ProtuStrankaListNazivFormated_1">
      <item>PREVIŠ društvo s ograničenom odgovornošću za graditeljstvo i usluge</item>
    </derivirana_varijabla>
  </DomainObject.Predmet.ProtuStrankaListNazivFormated>
  <DomainObject.Predmet.ProtuStrankaListNazivFormatedOIB>
    <izvorni_sadrzaj>
      <item>PREVIŠ društvo s ograničenom odgovornošću za graditeljstvo i usluge, OIB 90516213965</item>
    </izvorni_sadrzaj>
    <derivirana_varijabla naziv="DomainObject.Predmet.ProtuStrankaListNazivFormatedOIB_1">
      <item>PREVIŠ društvo s ograničenom odgovornošću za graditeljstvo i usluge, OIB 90516213965</item>
    </derivirana_varijabla>
  </DomainObject.Predmet.ProtuStrankaListNazivFormatedOIB>
  <DomainObject.Predmet.OstaliListFormated>
    <izvorni_sadrzaj>
      <item>Sudski registar</item>
      <item>e-oglasna ploča</item>
      <item>Mladen Stecević</item>
      <item>Županijsko državno odvjetništvo</item>
    </izvorni_sadrzaj>
    <derivirana_varijabla naziv="DomainObject.Predmet.OstaliListFormated_1">
      <item>Sudski registar</item>
      <item>e-oglasna ploča</item>
      <item>Mladen Stecević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Mladen Stecević, OIB 67693926791</item>
      <item>Županijsko državno odvjetništvo</item>
    </izvorni_sadrzaj>
    <derivirana_varijabla naziv="DomainObject.Predmet.OstaliListFormatedOIB_1">
      <item>Sudski registar</item>
      <item>e-oglasna ploča</item>
      <item>Mladen Stecević, OIB 67693926791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Mladen Stecević, Vlahe Bukovca 42, 40000 Šenkovec</item>
      <item>Županijsko državno odvjetništvo</item>
    </izvorni_sadrzaj>
    <derivirana_varijabla naziv="DomainObject.Predmet.OstaliListFormatedWithAdress_1">
      <item>Sudski registar</item>
      <item>e-oglasna ploča</item>
      <item>Mladen Stecević, Vlahe Bukovca 42, 40000 Šenkovec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Mladen Stecević, OIB 67693926791, Vlahe Bukovca 42, 40000 Šenkovec</item>
      <item>Županijsko državno odvjetništvo</item>
    </izvorni_sadrzaj>
    <derivirana_varijabla naziv="DomainObject.Predmet.OstaliListFormatedWithAdressOIB_1">
      <item>Sudski registar</item>
      <item>e-oglasna ploča</item>
      <item>Mladen Stecević, OIB 67693926791, Vlahe Bukovca 42, 40000 Šenkovec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Mladen Stecević</item>
      <item>Županijsko državno odvjetništvo</item>
    </izvorni_sadrzaj>
    <derivirana_varijabla naziv="DomainObject.Predmet.OstaliListNazivFormated_1">
      <item>Sudski registar</item>
      <item>e-oglasna ploča</item>
      <item>Mladen Stecević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Mladen Stecević, OIB 67693926791</item>
      <item>Županijsko državno odvjetništvo</item>
    </izvorni_sadrzaj>
    <derivirana_varijabla naziv="DomainObject.Predmet.OstaliListNazivFormatedOIB_1">
      <item>Sudski registar</item>
      <item>e-oglasna ploča</item>
      <item>Mladen Stecević, OIB 67693926791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PREVIŠ društvo s ograničenom odgovornošću za graditeljstvo i usluge</izvorni_sadrzaj>
    <derivirana_varijabla naziv="DomainObject.Predmet.ProtustrankaIDrugi_1">PREVIŠ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PREVIŠ društvo s ograničenom odgovornošću za graditeljstvo i usluge, OIB 90516213965, V. Bukovca 42, 40000 Šenkovec</izvorni_sadrzaj>
    <derivirana_varijabla naziv="DomainObject.Predmet.ProtustrankaIDrugiAdressOIB_1">PREVIŠ društvo s ograničenom odgovornošću za graditeljstvo i usluge, OIB 90516213965, V. Bukovca 42,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</izvorni_sadrzaj>
    <derivirana_varijabla naziv="DomainObject.Predmet.SudioniciListNaziv_1"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</izvorni_sadrzaj>
    <derivirana_varijabla naziv="DomainObject.Predmet.SudioniciListAdressOIB_1"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90516213965</item>
      <item>, OIB null</item>
      <item>, OIB null</item>
      <item>, OIB 67693926791</item>
      <item>, OIB null</item>
    </izvorni_sadrzaj>
    <derivirana_varijabla naziv="DomainObject.Predmet.SudioniciListNazivOIB_1">
      <item>, OIB 85821130368</item>
      <item>, OIB 90516213965</item>
      <item>, OIB null</item>
      <item>, OIB null</item>
      <item>, OIB 67693926791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1854</properties:Characters>
  <properties:Lines>64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2016-09-06T09:33:00Z</dcterms:created>
  <dc:creator>Lea Rogina</dc:creator>
  <cp:lastModifiedBy>Nevenka Vuković</cp:lastModifiedBy>
  <cp:lastPrinted>2016-09-06T09:57:00Z</cp:lastPrinted>
  <dcterms:modified xmlns:xsi="http://www.w3.org/2001/XMLSchema-instance" xsi:type="dcterms:W3CDTF">2016-09-06T09:57:00Z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