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1C6440" w:rsidRPr="00C61EDF">
        <w:trPr>
          <w:trHeight w:val="2231"/>
        </w:trPr>
        <w:tc>
          <w:tcPr>
            <w:tcW w:type="dxa" w:w="3369"/>
            <w:vAlign w:val="center"/>
          </w:tcPr>
          <w:p w:rsidRDefault="001C6440" w:rsidP="00A66C00" w:rsidR="001C644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C6440" w:rsidP="00A66C00" w:rsidR="001C6440" w:rsidRPr="00F24FD8">
            <w:pPr>
              <w:spacing w:before="100"/>
            </w:pPr>
            <w:r w:rsidRPr="00F24FD8">
              <w:t>REPUBLIKA HRVATSKA</w:t>
            </w:r>
          </w:p>
          <w:p w:rsidRDefault="001C6440" w:rsidP="00A66C00" w:rsidR="001C6440" w:rsidRPr="00F24FD8">
            <w:r w:rsidRPr="00F24FD8">
              <w:t>TRGOVAČKI SUD U SPLITU</w:t>
            </w:r>
          </w:p>
          <w:p w:rsidRDefault="001C6440" w:rsidP="00DA5B9D" w:rsidR="001C6440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both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A5B9D" w:rsidR="001C6440">
            <w:pPr>
              <w:jc w:val="right"/>
              <w:rPr>
                <w:noProof/>
              </w:rPr>
            </w:pPr>
          </w:p>
          <w:p w:rsidRDefault="001C6440" w:rsidP="00DB7457" w:rsidR="001C6440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B7457">
              <w:rPr>
                <w:noProof/>
              </w:rPr>
              <w:t>732</w:t>
            </w:r>
            <w:r>
              <w:rPr>
                <w:noProof/>
              </w:rPr>
              <w:t>/2018-</w:t>
            </w:r>
            <w:r w:rsidR="00DB7457">
              <w:rPr>
                <w:noProof/>
              </w:rPr>
              <w:t>6</w:t>
            </w:r>
          </w:p>
        </w:tc>
      </w:tr>
    </w:tbl>
    <w:p w14:textId="425125d" w14:paraId="425125d" w:rsidRDefault="007108CB" w:rsidP="00135B11" w:rsidR="007108CB" w:rsidRPr="00F10594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DB7457">
        <w:t xml:space="preserve">SOTORIŠĆE d.o.o., OIB: 22474979693, Split, </w:t>
      </w:r>
      <w:proofErr w:type="spellStart"/>
      <w:r w:rsidR="00DB7457">
        <w:t>Pujanke</w:t>
      </w:r>
      <w:proofErr w:type="spellEnd"/>
      <w:r w:rsidR="00DB7457">
        <w:t xml:space="preserve"> 16</w:t>
      </w:r>
      <w:r w:rsidR="001C6440">
        <w:t>,</w:t>
      </w:r>
      <w:r w:rsidR="00E25E3D">
        <w:t xml:space="preserve"> </w:t>
      </w:r>
      <w:r w:rsidR="00DB7457">
        <w:t>11. veljače 2019</w:t>
      </w:r>
      <w:r w:rsidR="007108CB">
        <w:t>.</w:t>
      </w:r>
      <w:r w:rsidR="00135B11">
        <w:t>, temeljem čl</w:t>
      </w:r>
      <w:r w:rsidR="00DB7457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DB7457">
        <w:t>S</w:t>
      </w:r>
      <w:r w:rsidR="00DB7457" w:rsidRPr="00DB7457">
        <w:t xml:space="preserve">OTORIŠĆE d.o.o., OIB: 22474979693, Split, </w:t>
      </w:r>
      <w:proofErr w:type="spellStart"/>
      <w:r w:rsidR="00DB7457" w:rsidRPr="00DB7457">
        <w:t>Pujanke</w:t>
      </w:r>
      <w:proofErr w:type="spellEnd"/>
      <w:r w:rsidR="00DB7457" w:rsidRPr="00DB7457">
        <w:t xml:space="preserve"> 16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B7457">
        <w:t>13. rujna</w:t>
      </w:r>
      <w:r w:rsidR="00EE22E2">
        <w:t xml:space="preserve"> </w:t>
      </w:r>
      <w:r w:rsidR="00D36C47">
        <w:t>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</w:t>
      </w:r>
      <w:r w:rsidR="00DB7457">
        <w:t>3</w:t>
      </w:r>
      <w:r w:rsidR="007108CB">
        <w:t>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DB7457">
        <w:t>5.633,88</w:t>
      </w:r>
      <w:r w:rsidR="006954E4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C949EB" w:rsidP="00135B11" w:rsidR="00215F13">
      <w:pPr>
        <w:spacing w:before="200"/>
        <w:jc w:val="center"/>
      </w:pPr>
      <w:r>
        <w:t xml:space="preserve">U Splitu </w:t>
      </w:r>
      <w:r w:rsidR="00DB7457">
        <w:t>11. veljače</w:t>
      </w:r>
      <w:r w:rsidR="001C6440">
        <w:t xml:space="preserve"> </w:t>
      </w:r>
      <w:r w:rsidR="00DB7457">
        <w:t>2019</w:t>
      </w:r>
      <w:r w:rsidR="007108CB">
        <w:t>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D7C37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3340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65812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43A6"/>
    <w:rsid w:val="00687409"/>
    <w:rsid w:val="00691E85"/>
    <w:rsid w:val="006944F6"/>
    <w:rsid w:val="006954E4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6F4BBC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49EB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457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22E2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732</izvorni_sadrzaj>
    <derivirana_varijabla naziv="DomainObject.Predmet.Broj_1">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St-732/2018</izvorni_sadrzaj>
    <derivirana_varijabla naziv="DomainObject.Predmet.OznakaBroj_1">St-732/2018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SOTORIŠĆE d.o.o. za usluge</izvorni_sadrzaj>
    <derivirana_varijabla naziv="DomainObject.Predmet.ProtustrankaFormated_1">  SOTORIŠĆE d.o.o. za usluge</derivirana_varijabla>
  </DomainObject.Predmet.ProtustrankaFormated>
  <DomainObject.Predmet.ProtustrankaFormatedOIB>
    <izvorni_sadrzaj>  SOTORIŠĆE d.o.o. za usluge, OIB 22474979693</izvorni_sadrzaj>
    <derivirana_varijabla naziv="DomainObject.Predmet.ProtustrankaFormatedOIB_1">  SOTORIŠĆE d.o.o. za usluge, OIB 22474979693</derivirana_varijabla>
  </DomainObject.Predmet.ProtustrankaFormatedOIB>
  <DomainObject.Predmet.ProtustrankaFormatedWithAdress>
    <izvorni_sadrzaj> SOTORIŠĆE d.o.o. za usluge, Pujanke 16, 21000 Split</izvorni_sadrzaj>
    <derivirana_varijabla naziv="DomainObject.Predmet.ProtustrankaFormatedWithAdress_1"> SOTORIŠĆE d.o.o. za usluge, Pujanke 16, 21000 Split</derivirana_varijabla>
  </DomainObject.Predmet.ProtustrankaFormatedWithAdress>
  <DomainObject.Predmet.ProtustrankaFormatedWithAdressOIB>
    <izvorni_sadrzaj> SOTORIŠĆE d.o.o. za usluge, OIB 22474979693, Pujanke 16, 21000 Split</izvorni_sadrzaj>
    <derivirana_varijabla naziv="DomainObject.Predmet.ProtustrankaFormatedWithAdressOIB_1"> SOTORIŠĆE d.o.o. za usluge, OIB 22474979693, Pujanke 16, 21000 Split</derivirana_varijabla>
  </DomainObject.Predmet.ProtustrankaFormatedWithAdressOIB>
  <DomainObject.Predmet.ProtustrankaWithAdress>
    <izvorni_sadrzaj>SOTORIŠĆE d.o.o. za usluge Pujanke 16, 21000 Split</izvorni_sadrzaj>
    <derivirana_varijabla naziv="DomainObject.Predmet.ProtustrankaWithAdress_1">SOTORIŠĆE d.o.o. za usluge Pujanke 16, 21000 Split</derivirana_varijabla>
  </DomainObject.Predmet.ProtustrankaWithAdress>
  <DomainObject.Predmet.ProtustrankaWithAdressOIB>
    <izvorni_sadrzaj>SOTORIŠĆE d.o.o. za usluge, OIB 22474979693, Pujanke 16, 21000 Split</izvorni_sadrzaj>
    <derivirana_varijabla naziv="DomainObject.Predmet.ProtustrankaWithAdressOIB_1">SOTORIŠĆE d.o.o. za usluge, OIB 22474979693, Pujanke 16, 21000 Split</derivirana_varijabla>
  </DomainObject.Predmet.ProtustrankaWithAdressOIB>
  <DomainObject.Predmet.ProtustrankaNazivFormated>
    <izvorni_sadrzaj>SOTORIŠĆE d.o.o. za usluge</izvorni_sadrzaj>
    <derivirana_varijabla naziv="DomainObject.Predmet.ProtustrankaNazivFormated_1">SOTORIŠĆE d.o.o. za usluge</derivirana_varijabla>
  </DomainObject.Predmet.ProtustrankaNazivFormated>
  <DomainObject.Predmet.ProtustrankaNazivFormatedOIB>
    <izvorni_sadrzaj>SOTORIŠĆE d.o.o. za usluge, OIB 22474979693</izvorni_sadrzaj>
    <derivirana_varijabla naziv="DomainObject.Predmet.ProtustrankaNazivFormatedOIB_1">SOTORIŠĆE d.o.o. za usluge, OIB 22474979693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5633.88</izvorni_sadrzaj>
    <derivirana_varijabla naziv="DomainObject.Predmet.TrenutnaVrijednost_1">5633.88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SOTORIŠĆE d.o.o. za usluge</item>
    </izvorni_sadrzaj>
    <derivirana_varijabla naziv="DomainObject.Predmet.ProtuStrankaListFormated_1">
      <item>SOTORIŠĆE d.o.o. za usluge</item>
    </derivirana_varijabla>
  </DomainObject.Predmet.ProtuStrankaListFormated>
  <DomainObject.Predmet.ProtuStrankaListFormatedOIB>
    <izvorni_sadrzaj>
      <item>SOTORIŠĆE d.o.o. za usluge, OIB 22474979693</item>
    </izvorni_sadrzaj>
    <derivirana_varijabla naziv="DomainObject.Predmet.ProtuStrankaListFormatedOIB_1">
      <item>SOTORIŠĆE d.o.o. za usluge, OIB 22474979693</item>
    </derivirana_varijabla>
  </DomainObject.Predmet.ProtuStrankaListFormatedOIB>
  <DomainObject.Predmet.ProtuStrankaListFormatedWithAdress>
    <izvorni_sadrzaj>
      <item>SOTORIŠĆE d.o.o. za usluge, Pujanke 16, 21000 Split</item>
    </izvorni_sadrzaj>
    <derivirana_varijabla naziv="DomainObject.Predmet.ProtuStrankaListFormatedWithAdress_1">
      <item>SOTORIŠĆE d.o.o. za usluge, Pujanke 16, 21000 Split</item>
    </derivirana_varijabla>
  </DomainObject.Predmet.ProtuStrankaListFormatedWithAdress>
  <DomainObject.Predmet.ProtuStrankaListFormatedWithAdressOIB>
    <izvorni_sadrzaj>
      <item>SOTORIŠĆE d.o.o. za usluge, OIB 22474979693, Pujanke 16, 21000 Split</item>
    </izvorni_sadrzaj>
    <derivirana_varijabla naziv="DomainObject.Predmet.ProtuStrankaListFormatedWithAdressOIB_1">
      <item>SOTORIŠĆE d.o.o. za usluge, OIB 22474979693, Pujanke 16, 21000 Split</item>
    </derivirana_varijabla>
  </DomainObject.Predmet.ProtuStrankaListFormatedWithAdressOIB>
  <DomainObject.Predmet.ProtuStrankaListNazivFormated>
    <izvorni_sadrzaj>
      <item>SOTORIŠĆE d.o.o. za usluge</item>
    </izvorni_sadrzaj>
    <derivirana_varijabla naziv="DomainObject.Predmet.ProtuStrankaListNazivFormated_1">
      <item>SOTORIŠĆE d.o.o. za usluge</item>
    </derivirana_varijabla>
  </DomainObject.Predmet.ProtuStrankaListNazivFormated>
  <DomainObject.Predmet.ProtuStrankaListNazivFormatedOIB>
    <izvorni_sadrzaj>
      <item>SOTORIŠĆE d.o.o. za usluge, OIB 22474979693</item>
    </izvorni_sadrzaj>
    <derivirana_varijabla naziv="DomainObject.Predmet.ProtuStrankaListNazivFormatedOIB_1">
      <item>SOTORIŠĆE d.o.o. za usluge, OIB 22474979693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SOTORIŠĆE d.o.o. za usluge</izvorni_sadrzaj>
    <derivirana_varijabla naziv="DomainObject.Predmet.ProtustrankaIDrugi_1">SOTORIŠĆE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SOTORIŠĆE d.o.o. za usluge, OIB 22474979693, Pujanke 16, 21000 Split</izvorni_sadrzaj>
    <derivirana_varijabla naziv="DomainObject.Predmet.ProtustrankaIDrugiAdressOIB_1">SOTORIŠĆE d.o.o. za usluge, OIB 22474979693, Pujanke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SOTORIŠĆE d.o.o. za usluge</item>
      <item>FINANCIJSKA AGENCIJA, RC SPLIT</item>
    </izvorni_sadrzaj>
    <derivirana_varijabla naziv="DomainObject.Predmet.SudioniciListNaziv_1">
      <item>SOTORIŠĆE d.o.o. za usluge</item>
      <item>FINANCIJSKA AGENCIJA, RC SPLIT</item>
    </derivirana_varijabla>
  </DomainObject.Predmet.SudioniciListNaziv>
  <DomainObject.Predmet.SudioniciListAdressOIB>
    <izvorni_sadrzaj>
      <item>SOTORIŠĆE d.o.o. za usluge, OIB 22474979693, Pujanke 16,21000 Split</item>
      <item>FINANCIJSKA AGENCIJA, RC SPLIT, OIB 85821130368, Mažuranićevo šetalište 24 b,21000 Split</item>
    </izvorni_sadrzaj>
    <derivirana_varijabla naziv="DomainObject.Predmet.SudioniciListAdressOIB_1">
      <item>SOTORIŠĆE d.o.o. za usluge, OIB 22474979693, Pujanke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22474979693</item>
      <item>, OIB 85821130368</item>
    </izvorni_sadrzaj>
    <derivirana_varijabla naziv="DomainObject.Predmet.SudioniciListNazivOIB_1">
      <item>, OIB 22474979693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76221-0CDA-4564-98B3-B1C2D22A63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319</properties:Words>
  <properties:Characters>1807</properties:Characters>
  <properties:Lines>44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2019-02-11T08:08:00Z</cp:lastPrinted>
  <dcterms:modified xmlns:xsi="http://www.w3.org/2001/XMLSchema-instance" xsi:type="dcterms:W3CDTF">2019-02-11T08:13:00Z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(St-732-2018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