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b395" w14:paraId="250b395" w:rsidRDefault="00AE649C" w:rsidP="0059739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2575F" w:rsidP="0059739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9739D" w:rsidP="0059739D" w:rsidR="00AE649C" w:rsidRPr="00B76F3C">
      <w:pPr>
        <w:pStyle w:val="SudSjedite"/>
      </w:pPr>
      <w:r>
        <w:t xml:space="preserve">                                                                                                      Poslovni broj: 4 St-198/15-6</w:t>
      </w:r>
      <w:r w:rsidR="00EA1C6D">
        <w:tab/>
      </w:r>
    </w:p>
    <w:p w:rsidRDefault="0059739D" w:rsidP="0059739D" w:rsidR="0059739D">
      <w:pPr>
        <w:spacing w:after="0"/>
      </w:pPr>
      <w:r>
        <w:t xml:space="preserve">       REPUBLIKA HRVATSKA</w:t>
      </w:r>
    </w:p>
    <w:p w:rsidRDefault="0059739D" w:rsidP="0059739D" w:rsidR="0059739D">
      <w:pPr>
        <w:spacing w:after="0"/>
      </w:pPr>
      <w:r>
        <w:t>TRGOVAČKI SUD U VARAŽDINU</w:t>
      </w:r>
    </w:p>
    <w:p w:rsidRDefault="0059739D" w:rsidP="0059739D" w:rsidR="0059739D">
      <w:pPr>
        <w:spacing w:after="0"/>
      </w:pPr>
      <w:r>
        <w:t xml:space="preserve">                 Braće Radića 2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 w:rsidRPr="0059739D">
      <w:pPr>
        <w:spacing w:after="0"/>
      </w:pPr>
    </w:p>
    <w:p w:rsidRDefault="0059739D" w:rsidP="0059739D" w:rsidR="0059739D" w:rsidRPr="0059739D">
      <w:pPr>
        <w:spacing w:after="0"/>
        <w:jc w:val="center"/>
      </w:pPr>
      <w:r w:rsidRPr="0059739D">
        <w:t>U    I M E    R E P U B L I K E    H R V A T S K E</w:t>
      </w:r>
    </w:p>
    <w:p w:rsidRDefault="0059739D" w:rsidP="0059739D" w:rsidR="0059739D" w:rsidRPr="0059739D">
      <w:pPr>
        <w:spacing w:after="0"/>
        <w:jc w:val="both"/>
      </w:pPr>
    </w:p>
    <w:p w:rsidRDefault="0059739D" w:rsidP="0059739D" w:rsidR="0059739D" w:rsidRPr="0059739D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59739D">
        <w:rPr>
          <w:b w:val="false"/>
          <w:sz w:val="24"/>
          <w:szCs w:val="24"/>
        </w:rPr>
        <w:t>R J E Š E NJ E</w:t>
      </w:r>
    </w:p>
    <w:p w:rsidRDefault="0059739D" w:rsidP="0059739D" w:rsidR="0059739D">
      <w:pPr>
        <w:spacing w:after="0"/>
        <w:rPr>
          <w:szCs w:val="20"/>
        </w:rPr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RUŽE d.o.o. iz </w:t>
      </w:r>
      <w:proofErr w:type="spellStart"/>
      <w:r>
        <w:t>Pribislavca</w:t>
      </w:r>
      <w:proofErr w:type="spellEnd"/>
      <w:r>
        <w:t>, Braće Radića 26, OIB:07122068271, dana 14. prosinca 2015. godine</w:t>
      </w:r>
    </w:p>
    <w:p w:rsidRDefault="0059739D" w:rsidP="0059739D" w:rsidR="0059739D">
      <w:pPr>
        <w:spacing w:after="0"/>
        <w:jc w:val="both"/>
      </w:pPr>
    </w:p>
    <w:p w:rsidRDefault="0059739D" w:rsidP="0059739D" w:rsidR="0059739D">
      <w:pPr>
        <w:spacing w:after="0"/>
        <w:jc w:val="center"/>
      </w:pPr>
      <w:r>
        <w:t>r i j e š i o  j e</w:t>
      </w:r>
    </w:p>
    <w:p w:rsidRDefault="0059739D" w:rsidP="0059739D" w:rsidR="0059739D">
      <w:pPr>
        <w:spacing w:after="0"/>
        <w:jc w:val="center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jc w:val="both"/>
      </w:pPr>
      <w:r>
        <w:tab/>
        <w:t xml:space="preserve">I Otvara se stečajni postupak nad stečajnim dužnikom RUŽE d.o.o. iz </w:t>
      </w:r>
      <w:proofErr w:type="spellStart"/>
      <w:r>
        <w:t>Pribislavca</w:t>
      </w:r>
      <w:proofErr w:type="spellEnd"/>
      <w:r>
        <w:t>, Braće Radića 26, OIB:07122068271, s danom 14. prosinca 2015. u 12,00 sati.</w:t>
      </w:r>
    </w:p>
    <w:p w:rsidRDefault="0059739D" w:rsidP="0059739D" w:rsidR="0059739D">
      <w:pPr>
        <w:spacing w:after="0"/>
        <w:jc w:val="both"/>
      </w:pPr>
    </w:p>
    <w:p w:rsidRDefault="0059739D" w:rsidP="0059739D" w:rsidR="0059739D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RUŽE d.o.o. iz </w:t>
      </w:r>
      <w:proofErr w:type="spellStart"/>
      <w:r>
        <w:t>Pribislavca</w:t>
      </w:r>
      <w:proofErr w:type="spellEnd"/>
      <w:r>
        <w:t>, Braće Radića 26, OIB:07122068271.</w:t>
      </w:r>
    </w:p>
    <w:p w:rsidRDefault="0059739D" w:rsidP="0059739D" w:rsidR="0059739D">
      <w:pPr>
        <w:spacing w:after="0"/>
        <w:jc w:val="both"/>
      </w:pPr>
    </w:p>
    <w:p w:rsidRDefault="0059739D" w:rsidP="0059739D" w:rsidR="0059739D">
      <w:pPr>
        <w:spacing w:after="0"/>
        <w:jc w:val="both"/>
      </w:pPr>
      <w:r>
        <w:tab/>
        <w:t xml:space="preserve">III Za stečajnog upravitelja imenuje se Berislav Maksimović, Braće Radić 1, </w:t>
      </w:r>
      <w:proofErr w:type="spellStart"/>
      <w:r>
        <w:t>Hrašćica</w:t>
      </w:r>
      <w:proofErr w:type="spellEnd"/>
      <w:r>
        <w:t>, OIB:57300759557.</w:t>
      </w:r>
    </w:p>
    <w:p w:rsidRDefault="0059739D" w:rsidP="0059739D" w:rsidR="0059739D">
      <w:pPr>
        <w:spacing w:after="0"/>
        <w:jc w:val="both"/>
        <w:rPr>
          <w:color w:val="FF0000"/>
        </w:rPr>
      </w:pPr>
    </w:p>
    <w:p w:rsidRDefault="0059739D" w:rsidP="0059739D" w:rsidR="0059739D">
      <w:pPr>
        <w:spacing w:after="0"/>
        <w:jc w:val="both"/>
      </w:pPr>
      <w:r>
        <w:tab/>
        <w:t>IV Ovo rješenje objavit će se na e-oglasnoj ploči suda.</w:t>
      </w:r>
    </w:p>
    <w:p w:rsidRDefault="0059739D" w:rsidP="0059739D" w:rsidR="0059739D">
      <w:pPr>
        <w:spacing w:after="0"/>
        <w:jc w:val="both"/>
      </w:pPr>
    </w:p>
    <w:p w:rsidRDefault="0059739D" w:rsidP="0059739D" w:rsidR="0059739D">
      <w:pPr>
        <w:spacing w:after="0"/>
        <w:jc w:val="both"/>
      </w:pPr>
      <w:r>
        <w:tab/>
        <w:t xml:space="preserve">V Po pravomoćnosti ovoga rješenja stečajni dužnik RUŽE d.o.o. iz </w:t>
      </w:r>
      <w:proofErr w:type="spellStart"/>
      <w:r>
        <w:t>Pribislavca</w:t>
      </w:r>
      <w:proofErr w:type="spellEnd"/>
      <w:r>
        <w:t>, Braće Radića 26, OIB:07122068271, bit će brisan iz sudskog registra.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jc w:val="center"/>
      </w:pPr>
      <w:r>
        <w:t>Obrazloženje</w:t>
      </w:r>
    </w:p>
    <w:p w:rsidRDefault="0059739D" w:rsidP="0059739D" w:rsidR="0059739D">
      <w:pPr>
        <w:spacing w:after="0"/>
        <w:jc w:val="center"/>
      </w:pPr>
    </w:p>
    <w:p w:rsidRDefault="0059739D" w:rsidP="0059739D" w:rsidR="0059739D">
      <w:pPr>
        <w:spacing w:after="0"/>
        <w:jc w:val="both"/>
        <w:rPr>
          <w:color w:val="FF0000"/>
        </w:rPr>
      </w:pPr>
    </w:p>
    <w:p w:rsidRDefault="0059739D" w:rsidP="0059739D" w:rsidR="0059739D">
      <w:pPr>
        <w:spacing w:after="0"/>
        <w:jc w:val="both"/>
      </w:pPr>
      <w:r>
        <w:tab/>
        <w:t xml:space="preserve">Predlagatelj je dana 17. rujna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jc w:val="center"/>
      </w:pPr>
      <w:r>
        <w:t>U Varaždinu 14. prosinca 2015.</w:t>
      </w:r>
    </w:p>
    <w:p w:rsidRDefault="0059739D" w:rsidP="0059739D" w:rsidR="0059739D">
      <w:pPr>
        <w:spacing w:after="0"/>
      </w:pPr>
      <w:r>
        <w:t xml:space="preserve">                                                                                                  </w:t>
      </w:r>
    </w:p>
    <w:p w:rsidRDefault="0059739D" w:rsidP="0059739D" w:rsidR="0059739D">
      <w:pPr>
        <w:spacing w:after="0"/>
      </w:pPr>
      <w:r>
        <w:t xml:space="preserve">     </w:t>
      </w:r>
    </w:p>
    <w:p w:rsidRDefault="0059739D" w:rsidP="0059739D" w:rsidR="005973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</w:t>
      </w:r>
      <w:proofErr w:type="spellStart"/>
      <w:r>
        <w:t>Nemec</w:t>
      </w:r>
      <w:proofErr w:type="spellEnd"/>
      <w:r>
        <w:t>, v.r.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  <w:ind w:firstLine="708" w:left="4248"/>
      </w:pPr>
      <w:r>
        <w:t xml:space="preserve">     Za točnost </w:t>
      </w:r>
      <w:proofErr w:type="spellStart"/>
      <w:r>
        <w:t>otpravka</w:t>
      </w:r>
      <w:proofErr w:type="spellEnd"/>
      <w:r>
        <w:t>-ovlašteni službenik: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  <w:r>
        <w:t xml:space="preserve">                                                         </w:t>
      </w:r>
    </w:p>
    <w:p w:rsidRDefault="0059739D" w:rsidP="0059739D" w:rsidR="0059739D">
      <w:pPr>
        <w:spacing w:after="0"/>
      </w:pPr>
      <w:r>
        <w:tab/>
        <w:t>Uputa o pravnom lijeku:</w:t>
      </w:r>
    </w:p>
    <w:p w:rsidRDefault="0059739D" w:rsidP="0059739D" w:rsidR="0059739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9739D" w:rsidP="0059739D" w:rsidR="0059739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  <w:r>
        <w:t>DNA:</w:t>
      </w:r>
    </w:p>
    <w:p w:rsidRDefault="0059739D" w:rsidP="0059739D" w:rsidR="0059739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59739D" w:rsidP="0059739D" w:rsidR="0059739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9739D" w:rsidP="0059739D" w:rsidR="0059739D">
      <w:pPr>
        <w:numPr>
          <w:ilvl w:val="0"/>
          <w:numId w:val="47"/>
        </w:numPr>
        <w:spacing w:after="0"/>
      </w:pPr>
      <w:r>
        <w:t xml:space="preserve">RUŽE d.o.o. iz </w:t>
      </w:r>
      <w:proofErr w:type="spellStart"/>
      <w:r>
        <w:t>Pribislavca</w:t>
      </w:r>
      <w:proofErr w:type="spellEnd"/>
      <w:r>
        <w:t>, Braće Radića 26, 40000 Čakovec</w:t>
      </w:r>
    </w:p>
    <w:p w:rsidRDefault="0059739D" w:rsidP="0059739D" w:rsidR="0059739D">
      <w:pPr>
        <w:numPr>
          <w:ilvl w:val="0"/>
          <w:numId w:val="47"/>
        </w:numPr>
        <w:spacing w:after="0"/>
      </w:pPr>
      <w:r>
        <w:t xml:space="preserve">Direktor dužnika Josip Lesjak, Braće Radiča 26, </w:t>
      </w:r>
      <w:proofErr w:type="spellStart"/>
      <w:r>
        <w:t>Pribislavec</w:t>
      </w:r>
      <w:proofErr w:type="spellEnd"/>
      <w:r>
        <w:t>, 40000 Čakovec</w:t>
      </w:r>
    </w:p>
    <w:p w:rsidRDefault="0059739D" w:rsidP="0059739D" w:rsidR="0059739D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59739D" w:rsidP="0059739D" w:rsidR="0059739D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</w:t>
      </w:r>
      <w:r>
        <w:rPr>
          <w:rStyle w:val="st1"/>
        </w:rPr>
        <w:t xml:space="preserve">O. </w:t>
      </w:r>
      <w:proofErr w:type="spellStart"/>
      <w:r>
        <w:rPr>
          <w:rStyle w:val="st1"/>
        </w:rPr>
        <w:t>Keršovanija</w:t>
      </w:r>
      <w:proofErr w:type="spellEnd"/>
      <w:r>
        <w:rPr>
          <w:rStyle w:val="st1"/>
        </w:rPr>
        <w:t xml:space="preserve"> 11</w:t>
      </w:r>
    </w:p>
    <w:p w:rsidRDefault="0059739D" w:rsidP="0059739D" w:rsidR="0059739D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Berislav Maksimović, Braće Radić 1, </w:t>
      </w:r>
      <w:proofErr w:type="spellStart"/>
      <w:r>
        <w:t>Hrašćica</w:t>
      </w:r>
      <w:proofErr w:type="spellEnd"/>
      <w:r>
        <w:t>, 42000 Varaždin</w:t>
      </w:r>
    </w:p>
    <w:p w:rsidRDefault="0059739D" w:rsidP="0059739D" w:rsidR="0059739D">
      <w:pPr>
        <w:numPr>
          <w:ilvl w:val="0"/>
          <w:numId w:val="47"/>
        </w:numPr>
        <w:spacing w:after="0"/>
      </w:pPr>
      <w:r>
        <w:t>e-oglasna ploča suda</w:t>
      </w: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59739D" w:rsidP="0059739D" w:rsidR="0059739D">
      <w:pPr>
        <w:spacing w:after="0"/>
      </w:pPr>
    </w:p>
    <w:p w:rsidRDefault="00CB0EA4" w:rsidP="0059739D" w:rsidR="00CB0EA4">
      <w:pPr>
        <w:pStyle w:val="Naslovdokumenta"/>
        <w:spacing w:after="0"/>
      </w:pPr>
    </w:p>
    <w:p w:rsidRDefault="0071688E" w:rsidP="0059739D" w:rsidR="0071688E">
      <w:pPr>
        <w:pStyle w:val="Poetniodjeljak"/>
        <w:spacing w:after="0"/>
      </w:pPr>
    </w:p>
    <w:p w:rsidRDefault="00A21F0D" w:rsidP="0059739D" w:rsidR="00A21F0D">
      <w:pPr>
        <w:pStyle w:val="NormaleSPIS"/>
        <w:spacing w:after="0"/>
        <w:rPr>
          <w:noProof/>
        </w:rPr>
      </w:pPr>
    </w:p>
    <w:p w:rsidRDefault="00DA0242" w:rsidP="0059739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75F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14A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39D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5973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5973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St-198/2015-6</izvorni_sadrzaj>
    <derivirana_varijabla naziv="DomainObject.Oznaka_1">St-198/2015-6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RUŽE društvo s ograničenom odgovornošću za trgovinu, ugostiteljstvo i usluge</izvorni_sadrzaj>
    <derivirana_varijabla naziv="DomainObject.Predmet.ProtustrankaFormated_1">  RUŽE društvo s ograničenom odgovornošću za trgovinu, ugostiteljstvo i usluge</derivirana_varijabla>
  </DomainObject.Predmet.ProtustrankaFormated>
  <DomainObject.Predmet.ProtustrankaFormatedOIB>
    <izvorni_sadrzaj>  RUŽE društvo s ograničenom odgovornošću za trgovinu, ugostiteljstvo i usluge, OIB 07122068271</izvorni_sadrzaj>
    <derivirana_varijabla naziv="DomainObject.Predmet.ProtustrankaFormatedOIB_1">  RUŽE društvo s ograničenom odgovornošću za trgovinu, ugostiteljstvo i usluge, OIB 07122068271</derivirana_varijabla>
  </DomainObject.Predmet.ProtustrankaFormatedOIB>
  <DomainObject.Predmet.ProtustrankaFormatedWithAdress>
    <izvorni_sadrzaj> RUŽE društvo s ograničenom odgovornošću za trgovinu, ugostiteljstvo i usluge, Braće Radića 26, 40000 Pribislavec</izvorni_sadrzaj>
    <derivirana_varijabla naziv="DomainObject.Predmet.ProtustrankaFormatedWithAdress_1"> RUŽE društvo s ograničenom odgovornošću za trgovinu, ugostiteljstvo i usluge, Braće Radića 26, 40000 Pribislavec</derivirana_varijabla>
  </DomainObject.Predmet.ProtustrankaFormatedWithAdress>
  <DomainObject.Predmet.ProtustrankaFormatedWithAdressOIB>
    <izvorni_sadrzaj> RUŽE društvo s ograničenom odgovornošću za trgovinu, ugostiteljstvo i usluge, OIB 07122068271, Braće Radića 26, 40000 Pribislavec</izvorni_sadrzaj>
    <derivirana_varijabla naziv="DomainObject.Predmet.ProtustrankaFormatedWithAdressOIB_1"> RUŽE društvo s ograničenom odgovornošću za trgovinu, ugostiteljstvo i usluge, OIB 07122068271, Braće Radića 26, 40000 Pribislavec</derivirana_varijabla>
  </DomainObject.Predmet.ProtustrankaFormatedWithAdressOIB>
  <DomainObject.Predmet.ProtustrankaWithAdress>
    <izvorni_sadrzaj>RUŽE društvo s ograničenom odgovornošću za trgovinu, ugostiteljstvo i usluge Braće Radića 26, 40000 Pribislavec</izvorni_sadrzaj>
    <derivirana_varijabla naziv="DomainObject.Predmet.ProtustrankaWithAdress_1">RUŽE društvo s ograničenom odgovornošću za trgovinu, ugostiteljstvo i usluge Braće Radića 26, 40000 Pribislavec</derivirana_varijabla>
  </DomainObject.Predmet.ProtustrankaWithAdress>
  <DomainObject.Predmet.ProtustrankaWithAdressOIB>
    <izvorni_sadrzaj>RUŽE društvo s ograničenom odgovornošću za trgovinu, ugostiteljstvo i usluge, OIB 07122068271, Braće Radića 26, 40000 Pribislavec</izvorni_sadrzaj>
    <derivirana_varijabla naziv="DomainObject.Predmet.ProtustrankaWithAdressOIB_1">RUŽE društvo s ograničenom odgovornošću za trgovinu, ugostiteljstvo i usluge, OIB 07122068271, Braće Radića 26, 40000 Pribislavec</derivirana_varijabla>
  </DomainObject.Predmet.ProtustrankaWithAdressOIB>
  <DomainObject.Predmet.ProtustrankaNazivFormated>
    <izvorni_sadrzaj>RUŽE društvo s ograničenom odgovornošću za trgovinu, ugostiteljstvo i usluge</izvorni_sadrzaj>
    <derivirana_varijabla naziv="DomainObject.Predmet.ProtustrankaNazivFormated_1">RUŽE društvo s ograničenom odgovornošću za trgovinu, ugostiteljstvo i usluge</derivirana_varijabla>
  </DomainObject.Predmet.ProtustrankaNazivFormated>
  <DomainObject.Predmet.ProtustrankaNazivFormatedOIB>
    <izvorni_sadrzaj>RUŽE društvo s ograničenom odgovornošću za trgovinu, ugostiteljstvo i usluge, OIB 07122068271</izvorni_sadrzaj>
    <derivirana_varijabla naziv="DomainObject.Predmet.ProtustrankaNazivFormatedOIB_1">RUŽE društvo s ograničenom odgovornošću za trgovinu, ugostiteljstvo i usluge, OIB 07122068271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298378.19</izvorni_sadrzaj>
    <derivirana_varijabla naziv="DomainObject.Predmet.TrenutnaVrijednost_1">298378.19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RUŽE društvo s ograničenom odgovornošću za trgovinu, ugostiteljstvo i usluge</item>
    </izvorni_sadrzaj>
    <derivirana_varijabla naziv="DomainObject.Predmet.ProtuStrankaListFormated_1">
      <item>RUŽE društvo s ograničenom odgovornošću za trgovinu, ugostiteljstvo i usluge</item>
    </derivirana_varijabla>
  </DomainObject.Predmet.ProtuStrankaListFormated>
  <DomainObject.Predmet.ProtuStrankaListFormatedOIB>
    <izvorni_sadrzaj>
      <item>RUŽE društvo s ograničenom odgovornošću za trgovinu, ugostiteljstvo i usluge, OIB 07122068271</item>
    </izvorni_sadrzaj>
    <derivirana_varijabla naziv="DomainObject.Predmet.ProtuStrankaListFormatedOIB_1">
      <item>RUŽE društvo s ograničenom odgovornošću za trgovinu, ugostiteljstvo i usluge, OIB 07122068271</item>
    </derivirana_varijabla>
  </DomainObject.Predmet.ProtuStrankaListFormatedOIB>
  <DomainObject.Predmet.ProtuStrankaListFormatedWithAdress>
    <izvorni_sadrzaj>
      <item>RUŽE društvo s ograničenom odgovornošću za trgovinu, ugostiteljstvo i usluge, Braće Radića 26, 40000 Pribislavec</item>
    </izvorni_sadrzaj>
    <derivirana_varijabla naziv="DomainObject.Predmet.ProtuStrankaListFormatedWithAdress_1">
      <item>RUŽE društvo s ograničenom odgovornošću za trgovinu, ugostiteljstvo i usluge, Braće Radića 26, 40000 Pribislavec</item>
    </derivirana_varijabla>
  </DomainObject.Predmet.ProtuStrankaListFormatedWithAdress>
  <DomainObject.Predmet.ProtuStrankaListFormatedWithAdressOIB>
    <izvorni_sadrzaj>
      <item>RUŽE društvo s ograničenom odgovornošću za trgovinu, ugostiteljstvo i usluge, OIB 07122068271, Braće Radića 26, 40000 Pribislavec</item>
    </izvorni_sadrzaj>
    <derivirana_varijabla naziv="DomainObject.Predmet.ProtuStrankaListFormatedWithAdressOIB_1">
      <item>RUŽE društvo s ograničenom odgovornošću za trgovinu, ugostiteljstvo i usluge, OIB 07122068271, Braće Radića 26, 40000 Pribislavec</item>
    </derivirana_varijabla>
  </DomainObject.Predmet.ProtuStrankaListFormatedWithAdressOIB>
  <DomainObject.Predmet.ProtuStrankaListNazivFormated>
    <izvorni_sadrzaj>
      <item>RUŽE društvo s ograničenom odgovornošću za trgovinu, ugostiteljstvo i usluge</item>
    </izvorni_sadrzaj>
    <derivirana_varijabla naziv="DomainObject.Predmet.ProtuStrankaListNazivFormated_1">
      <item>RUŽE društvo s ograničenom odgovornošću za trgovinu, ugostiteljstvo i usluge</item>
    </derivirana_varijabla>
  </DomainObject.Predmet.ProtuStrankaListNazivFormated>
  <DomainObject.Predmet.ProtuStrankaListNazivFormatedOIB>
    <izvorni_sadrzaj>
      <item>RUŽE društvo s ograničenom odgovornošću za trgovinu, ugostiteljstvo i usluge, OIB 07122068271</item>
    </izvorni_sadrzaj>
    <derivirana_varijabla naziv="DomainObject.Predmet.ProtuStrankaListNazivFormatedOIB_1">
      <item>RUŽE društvo s ograničenom odgovornošću za trgovinu, ugostiteljstvo i usluge, OIB 07122068271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St-198/2015-6</izvorni_sadrzaj>
    <derivirana_varijabla naziv="DomainObject.PoslovniBrojDokumenta_1">St-198/2015-6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RUŽE društvo s ograničenom odgovornošću za trgovinu, ugostiteljstvo i usluge</izvorni_sadrzaj>
    <derivirana_varijabla naziv="DomainObject.Predmet.ProtustrankaIDrugi_1">RUŽE društvo s ograničenom odgovornošću za trgovinu, ugostiteljstvo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RUŽE društvo s ograničenom odgovornošću za trgovinu, ugostiteljstvo i usluge, OIB 07122068271, Braće Radića 26, 40000 Pribislavec</izvorni_sadrzaj>
    <derivirana_varijabla naziv="DomainObject.Predmet.ProtustrankaIDrugiAdressOIB_1">RUŽE društvo s ograničenom odgovornošću za trgovinu, ugostiteljstvo i usluge, OIB 07122068271, Braće Radića 26,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RUŽE društvo s ograničenom odgovornošću za trgovinu, ugostiteljstvo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RUŽE društvo s ograničenom odgovornošću za trgovinu,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RUŽE društvo s ograničenom odgovornošću za trgovinu, ugostiteljstvo i usluge, OIB 07122068271, Braće Radića 26,40000 Pribislavec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RUŽE društvo s ograničenom odgovornošću za trgovinu, ugostiteljstvo i usluge, OIB 07122068271, Braće Radića 26,40000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55DA5-7787-4E4A-9128-35D157514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2791</properties:Characters>
  <properties:Lines>98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2015-12-14T10:45:00Z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St-198/2015-6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