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4b3d" w14:paraId="0a54b3d" w:rsidRDefault="00C10525" w:rsidP="00C10525" w:rsidR="00C10525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10525" w:rsidP="00C10525" w:rsidR="00C10525"/>
    <w:p w:rsidRDefault="00C10525" w:rsidP="00C10525" w:rsidR="00C10525">
      <w:pPr>
        <w:jc w:val="right"/>
      </w:pPr>
    </w:p>
    <w:p w:rsidRDefault="00C10525" w:rsidP="00C10525" w:rsidR="00C10525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Default="00C10525" w:rsidP="00C10525" w:rsidR="00C10525">
      <w:pPr>
        <w:jc w:val="right"/>
      </w:pPr>
      <w:r>
        <w:t>1 St-</w:t>
      </w:r>
      <w:r w:rsidR="002A4D23">
        <w:t>5858/2016</w:t>
      </w:r>
    </w:p>
    <w:p w:rsidRDefault="00C10525" w:rsidP="00C10525" w:rsidR="00C10525">
      <w:r>
        <w:t xml:space="preserve">     REPUBLIKA HRVATSKA</w:t>
      </w:r>
    </w:p>
    <w:p w:rsidRDefault="00C10525" w:rsidP="00C10525" w:rsidR="00C10525"/>
    <w:p w:rsidRDefault="00C10525" w:rsidP="00C10525" w:rsidR="00C10525">
      <w:r>
        <w:t>TRGOVAČKI SUD U ZAGREBU</w:t>
      </w:r>
    </w:p>
    <w:p w:rsidRDefault="00C10525" w:rsidP="00C10525" w:rsidR="00C10525">
      <w:r>
        <w:t xml:space="preserve">        Stalna služba u Karlovcu </w:t>
      </w:r>
    </w:p>
    <w:p w:rsidRDefault="00C10525" w:rsidP="00C10525" w:rsidR="00C10525">
      <w:r>
        <w:t>Karlovac, Trg hrvatskih branitelja 1/II</w:t>
      </w:r>
    </w:p>
    <w:p w:rsidRDefault="00C10525" w:rsidP="00C10525" w:rsidR="00C10525"/>
    <w:p w:rsidRDefault="00C10525" w:rsidP="00C10525" w:rsidR="00C10525">
      <w:pPr>
        <w:jc w:val="center"/>
      </w:pPr>
      <w:r>
        <w:t>R E P U B  L I K A   H R V A T S K A</w:t>
      </w:r>
    </w:p>
    <w:p w:rsidRDefault="00C10525" w:rsidP="00C10525" w:rsidR="00C10525">
      <w:pPr>
        <w:jc w:val="center"/>
      </w:pPr>
    </w:p>
    <w:p w:rsidRDefault="00C10525" w:rsidP="00C10525" w:rsidR="00C10525">
      <w:pPr>
        <w:jc w:val="center"/>
      </w:pPr>
      <w:r>
        <w:t>Z A K L J U Č A K</w:t>
      </w:r>
    </w:p>
    <w:p w:rsidRDefault="00C10525" w:rsidP="00C10525" w:rsidR="00C10525"/>
    <w:p w:rsidRDefault="00C10525" w:rsidP="00C10525" w:rsidR="00C10525">
      <w:pPr>
        <w:jc w:val="both"/>
      </w:pPr>
      <w:r>
        <w:tab/>
        <w:t>TRGOVAČKI SUD U ZAGREBU, Stalna služba</w:t>
      </w:r>
      <w:r>
        <w:rPr>
          <w:b/>
        </w:rPr>
        <w:t xml:space="preserve"> </w:t>
      </w:r>
      <w:r>
        <w:t>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2A4D23" w:rsidRPr="008C68EF">
        <w:t>EUROKIM d.o.o.</w:t>
      </w:r>
      <w:r w:rsidR="002A4D23">
        <w:t xml:space="preserve"> u stečaju</w:t>
      </w:r>
      <w:r w:rsidR="002A4D23" w:rsidRPr="008C68EF">
        <w:t>, Zagreb, Palmotićeva 15, OIB: 58824415564</w:t>
      </w:r>
      <w:r>
        <w:t xml:space="preserve">, </w:t>
      </w:r>
      <w:r w:rsidR="002A4D23">
        <w:t>5. travnja</w:t>
      </w:r>
      <w:r>
        <w:t xml:space="preserve"> 2019.</w:t>
      </w:r>
    </w:p>
    <w:p w:rsidRDefault="00C10525" w:rsidP="00C10525" w:rsidR="00C10525">
      <w:pPr>
        <w:jc w:val="both"/>
      </w:pPr>
    </w:p>
    <w:p w:rsidRDefault="00C10525" w:rsidP="00C10525" w:rsidR="00C10525">
      <w:pPr>
        <w:jc w:val="both"/>
      </w:pPr>
    </w:p>
    <w:p w:rsidRDefault="00C10525" w:rsidP="00C10525" w:rsidR="00C10525">
      <w:pPr>
        <w:tabs>
          <w:tab w:pos="4050" w:val="left"/>
        </w:tabs>
        <w:jc w:val="center"/>
      </w:pPr>
      <w:r>
        <w:t>z a k l j u č i o    j e</w:t>
      </w:r>
    </w:p>
    <w:p w:rsidRDefault="00C10525" w:rsidP="00C10525" w:rsidR="00C10525"/>
    <w:p w:rsidRDefault="00C10525" w:rsidP="00C10525" w:rsidR="00C10525"/>
    <w:p w:rsidRDefault="00C10525" w:rsidP="00C10525" w:rsidR="00C10525">
      <w:pPr>
        <w:jc w:val="both"/>
      </w:pPr>
      <w:r>
        <w:tab/>
        <w:t xml:space="preserve">Nalaže se Financijskoj agenciji da obustavi postupak provedbe prodaje dužnikovih nekretnina odmah  nakon završetka </w:t>
      </w:r>
      <w:r w:rsidR="002A4D23">
        <w:t>prve</w:t>
      </w:r>
      <w:r>
        <w:t xml:space="preserve"> javne dražbe u stečajnom postupku nad dužnikom </w:t>
      </w:r>
      <w:r w:rsidR="002A4D23" w:rsidRPr="008C68EF">
        <w:t>EUROKIM d.o.o.</w:t>
      </w:r>
      <w:r w:rsidR="002A4D23">
        <w:t xml:space="preserve"> u stečaju</w:t>
      </w:r>
      <w:r w:rsidR="002A4D23" w:rsidRPr="008C68EF">
        <w:t>, Zagreb, Palmotićeva 15, OIB: 58824415564</w:t>
      </w:r>
      <w:r>
        <w:t xml:space="preserve">, te da obavijesti sud o rezultatima iste,  s obzirom da je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izjavio da kupuje nekretninu i da stavlja u prijeboj svoju tražbinu s </w:t>
      </w:r>
      <w:proofErr w:type="spellStart"/>
      <w:r>
        <w:t>protututražbinom</w:t>
      </w:r>
      <w:proofErr w:type="spellEnd"/>
      <w:r>
        <w:t xml:space="preserve"> stečajnog dužnika po osnovi cijene u visini utvrđene vrijednosti nekretnine u smislu odredbe čl.247. st.7. Stečajnog zakona (Narodne novine broj 71/15, 104/17).</w:t>
      </w:r>
    </w:p>
    <w:p w:rsidRDefault="00C10525" w:rsidP="00C10525" w:rsidR="00C10525">
      <w:pPr>
        <w:jc w:val="both"/>
      </w:pPr>
    </w:p>
    <w:p w:rsidRDefault="00C10525" w:rsidP="00C10525" w:rsidR="00C10525">
      <w:pPr>
        <w:ind w:firstLine="708"/>
        <w:jc w:val="both"/>
      </w:pPr>
    </w:p>
    <w:p w:rsidRDefault="00C10525" w:rsidP="00C10525" w:rsidR="00C10525">
      <w:pPr>
        <w:jc w:val="center"/>
      </w:pPr>
      <w:r>
        <w:t xml:space="preserve">U Karlovcu </w:t>
      </w:r>
      <w:r w:rsidR="002A4D23">
        <w:t>5. travnja</w:t>
      </w:r>
      <w:r>
        <w:t xml:space="preserve"> 2019.</w:t>
      </w:r>
    </w:p>
    <w:p w:rsidRDefault="00C10525" w:rsidP="00C10525" w:rsidR="00C10525">
      <w:pPr>
        <w:jc w:val="both"/>
      </w:pPr>
    </w:p>
    <w:p w:rsidRDefault="00C10525" w:rsidP="00C10525" w:rsidR="00C10525">
      <w:pPr>
        <w:ind w:left="6372"/>
        <w:jc w:val="both"/>
      </w:pPr>
      <w:r>
        <w:t xml:space="preserve">     Stečajni sudac:</w:t>
      </w:r>
    </w:p>
    <w:p w:rsidRDefault="00C10525" w:rsidP="00C10525" w:rsidR="00C10525">
      <w:pPr>
        <w:jc w:val="center"/>
      </w:pPr>
      <w:r>
        <w:t xml:space="preserve">                                                                                              Jadranka Mađeruh,v .r.</w:t>
      </w:r>
    </w:p>
    <w:p w:rsidRDefault="00C10525" w:rsidP="00C10525" w:rsidR="00C10525">
      <w:pPr>
        <w:jc w:val="center"/>
      </w:pPr>
    </w:p>
    <w:p w:rsidRDefault="00C10525" w:rsidP="00C10525" w:rsidR="00C10525">
      <w:pPr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  <w:r>
        <w:br/>
        <w:t xml:space="preserve">                                                                                          Draženka Prpić</w:t>
      </w:r>
    </w:p>
    <w:p w:rsidRDefault="00C10525" w:rsidP="00C10525" w:rsidR="00C10525">
      <w:r>
        <w:t>Uputa o pravnom lijeku:</w:t>
      </w:r>
      <w:r>
        <w:br/>
        <w:t>Protiv ovog zaključka nije dopuštena žalba.</w:t>
      </w:r>
    </w:p>
    <w:p w:rsidRDefault="00C10525" w:rsidP="00C10525" w:rsidR="00C10525"/>
    <w:p w:rsidRDefault="00C10525" w:rsidP="00C10525" w:rsidR="00C10525" w:rsidRPr="00C10525">
      <w:r w:rsidRPr="00C10525">
        <w:t>Dna:</w:t>
      </w:r>
    </w:p>
    <w:p w:rsidRDefault="00C10525" w:rsidP="00C10525" w:rsidR="00C10525" w:rsidRPr="00C10525">
      <w:pPr>
        <w:numPr>
          <w:ilvl w:val="0"/>
          <w:numId w:val="1"/>
        </w:numPr>
      </w:pPr>
      <w:r w:rsidRPr="00C10525">
        <w:t>FINA</w:t>
      </w:r>
    </w:p>
    <w:p w:rsidRDefault="00C10525" w:rsidP="00C10525" w:rsidR="00C10525">
      <w:pPr>
        <w:numPr>
          <w:ilvl w:val="0"/>
          <w:numId w:val="1"/>
        </w:numPr>
      </w:pPr>
      <w:r w:rsidRPr="00C10525">
        <w:t>e-oglasna ploča suda</w:t>
      </w:r>
    </w:p>
    <w:p w:rsidRDefault="002A4D23" w:rsidP="00C10525" w:rsidR="002A4D23" w:rsidRPr="00C10525">
      <w:pPr>
        <w:numPr>
          <w:ilvl w:val="0"/>
          <w:numId w:val="1"/>
        </w:numPr>
      </w:pPr>
      <w:proofErr w:type="spellStart"/>
      <w:r>
        <w:t>razlučni</w:t>
      </w:r>
      <w:proofErr w:type="spellEnd"/>
      <w:r>
        <w:t xml:space="preserve"> vjerovnik MANDIS d.o.o. po punomoćniku</w:t>
      </w:r>
    </w:p>
    <w:p w:rsidRDefault="00C10525" w:rsidP="00C10525" w:rsidR="00C10525" w:rsidRPr="00C10525"/>
    <w:p w:rsidRDefault="00C10525" w:rsidP="00C10525" w:rsidR="00C10525" w:rsidRPr="00C10525"/>
    <w:p w:rsidRDefault="00C10525" w:rsidP="00C10525" w:rsidR="00C10525"/>
    <w:p w:rsidRDefault="0052797A" w:rsidR="0052797A"/>
    <w:sectPr w:rsidSect="00C05ADA" w:rsidR="0052797A">
      <w:pgSz w:code="9" w:h="16838" w:w="11906"/>
      <w:pgMar w:gutter="0" w:footer="709" w:header="709" w:left="1417" w:bottom="1417" w:right="1417" w:top="1417"/>
      <w:paperSrc w:other="1" w:firs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525"/>
    <w:rsid w:val="002A4D23"/>
    <w:rsid w:val="00486993"/>
    <w:rsid w:val="0052797A"/>
    <w:rsid w:val="00C05ADA"/>
    <w:rsid w:val="00C1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5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86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5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86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0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02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5858</izvorni_sadrzaj>
    <derivirana_varijabla naziv="DomainObject.Predmet.Broj_1">5858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St-5858/2016</izvorni_sadrzaj>
    <derivirana_varijabla naziv="DomainObject.Predmet.OznakaBroj_1">St-5858/2016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EUROKIM d.o.o. za trgovinu i izvoz-uvoz u stečaju zastupanog po punomoćniku Franjo Bubalo; Odvjetničko društvo Župić &amp; partneri d.o.o</izvorni_sadrzaj>
    <derivirana_varijabla naziv="DomainObject.Predmet.ProtustrankaFormated_1">  EUROKIM d.o.o. za trgovinu i izvoz-uvoz u stečaju zastupanog po punomoćniku Franjo Bubalo; Odvjetničko društvo Župić &amp; partneri d.o.o</derivirana_varijabla>
  </DomainObject.Predmet.ProtustrankaFormated>
  <DomainObject.Predmet.ProtustrankaFormatedOIB>
    <izvorni_sadrzaj>  EUROKIM d.o.o. za trgovinu i izvoz-uvoz u stečaju, OIB 58824415564 zastupanog po punomoćniku Franjo Bubalo; Odvjetničko društvo Župić &amp; partneri d.o.o</izvorni_sadrzaj>
    <derivirana_varijabla naziv="DomainObject.Predmet.ProtustrankaFormatedOIB_1">  EUROKIM d.o.o. za trgovinu i izvoz-uvoz u stečaju, OIB 58824415564 zastupanog po punomoćniku Franjo Bubalo; Odvjetničko društvo Župić &amp; partneri d.o.o</derivirana_varijabla>
  </DomainObject.Predmet.ProtustrankaFormatedOIB>
  <DomainObject.Predmet.ProtustrankaFormatedWithAdress>
    <izvorni_sadrzaj> EUROKIM d.o.o. za trgovinu i izvoz-uvoz u stečaju, Palmotićeva 15, 10000 Zagreb zastupanog po punomoćniku Franjo Bubalo; Odvjetničko društvo Župić &amp; partneri d.o.o</izvorni_sadrzaj>
    <derivirana_varijabla naziv="DomainObject.Predmet.ProtustrankaFormatedWithAdress_1"> EUROKIM d.o.o. za trgovinu i izvoz-uvoz u stečaju, Palmotićeva 15, 10000 Zagreb zastupanog po punomoćniku Franjo Bubalo; Odvjetničko društvo Župić &amp; partneri d.o.o</derivirana_varijabla>
  </DomainObject.Predmet.ProtustrankaFormatedWithAdress>
  <DomainObject.Predmet.ProtustrankaFormatedWithAdressOIB>
    <izvorni_sadrzaj> EUROKIM d.o.o. za trgovinu i izvoz-uvoz u stečaju, OIB 58824415564, Palmotićeva 15, 10000 Zagreb zastupanog po punomoćniku Franjo Bubalo; Odvjetničko društvo Župić &amp; partneri d.o.o</izvorni_sadrzaj>
    <derivirana_varijabla naziv="DomainObject.Predmet.ProtustrankaFormatedWithAdressOIB_1"> EUROKIM d.o.o. za trgovinu i izvoz-uvoz u stečaju, OIB 58824415564, Palmotićeva 15, 10000 Zagreb zastupanog po punomoćniku Franjo Bubalo; Odvjetničko društvo Župić &amp; partneri d.o.o</derivirana_varijabla>
  </DomainObject.Predmet.ProtustrankaFormatedWithAdressOIB>
  <DomainObject.Predmet.ProtustrankaWithAdress>
    <izvorni_sadrzaj>EUROKIM d.o.o. za trgovinu i izvoz-uvoz u stečaju Palmotićeva 15, 10000 Zagreb</izvorni_sadrzaj>
    <derivirana_varijabla naziv="DomainObject.Predmet.ProtustrankaWithAdress_1">EUROKIM d.o.o. za trgovinu i izvoz-uvoz u stečaju Palmotićeva 15, 10000 Zagreb</derivirana_varijabla>
  </DomainObject.Predmet.ProtustrankaWithAdress>
  <DomainObject.Predmet.ProtustrankaWithAdressOIB>
    <izvorni_sadrzaj>EUROKIM d.o.o. za trgovinu i izvoz-uvoz u stečaju, OIB 58824415564, Palmotićeva 15, 10000 Zagreb</izvorni_sadrzaj>
    <derivirana_varijabla naziv="DomainObject.Predmet.ProtustrankaWithAdressOIB_1">EUROKIM d.o.o. za trgovinu i izvoz-uvoz u stečaju, OIB 58824415564, Palmotićeva 15, 10000 Zagreb</derivirana_varijabla>
  </DomainObject.Predmet.ProtustrankaWithAdressOIB>
  <DomainObject.Predmet.ProtustrankaNazivFormated>
    <izvorni_sadrzaj>EUROKIM d.o.o. za trgovinu i izvoz-uvoz u stečaju</izvorni_sadrzaj>
    <derivirana_varijabla naziv="DomainObject.Predmet.ProtustrankaNazivFormated_1">EUROKIM d.o.o. za trgovinu i izvoz-uvoz u stečaju</derivirana_varijabla>
  </DomainObject.Predmet.ProtustrankaNazivFormated>
  <DomainObject.Predmet.ProtustrankaNazivFormatedOIB>
    <izvorni_sadrzaj>EUROKIM d.o.o. za trgovinu i izvoz-uvoz u stečaju, OIB 58824415564</izvorni_sadrzaj>
    <derivirana_varijabla naziv="DomainObject.Predmet.ProtustrankaNazivFormatedOIB_1">EUROKIM d.o.o. za trgovinu i izvoz-uvoz u stečaju, OIB 58824415564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d.o.o.; Porezna uprava, Područni ured Zagreb zastupanog po punomoćniku Županijsko državno odvjetništvo u Zagrebu; Županijsko državno odvjetništvo u Karlovcu</izvorni_sadrzaj>
    <derivirana_varijabla naziv="DomainObject.Predmet.StrankaFormated_1">  FINA Regionalni centar Zagreb; H-ABDUCO d.o.o.; Porezna uprava, Područni ured Zagreb zastupanog po punomoćniku Županijsko državno odvjetništvo u Zagrebu; Županijsko državno odvjetništvo u Karlovcu</derivirana_varijabla>
  </DomainObject.Predmet.StrankaFormated>
  <DomainObject.Predmet.StrankaFormatedOIB>
    <izvorni_sadrzaj>  FINA Regionalni centar Zagreb, OIB 85821130368; H-ABDUCO d.o.o., OIB 13667298928; Porezna uprava, Područni ured Zagreb, OIB 18683136487 zastupanog po punomoćniku Županijsko državno odvjetništvo u Zagrebu; Županijsko državno odvjetništvo u Karlovcu</izvorni_sadrzaj>
    <derivirana_varijabla naziv="DomainObject.Predmet.StrankaFormatedOIB_1">  FINA Regionalni centar Zagreb, OIB 85821130368; H-ABDUCO d.o.o., OIB 13667298928; Porezna uprava, Područni ured Zagreb, OIB 18683136487 zastupanog po punomoćniku Županijsko državno odvjetništvo u Zagrebu; Županijsko državno odvjetništvo u Karlovcu</derivirana_varijabla>
  </DomainObject.Predmet.StrankaFormatedOIB>
  <DomainObject.Predmet.StrankaFormatedWithAdress>
    <izvorni_sadrzaj> FINA Regionalni centar Zagreb, Trg svibanjskih žrtava 1995. Br. 1, 10000 Zagreb; H-ABDUCO d.o.o., Slavonska avenija 6A, 10000 Zagreb; Porezna uprava, Područni ured Zagreb, Av. Dubrovnik 32, 10000 Zagreb zastupanog po punomoćniku Županijsko državno odvjetništvo u Zagrebu; Županijsko državno odvjetništvo u Karlovcu</izvorni_sadrzaj>
    <derivirana_varijabla naziv="DomainObject.Predmet.StrankaFormatedWithAdress_1"> FINA Regionalni centar Zagreb, Trg svibanjskih žrtava 1995. Br. 1, 10000 Zagreb; H-ABDUCO d.o.o., Slavonska avenija 6A, 10000 Zagreb; Porezna uprava, Područni ured Zagreb, Av. Dubrovnik 32, 10000 Zagreb zastupanog po punomoćniku Županijsko državno odvjetništvo u Zagrebu; Županijsko državno odvjetništvo u Karlovcu</derivirana_varijabla>
  </DomainObject.Predmet.StrankaFormatedWithAdress>
  <DomainObject.Predmet.StrankaFormatedWithAdressOIB>
    <izvorni_sadrzaj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Zagrebu; Županijsko državno odvjetništvo u Karlovcu</izvorni_sadrzaj>
    <derivirana_varijabla naziv="DomainObject.Predmet.StrankaFormatedWithAdressOIB_1"> FINA Regionalni centar Zagreb, OIB 85821130368, Trg svibanjskih žrtava 1995. Br. 1, 10000 Zagreb; H-ABDUCO d.o.o., OIB 13667298928, Slavonska avenija 6A, 10000 Zagreb; Porezna uprava, Područni ured Zagreb, OIB 18683136487, Av. Dubrovnik 32, 10000 Zagreb zastupanog po punomoćniku Županijsko državno odvjetništvo u Zagrebu; Županijsko državno odvjetništvo u Karlovcu</derivirana_varijabla>
  </DomainObject.Predmet.StrankaFormatedWithAdressOIB>
  <DomainObject.Predmet.StrankaWithAdress>
    <izvorni_sadrzaj>FINA Regionalni centar Zagreb Trg svibanjskih žrtava 1995. Br. 1,10000 Zagreb,H-ABDUCO d.o.o. Slavonska avenija 6A,10000 Zagreb,Porezna uprava, Područni ured Zagreb Av. Dubrovnik 32,10000 Zagreb</izvorni_sadrzaj>
    <derivirana_varijabla naziv="DomainObject.Predmet.StrankaWithAdress_1">FINA Regionalni centar Zagreb Trg svibanjskih žrtava 1995. Br. 1,10000 Zagreb,H-ABDUCO d.o.o. Slavonska avenija 6A,10000 Zagreb,Porezna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Br. 1,10000 Zagreb,H-ABDUCO d.o.o., OIB 13667298928, Slavonska avenija 6A,10000 Zagreb,Porezna uprava, Područni ured Zagreb, OIB 18683136487, Av. Dubrovnik 32,10000 Zagreb</izvorni_sadrzaj>
    <derivirana_varijabla naziv="DomainObject.Predmet.StrankaWithAdressOIB_1">FINA Regionalni centar Zagreb, OIB 85821130368, Trg svibanjskih žrtava 1995. Br. 1,10000 Zagreb,H-ABDUCO d.o.o., OIB 13667298928, Slavonska avenija 6A,10000 Zagreb,Porezna uprava, Područni ured Zagreb, OIB 18683136487, Av. Dubrovnik 32,10000 Zagreb</derivirana_varijabla>
  </DomainObject.Predmet.StrankaWithAdressOIB>
  <DomainObject.Predmet.StrankaNazivFormated>
    <izvorni_sadrzaj>FINA Regionalni centar Zagreb,H-ABDUCO d.o.o.,Porezna uprava, Područni ured Zagreb</izvorni_sadrzaj>
    <derivirana_varijabla naziv="DomainObject.Predmet.StrankaNazivFormated_1">FINA Regionalni centar Zagreb,H-ABDUCO d.o.o.,Porezna uprava, Područni ured Zagreb</derivirana_varijabla>
  </DomainObject.Predmet.StrankaNazivFormated>
  <DomainObject.Predmet.StrankaNazivFormatedOIB>
    <izvorni_sadrzaj>FINA Regionalni centar Zagreb, OIB 85821130368,H-ABDUCO d.o.o., OIB 13667298928,Porezna uprava, Područni ured Zagreb, OIB 18683136487</izvorni_sadrzaj>
    <derivirana_varijabla naziv="DomainObject.Predmet.StrankaNazivFormatedOIB_1">FINA Regionalni centar Zagreb, OIB 85821130368,H-ABDUCO d.o.o., OIB 13667298928,Porezna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d.o.o.</item>
      <item>Porezna uprava, Područni ured Zagreb zastupanog po punomoćniku Županijsko državno odvjetništvo u Zagrebu; Županijsko državno odvjetništvo u Karlovcu</item>
    </izvorni_sadrzaj>
    <derivirana_varijabla naziv="DomainObject.Predmet.StrankaListFormated_1">
      <item>FINA Regionalni centar Zagreb</item>
      <item>H-ABDUCO d.o.o.</item>
      <item>Porezna uprava, Područni ured Zagreb zastupanog po punomoćniku Županijsko državno odvjetništvo u Zagrebu; Županijsko državno odvjetništvo u Karlovcu</item>
    </derivirana_varijabla>
  </DomainObject.Predmet.StrankaListFormated>
  <DomainObject.Predmet.StrankaListFormatedOIB>
    <izvorni_sadrzaj>
      <item>FINA Regionalni centar Zagreb, OIB 85821130368</item>
      <item>H-ABDUCO d.o.o., OIB 13667298928</item>
      <item>Porezna uprava, Područni ured Zagreb, OIB 18683136487 zastupanog po punomoćniku Županijsko državno odvjetništvo u Zagrebu; Županijsko državno odvjetništvo u Karlovcu</item>
    </izvorni_sadrzaj>
    <derivirana_varijabla naziv="DomainObject.Predmet.StrankaListFormatedOIB_1">
      <item>FINA Regionalni centar Zagreb, OIB 85821130368</item>
      <item>H-ABDUCO d.o.o., OIB 13667298928</item>
      <item>Porezna uprava, Područni ured Zagreb, OIB 18683136487 zastupanog po punomoćniku Županijsko državno odvjetništvo u Zagrebu; 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Zagrebu; Županijsko državno odvjetništvo u Karlovcu</item>
    </izvorni_sadrzaj>
    <derivirana_varijabla naziv="DomainObject.Predmet.StrankaListFormatedWithAdress_1">
      <item>FINA Regionalni centar Zagreb, Trg svibanjskih žrtava 1995. Br. 1, 10000 Zagreb</item>
      <item>H-ABDUCO d.o.o., Slavonska avenija 6A, 10000 Zagreb</item>
      <item>Porezna uprava, Područni ured Zagreb, Av. Dubrovnik 32, 10000 Zagreb zastupanog po punomoćniku Županijsko državno odvjetništvo u Zagrebu; Županijsko državno odvjetništvo u Karlovcu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Zagrebu; Županijsko državno odvjetništvo u Karlovcu</item>
    </izvorni_sadrzaj>
    <derivirana_varijabla naziv="DomainObject.Predmet.StrankaListFormatedWithAdressOIB_1">
      <item>FINA Regionalni centar Zagreb, OIB 85821130368, Trg svibanjskih žrtava 1995. Br. 1, 10000 Zagreb</item>
      <item>H-ABDUCO d.o.o., OIB 13667298928, Slavonska avenija 6A, 10000 Zagreb</item>
      <item>Porezna uprava, Područni ured Zagreb, OIB 18683136487, Av. Dubrovnik 32, 10000 Zagreb zastupanog po punomoćniku Županijsko državno odvjetništvo u Zagrebu; Županijsko državno odvjetništvo u Karlovcu</item>
    </derivirana_varijabla>
  </DomainObject.Predmet.StrankaListFormatedWithAdressOIB>
  <DomainObject.Predmet.StrankaListNazivFormated>
    <izvorni_sadrzaj>
      <item>FINA Regionalni centar Zagreb</item>
      <item>H-ABDUCO d.o.o.</item>
      <item>Porezna uprava, Područni ured Zagreb</item>
    </izvorni_sadrzaj>
    <derivirana_varijabla naziv="DomainObject.Predmet.StrankaListNazivFormated_1">
      <item>FINA Regionalni centar Zagreb</item>
      <item>H-ABDUCO d.o.o.</item>
      <item>Porezna uprava, Područni ured Zagreb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  <item>Porezna uprava, Područni ured Zagreb, OIB 18683136487</item>
    </izvorni_sadrzaj>
    <derivirana_varijabla naziv="DomainObject.Predmet.StrankaListNazivFormatedOIB_1">
      <item>FINA Regionalni centar Zagreb, OIB 85821130368</item>
      <item>H-ABDUCO d.o.o., OIB 13667298928</item>
      <item>Porezna uprava, Područni ured Zagreb, OIB 18683136487</item>
    </derivirana_varijabla>
  </DomainObject.Predmet.StrankaListNazivFormatedOIB>
  <DomainObject.Predmet.ProtuStrankaListFormated>
    <izvorni_sadrzaj>
      <item>EUROKIM d.o.o. za trgovinu i izvoz-uvoz u stečaju zastupanog po punomoćniku Franjo Bubalo; Odvjetničko društvo Župić &amp; partneri d.o.o</item>
    </izvorni_sadrzaj>
    <derivirana_varijabla naziv="DomainObject.Predmet.ProtuStrankaListFormated_1">
      <item>EUROKIM d.o.o. za trgovinu i izvoz-uvoz u stečaju zastupanog po punomoćniku Franjo Bubalo; Odvjetničko društvo Župić &amp; partneri d.o.o</item>
    </derivirana_varijabla>
  </DomainObject.Predmet.ProtuStrankaListFormated>
  <DomainObject.Predmet.ProtuStrankaListFormatedOIB>
    <izvorni_sadrzaj>
      <item>EUROKIM d.o.o. za trgovinu i izvoz-uvoz u stečaju, OIB 58824415564 zastupanog po punomoćniku Franjo Bubalo; Odvjetničko društvo Župić &amp; partneri d.o.o</item>
    </izvorni_sadrzaj>
    <derivirana_varijabla naziv="DomainObject.Predmet.ProtuStrankaListFormatedOIB_1">
      <item>EUROKIM d.o.o. za trgovinu i izvoz-uvoz u stečaju, OIB 58824415564 zastupanog po punomoćniku Franjo Bubalo; Odvjetničko društvo Župić &amp; partneri d.o.o</item>
    </derivirana_varijabla>
  </DomainObject.Predmet.ProtuStrankaListFormatedOIB>
  <DomainObject.Predmet.ProtuStrankaListFormatedWithAdress>
    <izvorni_sadrzaj>
      <item>EUROKIM d.o.o. za trgovinu i izvoz-uvoz u stečaju, Palmotićeva 15, 10000 Zagreb zastupanog po punomoćniku Franjo Bubalo; Odvjetničko društvo Župić &amp; partneri d.o.o</item>
    </izvorni_sadrzaj>
    <derivirana_varijabla naziv="DomainObject.Predmet.ProtuStrankaListFormatedWithAdress_1">
      <item>EUROKIM d.o.o. za trgovinu i izvoz-uvoz u stečaju, Palmotićeva 15, 10000 Zagreb zastupanog po punomoćniku Franjo Bubalo; Odvjetničko društvo Župić &amp; partneri d.o.o</item>
    </derivirana_varijabla>
  </DomainObject.Predmet.ProtuStrankaListFormatedWithAdress>
  <DomainObject.Predmet.ProtuStrankaListFormatedWithAdressOIB>
    <izvorni_sadrzaj>
      <item>EUROKIM d.o.o. za trgovinu i izvoz-uvoz u stečaju, OIB 58824415564, Palmotićeva 15, 10000 Zagreb zastupanog po punomoćniku Franjo Bubalo; Odvjetničko društvo Župić &amp; partneri d.o.o</item>
    </izvorni_sadrzaj>
    <derivirana_varijabla naziv="DomainObject.Predmet.ProtuStrankaListFormatedWithAdressOIB_1">
      <item>EUROKIM d.o.o. za trgovinu i izvoz-uvoz u stečaju, OIB 58824415564, Palmotićeva 15, 10000 Zagreb zastupanog po punomoćniku Franjo Bubalo; Odvjetničko društvo Župić &amp; partneri d.o.o</item>
    </derivirana_varijabla>
  </DomainObject.Predmet.ProtuStrankaListFormatedWithAdressOIB>
  <DomainObject.Predmet.ProtuStrankaListNazivFormated>
    <izvorni_sadrzaj>
      <item>EUROKIM d.o.o. za trgovinu i izvoz-uvoz u stečaju</item>
    </izvorni_sadrzaj>
    <derivirana_varijabla naziv="DomainObject.Predmet.ProtuStrankaListNazivFormated_1">
      <item>EUROKIM d.o.o. za trgovinu i izvoz-uvoz u stečaju</item>
    </derivirana_varijabla>
  </DomainObject.Predmet.ProtuStrankaListNazivFormated>
  <DomainObject.Predmet.ProtuStrankaListNazivFormatedOIB>
    <izvorni_sadrzaj>
      <item>EUROKIM d.o.o. za trgovinu i izvoz-uvoz u stečaju, OIB 58824415564</item>
    </izvorni_sadrzaj>
    <derivirana_varijabla naziv="DomainObject.Predmet.ProtuStrankaListNazivFormatedOIB_1">
      <item>EUROKIM d.o.o. za trgovinu i izvoz-uvoz u stečaju, OIB 58824415564</item>
    </derivirana_varijabla>
  </DomainObject.Predmet.ProtuStrankaListNazivFormatedOIB>
  <DomainObject.Predmet.OstaliListFormated>
    <izvorni_sadrzaj>
      <item>Županijsko državno odvjetništvo u Zagrebu punomoćnik sudionika u postupku Porezna uprava, Područni ured Zagreb</item>
      <item>Franjo Bubalo punomoćnik sudionika u postupku EUROKIM d.o.o. za trgovinu i izvoz-uvoz u stečaju</item>
      <item>Odvjetničko društvo Župić &amp; partneri d.o.o punomoćnik sudionika u postupku EUROKIM d.o.o. za trgovinu i izvoz-uvoz u stečaju</item>
      <item>Županijsko državno odvjetništvo u Karlovcu punomoćnik sudionika u postupku Porezna uprava, Područni ured Zagreb</item>
      <item>MANDIS društvo s ograničenom odgovornošću za promidžbu</item>
      <item>JUJNOVIĆ LUČIĆ MARKOVIĆ Odvjetničko društvo javno trgovačko društvo</item>
    </izvorni_sadrzaj>
    <derivirana_varijabla naziv="DomainObject.Predmet.OstaliListFormated_1">
      <item>Županijsko državno odvjetništvo u Zagrebu punomoćnik sudionika u postupku Porezna uprava, Područni ured Zagreb</item>
      <item>Franjo Bubalo punomoćnik sudionika u postupku EUROKIM d.o.o. za trgovinu i izvoz-uvoz u stečaju</item>
      <item>Odvjetničko društvo Župić &amp; partneri d.o.o punomoćnik sudionika u postupku EUROKIM d.o.o. za trgovinu i izvoz-uvoz u stečaju</item>
      <item>Županijsko državno odvjetništvo u Karlovcu punomoćnik sudionika u postupku Porezna uprava, Područni ured Zagreb</item>
      <item>MANDIS društvo s ograničenom odgovornošću za promidžbu</item>
      <item>JUJNOVIĆ LUČIĆ MARKOVIĆ Odvjetničko društvo javno trgovačko društvo</item>
    </derivirana_varijabla>
  </DomainObject.Predmet.OstaliListFormated>
  <DomainObject.Predmet.OstaliListFormatedOIB>
    <izvorni_sadrzaj>
      <item>Županijsko državno odvjetništvo u Zagrebu punomoćnik sudionika u postupku Porezna uprava, Područni ured Zagreb</item>
      <item>Franjo Bubalo, OIB 38729228247 punomoćnik sudionika u postupku EUROKIM d.o.o. za trgovinu i izvoz-uvoz u stečaju</item>
      <item>Odvjetničko društvo Župić &amp; partneri d.o.o, OIB 42524586447 punomoćnik sudionika u postupku EUROKIM d.o.o. za trgovinu i izvoz-uvoz u stečaju</item>
      <item>Županijsko državno odvjetništvo u Karlovcu, OIB 96351974803 punomoćnik sudionika u postupku Porezna uprava, Područni ured Zagreb</item>
      <item>MANDIS društvo s ograničenom odgovornošću za promidžbu, OIB 61598631570</item>
      <item>JUJNOVIĆ LUČIĆ MARKOVIĆ Odvjetničko društvo javno trgovačko društvo, OIB 46736017727</item>
    </izvorni_sadrzaj>
    <derivirana_varijabla naziv="DomainObject.Predmet.OstaliListFormatedOIB_1">
      <item>Županijsko državno odvjetništvo u Zagrebu punomoćnik sudionika u postupku Porezna uprava, Područni ured Zagreb</item>
      <item>Franjo Bubalo, OIB 38729228247 punomoćnik sudionika u postupku EUROKIM d.o.o. za trgovinu i izvoz-uvoz u stečaju</item>
      <item>Odvjetničko društvo Župić &amp; partneri d.o.o, OIB 42524586447 punomoćnik sudionika u postupku EUROKIM d.o.o. za trgovinu i izvoz-uvoz u stečaju</item>
      <item>Županijsko državno odvjetništvo u Karlovcu, OIB 96351974803 punomoćnik sudionika u postupku Porezna uprava, Područni ured Zagreb</item>
      <item>MANDIS društvo s ograničenom odgovornošću za promidžbu, OIB 61598631570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Porezna uprava, Područni ured Zagreb</item>
      <item>Franjo Bubalo, Vajdin Vijenac 16, 10000 Zagreb punomoćnik sudionika u postupku EUROKIM d.o.o. za trgovinu i izvoz-uvoz u stečaju</item>
      <item>Odvjetničko društvo Župić &amp; partneri d.o.o, Ulica grada Vukovara 269f, 10000 Zagreb punomoćnik sudionika u postupku EUROKIM d.o.o. za trgovinu i izvoz-uvoz u stečaju</item>
      <item>Županijsko državno odvjetništvo u Karlovcu, Trg hrvatskihi branitelja 1, 47000 Karlovac punomoćnik sudionika u postupku Porezna uprava, Područni ured Zagreb</item>
      <item>MANDIS društvo s ograničenom odgovornošću za promidžbu, Selska 90a , 10000 Zagreb</item>
      <item>JUJNOVIĆ LUČIĆ MARKOVIĆ Odvjetničko društvo javno trgovačko društvo, Strojarska cesta 20, 10000 Zagreb</item>
    </izvorni_sadrzaj>
    <derivirana_varijabla naziv="DomainObject.Predmet.OstaliListFormatedWithAdress_1">
      <item>Županijsko državno odvjetništvo u Zagrebu, Savska cesta 41, 10000 Zagreb punomoćnik sudionika u postupku Porezna uprava, Područni ured Zagreb</item>
      <item>Franjo Bubalo, Vajdin Vijenac 16, 10000 Zagreb punomoćnik sudionika u postupku EUROKIM d.o.o. za trgovinu i izvoz-uvoz u stečaju</item>
      <item>Odvjetničko društvo Župić &amp; partneri d.o.o, Ulica grada Vukovara 269f, 10000 Zagreb punomoćnik sudionika u postupku EUROKIM d.o.o. za trgovinu i izvoz-uvoz u stečaju</item>
      <item>Županijsko državno odvjetništvo u Karlovcu, Trg hrvatskihi branitelja 1, 47000 Karlovac punomoćnik sudionika u postupku Porezna uprava, Područni ured Zagreb</item>
      <item>MANDIS društvo s ograničenom odgovornošću za promidžbu, Selska 90a 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 za trgovinu i izvoz-uvoz u stečaju</item>
      <item>Odvjetničko društvo Župić &amp; partneri d.o.o, OIB 42524586447, Ulica grada Vukovara 269f, 10000 Zagreb punomoćnik sudionika u postupku EUROKIM d.o.o. za trgovinu i izvoz-uvoz u stečaju</item>
      <item>Županijsko državno odvjetništvo u Karlovcu, OIB 96351974803, Trg hrvatskihi branitelja 1, 47000 Karlovac punomoćnik sudionika u postupku Porezna uprava, Područni ured Zagreb</item>
      <item>MANDIS društvo s ograničenom odgovornošću za promidžbu, OIB 61598631570, Selska 90a 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Županijsko državno odvjetništvo u Zagrebu, Savska cesta 41, 10000 Zagreb punomoćnik sudionika u postupku Porezna uprava, Područni ured Zagreb</item>
      <item>Franjo Bubalo, OIB 38729228247, Vajdin Vijenac 16, 10000 Zagreb punomoćnik sudionika u postupku EUROKIM d.o.o. za trgovinu i izvoz-uvoz u stečaju</item>
      <item>Odvjetničko društvo Župić &amp; partneri d.o.o, OIB 42524586447, Ulica grada Vukovara 269f, 10000 Zagreb punomoćnik sudionika u postupku EUROKIM d.o.o. za trgovinu i izvoz-uvoz u stečaju</item>
      <item>Županijsko državno odvjetništvo u Karlovcu, OIB 96351974803, Trg hrvatskihi branitelja 1, 47000 Karlovac punomoćnik sudionika u postupku Porezna uprava, Područni ured Zagreb</item>
      <item>MANDIS društvo s ograničenom odgovornošću za promidžbu, OIB 61598631570, Selska 90a 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Županijsko državno odvjetništvo u Zagrebu</item>
      <item>Franjo Bubalo</item>
      <item>Odvjetničko društvo Župić &amp; partneri d.o.o</item>
      <item>Županijsko državno odvjetništvo u Karlovcu</item>
      <item>MANDIS društvo s ograničenom odgovornošću za promidžbu</item>
      <item>JUJNOVIĆ LUČIĆ MARKOVIĆ Odvjetničko društvo javno trgovačko društvo</item>
    </izvorni_sadrzaj>
    <derivirana_varijabla naziv="DomainObject.Predmet.OstaliListNazivFormated_1">
      <item>Županijsko državno odvjetništvo u Zagrebu</item>
      <item>Franjo Bubalo</item>
      <item>Odvjetničko društvo Župić &amp; partneri d.o.o</item>
      <item>Županijsko državno odvjetništvo u Karlovcu</item>
      <item>MANDIS društvo s ograničenom odgovornošću za promidžbu</item>
      <item>JUJNOVIĆ LUČIĆ MARKOVIĆ Odvjetničko društvo javno trgovačko društvo</item>
    </derivirana_varijabla>
  </DomainObject.Predmet.OstaliListNazivFormated>
  <DomainObject.Predmet.OstaliListNazivFormatedOIB>
    <izvorni_sadrzaj>
      <item>Županijsko državno odvjetništvo u Zagrebu</item>
      <item>Franjo Bubalo, OIB 38729228247</item>
      <item>Odvjetničko društvo Župić &amp; partneri d.o.o, OIB 42524586447</item>
      <item>Županijsko državno odvjetništvo u Karlovcu, OIB 96351974803</item>
      <item>MANDIS društvo s ograničenom odgovornošću za promidžbu, OIB 61598631570</item>
      <item>JUJNOVIĆ LUČIĆ MARKOVIĆ Odvjetničko društvo javno trgovačko društvo, OIB 46736017727</item>
    </izvorni_sadrzaj>
    <derivirana_varijabla naziv="DomainObject.Predmet.OstaliListNazivFormatedOIB_1">
      <item>Županijsko državno odvjetništvo u Zagrebu</item>
      <item>Franjo Bubalo, OIB 38729228247</item>
      <item>Odvjetničko društvo Župić &amp; partneri d.o.o, OIB 42524586447</item>
      <item>Županijsko državno odvjetništvo u Karlovcu, OIB 96351974803</item>
      <item>MANDIS društvo s ograničenom odgovornošću za promidžbu, OIB 61598631570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EUROKIM d.o.o. za trgovinu i izvoz-uvoz u stečaju</izvorni_sadrzaj>
    <derivirana_varijabla naziv="DomainObject.Predmet.ProtustrankaIDrugi_1">EUROKIM d.o.o. za trgovinu i izvoz-uvoz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EUROKIM d.o.o. za trgovinu i izvoz-uvoz u stečaju, OIB 58824415564, Palmotićeva 15, 10000 Zagreb</izvorni_sadrzaj>
    <derivirana_varijabla naziv="DomainObject.Predmet.ProtustrankaIDrugiAdressOIB_1">EUROKIM d.o.o. za trgovinu i izvoz-uvoz u stečaju, OIB 58824415564,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EUROKIM d.o.o. za trgovinu i izvoz-uvoz u stečaju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  <item>Županijsko državno odvjetništvo u Karlovcu</item>
      <item>MANDIS društvo s ograničenom odgovornošću za promidžbu</item>
      <item>JUJNOVIĆ LUČIĆ MARKOVIĆ Odvjetničko društvo javno trgovačko društvo</item>
    </izvorni_sadrzaj>
    <derivirana_varijabla naziv="DomainObject.Predmet.SudioniciListNaziv_1">
      <item>EUROKIM d.o.o. za trgovinu i izvoz-uvoz u stečaju</item>
      <item>FINA Regionalni centar Zagreb</item>
      <item>H-ABDUCO d.o.o.</item>
      <item>Porezna uprava, Područni ured Zagreb</item>
      <item>Županijsko državno odvjetništvo u Zagrebu</item>
      <item>Franjo Bubalo</item>
      <item>Odvjetničko društvo Župić &amp; partneri d.o.o</item>
      <item>Županijsko državno odvjetništvo u Karlovcu</item>
      <item>MANDIS društvo s ograničenom odgovornošću za promidžbu</item>
      <item>JUJNOVIĆ LUČIĆ MARKOVIĆ Odvjetničko društvo javno trgovačko društvo</item>
    </derivirana_varijabla>
  </DomainObject.Predmet.SudioniciListNaziv>
  <DomainObject.Predmet.SudioniciListAdressOIB>
    <izvorni_sadrzaj>
      <item>EUROKIM d.o.o. za trgovinu i izvoz-uvoz u stečaju,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  <item>Županijsko državno odvjetništvo u Karlovcu, OIB 96351974803, Trg hrvatskihi branitelja 1,47000 Karlovac</item>
      <item>MANDIS društvo s ograničenom odgovornošću za promidžbu, OIB 61598631570, Selska 90a 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EUROKIM d.o.o. za trgovinu i izvoz-uvoz u stečaju, OIB 58824415564, Palmotićeva 15,10000 Zagreb</item>
      <item>FINA Regionalni centar Zagreb, OIB 85821130368, Trg svibanjskih žrtava 1995. Br. 1,10000 Zagreb</item>
      <item>H-ABDUCO d.o.o., OIB 13667298928, Slavonska avenija 6A,10000 Zagreb</item>
      <item>Porezna uprava, Područni ured Zagreb, OIB 18683136487, Av. Dubrovnik 32,10000 Zagreb</item>
      <item>Županijsko državno odvjetništvo u Zagrebu, Savska cesta 41,10000 Zagreb</item>
      <item>Franjo Bubalo, OIB 38729228247, Vajdin Vijenac 16,10000 Zagreb</item>
      <item>Odvjetničko društvo Župić &amp; partneri d.o.o, OIB 42524586447, Ulica grada Vukovara 269f,10000 Zagreb</item>
      <item>Županijsko državno odvjetništvo u Karlovcu, OIB 96351974803, Trg hrvatskihi branitelja 1,47000 Karlovac</item>
      <item>MANDIS društvo s ograničenom odgovornošću za promidžbu, OIB 61598631570, Selska 90a 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58824415564</item>
      <item>, OIB 85821130368</item>
      <item>, OIB 13667298928</item>
      <item>, OIB 18683136487</item>
      <item>, OIB null</item>
      <item>, OIB 38729228247</item>
      <item>, OIB 42524586447</item>
      <item>, OIB 96351974803</item>
      <item>, OIB 61598631570</item>
      <item>, OIB 46736017727</item>
    </izvorni_sadrzaj>
    <derivirana_varijabla naziv="DomainObject.Predmet.SudioniciListNazivOIB_1">
      <item>, OIB 58824415564</item>
      <item>, OIB 85821130368</item>
      <item>, OIB 13667298928</item>
      <item>, OIB 18683136487</item>
      <item>, OIB null</item>
      <item>, OIB 38729228247</item>
      <item>, OIB 42524586447</item>
      <item>, OIB 96351974803</item>
      <item>, OIB 61598631570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ožujka 2019.</izvorni_sadrzaj>
    <derivirana_varijabla naziv="DomainObject.Predmet.DatumZadnjeOdrzaneSudskeRadnje_1">21. ožujka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St-5858/2016-51</izvorni_sadrzaj>
    <derivirana_varijabla naziv="DomainObject.PredzadnjaOdlukaIzPredmeta.Oznaka_1">St-5858/2016-51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1073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2019-04-05T08:10:00Z</dcterms:created>
  <dc:creator>Draženka Prpić</dc:creator>
  <cp:lastModifiedBy>Draženka Prpić</cp:lastModifiedBy>
  <cp:lastPrinted>2019-04-05T08:11:00Z</cp:lastPrinted>
  <dcterms:modified xmlns:xsi="http://www.w3.org/2001/XMLSchema-instance" xsi:type="dcterms:W3CDTF">2019-04-05T08:12:00Z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(ZAKLJUČAK-OBUSTAVA PRODAJE ELEKTRONIČKOM JAVNOM DRAŽBOM- St-5858-16.docx)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