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19d3" w14:paraId="7b619d3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F812F4"/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9456AD">
        <w:t>12545</w:t>
      </w:r>
      <w:r w:rsidR="00A07099">
        <w:t>)</w:t>
      </w:r>
      <w:r w:rsidR="009143DC">
        <w:t xml:space="preserve"> </w:t>
      </w:r>
      <w:r w:rsidR="00A07099">
        <w:t xml:space="preserve">vratiti ponuditeljima čija ponuda nije prihvaćena, </w:t>
      </w:r>
      <w:r w:rsidR="00EB5C55">
        <w:t xml:space="preserve">odnosno čija jamčevina je veća od kupovnine, </w:t>
      </w:r>
      <w:r w:rsidR="00A07099">
        <w:t>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107666" w:rsidP="00A07099" w:rsidR="00831B5B">
      <w:pPr>
        <w:pStyle w:val="Odlomakpopisa"/>
        <w:numPr>
          <w:ilvl w:val="0"/>
          <w:numId w:val="8"/>
        </w:numPr>
        <w:jc w:val="both"/>
      </w:pPr>
      <w:r>
        <w:t>MARIO VUNIĆ, Zagreb, Ulica Milana Ogrizovića 18, OIB: 40931749658</w:t>
      </w:r>
      <w:r w:rsidR="00831B5B">
        <w:t>,</w:t>
      </w:r>
      <w:r w:rsidR="00A07099">
        <w:t xml:space="preserve"> iznos od </w:t>
      </w:r>
      <w:r w:rsidR="009456AD">
        <w:t>4.000,00</w:t>
      </w:r>
      <w:r w:rsidR="00831B5B">
        <w:t xml:space="preserve"> </w:t>
      </w:r>
      <w:r w:rsidR="00A07099">
        <w:t xml:space="preserve">kn na žiro račun broj IBAN: </w:t>
      </w:r>
      <w:r w:rsidR="00F13078">
        <w:t>H</w:t>
      </w:r>
      <w:r>
        <w:t>R1423600003235108519</w:t>
      </w:r>
      <w:r w:rsidR="00F13078">
        <w:t>.</w:t>
      </w:r>
    </w:p>
    <w:p w:rsidRDefault="00107666" w:rsidP="00831B5B" w:rsidR="00831B5B" w:rsidRPr="00831B5B">
      <w:pPr>
        <w:pStyle w:val="Odlomakpopisa"/>
        <w:numPr>
          <w:ilvl w:val="0"/>
          <w:numId w:val="8"/>
        </w:numPr>
      </w:pPr>
      <w:r>
        <w:t>DAMIR VERŠEC, Virovitica, Ulica Pavla Radića 1, OIB: 90464311839</w:t>
      </w:r>
      <w:r w:rsidR="00F13078">
        <w:t>,</w:t>
      </w:r>
      <w:r w:rsidR="00831B5B">
        <w:t xml:space="preserve"> </w:t>
      </w:r>
      <w:r w:rsidR="00831B5B" w:rsidRPr="00831B5B">
        <w:t xml:space="preserve">iznos od </w:t>
      </w:r>
      <w:r w:rsidR="009456AD">
        <w:t>4.000,00</w:t>
      </w:r>
      <w:r w:rsidR="00831B5B" w:rsidRPr="00831B5B">
        <w:t xml:space="preserve"> kn na žiro račun broj IBAN: </w:t>
      </w:r>
      <w:r>
        <w:t>HR8923600001101231329</w:t>
      </w:r>
      <w:r w:rsidR="00F13078">
        <w:t>.</w:t>
      </w:r>
    </w:p>
    <w:p w:rsidRDefault="00EB5C55" w:rsidP="00831B5B" w:rsidR="00831B5B">
      <w:pPr>
        <w:pStyle w:val="Odlomakpopisa"/>
        <w:numPr>
          <w:ilvl w:val="0"/>
          <w:numId w:val="8"/>
        </w:numPr>
      </w:pPr>
      <w:r>
        <w:t>KRUNOSLAV POKOS, Varaždin, Ulica grada Koblenca 2, OIB: 01105562754</w:t>
      </w:r>
      <w:r w:rsidR="00F13078">
        <w:t xml:space="preserve">, </w:t>
      </w:r>
      <w:r w:rsidR="00831B5B">
        <w:t xml:space="preserve"> </w:t>
      </w:r>
      <w:r w:rsidR="00831B5B" w:rsidRPr="00831B5B">
        <w:t xml:space="preserve">iznos od </w:t>
      </w:r>
      <w:r w:rsidR="009456AD">
        <w:t>4.000,00</w:t>
      </w:r>
      <w:r w:rsidR="00831B5B" w:rsidRPr="00831B5B">
        <w:t xml:space="preserve"> kn na žiro račun broj IBAN: </w:t>
      </w:r>
      <w:r w:rsidR="007A7C6E">
        <w:t>H</w:t>
      </w:r>
      <w:r>
        <w:t>R4425000093210446195</w:t>
      </w:r>
      <w:r w:rsidR="00107666">
        <w:t>.</w:t>
      </w:r>
    </w:p>
    <w:p w:rsidRDefault="00EB5C55" w:rsidP="00831B5B" w:rsidR="00EB5C55" w:rsidRPr="00831B5B">
      <w:pPr>
        <w:pStyle w:val="Odlomakpopisa"/>
        <w:numPr>
          <w:ilvl w:val="0"/>
          <w:numId w:val="8"/>
        </w:numPr>
      </w:pPr>
      <w:r>
        <w:t xml:space="preserve">ARMAGOR ESTATE d.o.o., Zagreb, Savska cesta 106, OIB: 35067013886, iznos od </w:t>
      </w:r>
      <w:r w:rsidR="009456AD">
        <w:t>1.399,00</w:t>
      </w:r>
      <w:r>
        <w:t xml:space="preserve"> kn na žiro račun broj IBAN: HR3824840081135088136</w:t>
      </w:r>
      <w:r w:rsidR="009456AD">
        <w:t>.</w:t>
      </w:r>
    </w:p>
    <w:p w:rsidRDefault="009143DC" w:rsidP="009143DC" w:rsidR="009143DC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FE4F6F">
        <w:t>, v.r.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9456AD" w:rsidR="009456AD"/>
    <w:p w:rsidRDefault="00701376" w:rsidP="00491636" w:rsidR="00701376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C9B" w:rsidP="00F812F4" w:rsidR="000C5C9B">
      <w:r>
        <w:separator/>
      </w:r>
    </w:p>
  </w:endnote>
  <w:endnote w:id="0" w:type="continuationSeparator">
    <w:p w:rsidRDefault="000C5C9B" w:rsidP="00F812F4" w:rsidR="000C5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C9B" w:rsidP="00F812F4" w:rsidR="000C5C9B">
      <w:r>
        <w:separator/>
      </w:r>
    </w:p>
  </w:footnote>
  <w:footnote w:id="0" w:type="continuationSeparator">
    <w:p w:rsidRDefault="000C5C9B" w:rsidP="00F812F4" w:rsidR="000C5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F6F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9456AD" w:rsidP="00F812F4" w:rsidR="009456AD">
    <w:pPr>
      <w:pStyle w:val="Zaglavlje"/>
      <w:jc w:val="right"/>
    </w:pPr>
  </w:p>
  <w:p w:rsidRDefault="00F812F4" w:rsidP="00F812F4" w:rsidR="00F812F4">
    <w:pPr>
      <w:pStyle w:val="Zaglavlje"/>
      <w:jc w:val="right"/>
    </w:pPr>
    <w:r>
      <w:t>1 St-</w:t>
    </w:r>
    <w:r w:rsidR="00EB5C55">
      <w:t>5986/2016-11</w:t>
    </w:r>
    <w:r w:rsidR="009456A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0C5C9B"/>
    <w:rsid w:val="0010444E"/>
    <w:rsid w:val="0010462E"/>
    <w:rsid w:val="00107666"/>
    <w:rsid w:val="00173A70"/>
    <w:rsid w:val="001C0C2F"/>
    <w:rsid w:val="00253D1C"/>
    <w:rsid w:val="002C5A29"/>
    <w:rsid w:val="002C772F"/>
    <w:rsid w:val="0030182A"/>
    <w:rsid w:val="00333243"/>
    <w:rsid w:val="004040EB"/>
    <w:rsid w:val="0044018D"/>
    <w:rsid w:val="00491636"/>
    <w:rsid w:val="00507A41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9031E1"/>
    <w:rsid w:val="00903ACD"/>
    <w:rsid w:val="009106D4"/>
    <w:rsid w:val="00910C0D"/>
    <w:rsid w:val="009143DC"/>
    <w:rsid w:val="009456AD"/>
    <w:rsid w:val="00947CE7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B5C55"/>
    <w:rsid w:val="00ED2F31"/>
    <w:rsid w:val="00EE7F8E"/>
    <w:rsid w:val="00EF0D1C"/>
    <w:rsid w:val="00F10CB7"/>
    <w:rsid w:val="00F13078"/>
    <w:rsid w:val="00F569E0"/>
    <w:rsid w:val="00F812F4"/>
    <w:rsid w:val="00FE1716"/>
    <w:rsid w:val="00FE4F6F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St-5986/2016-117</izvorni_sadrzaj>
    <derivirana_varijabla naziv="DomainObject.PredzadnjaOdlukaIzPredmeta.Oznaka_1">St-5986/2016-117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244</properties:Words>
  <properties:Characters>1276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2019-02-12T13:03:00Z</dcterms:created>
  <dc:creator>Korisnik</dc:creator>
  <cp:lastModifiedBy>Draženka Prpić</cp:lastModifiedBy>
  <cp:lastPrinted>2019-02-12T13:04:00Z</cp:lastPrinted>
  <dcterms:modified xmlns:xsi="http://www.w3.org/2001/XMLSchema-instance" xsi:type="dcterms:W3CDTF">2019-02-12T13:04:00Z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