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3f19" w14:paraId="91d3f1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25F">
        <w:rPr>
          <w:rFonts w:hAnsi="Times New Roman" w:ascii="Times New Roman"/>
          <w:noProof/>
          <w:lang w:eastAsia="hr-HR"/>
        </w:rPr>
        <w:t xml:space="preserve">  </w:t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C7B60">
        <w:rPr>
          <w:rFonts w:hAnsi="Times New Roman" w:ascii="Times New Roman"/>
        </w:rPr>
        <w:t>6730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E67F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D0472F">
        <w:rPr>
          <w:rFonts w:hAnsi="Times New Roman" w:ascii="Times New Roman"/>
        </w:rPr>
        <w:t xml:space="preserve"> </w:t>
      </w:r>
      <w:r w:rsidR="0018325F" w:rsidRPr="007E15E6">
        <w:rPr>
          <w:rFonts w:hAnsi="Times New Roman" w:ascii="Times New Roman"/>
        </w:rPr>
        <w:t>MOTO SERVIS D-BIKE j.d.o.o. za usluge, Donje Mrzlo Polje Mrežničko,Donje Mrzlo Polje Mrežničko 102, OIB: 00711326925, MBS: 081031058</w:t>
      </w:r>
      <w:r w:rsidR="0018325F">
        <w:rPr>
          <w:rFonts w:hAnsi="Times New Roman" w:ascii="Times New Roman"/>
        </w:rPr>
        <w:t>, dana 04</w:t>
      </w:r>
      <w:r w:rsidR="003E67F0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D0472F">
        <w:rPr>
          <w:rFonts w:hAnsi="Times New Roman" w:ascii="Times New Roman"/>
        </w:rPr>
        <w:t xml:space="preserve"> </w:t>
      </w:r>
      <w:r w:rsidR="0018325F" w:rsidRPr="007E15E6">
        <w:rPr>
          <w:rFonts w:hAnsi="Times New Roman" w:ascii="Times New Roman"/>
        </w:rPr>
        <w:t>MOTO SERVIS D-BIKE j.d.o.o. za usluge, Donje Mrzlo Polje Mrežničko,Donje Mrzlo Polje Mrežničko 102, OIB: 00711326925, MBS: 081031058</w:t>
      </w:r>
      <w:r w:rsidR="0018325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8325F">
        <w:rPr>
          <w:rFonts w:hAnsi="Times New Roman" w:ascii="Times New Roman"/>
        </w:rPr>
        <w:t>673016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D0472F">
        <w:rPr>
          <w:rFonts w:hAnsi="Times New Roman" w:ascii="Times New Roman"/>
        </w:rPr>
        <w:t>Zajedničkog informacijskog sustava zemljišnih knjiga i katastra, koji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E67F0">
        <w:rPr>
          <w:rFonts w:hAnsi="Times New Roman" w:ascii="Times New Roman"/>
        </w:rPr>
        <w:t>Zagrebu, 0</w:t>
      </w:r>
      <w:r w:rsidR="0018325F">
        <w:rPr>
          <w:rFonts w:hAnsi="Times New Roman" w:ascii="Times New Roman"/>
        </w:rPr>
        <w:t>4</w:t>
      </w:r>
      <w:r w:rsidR="003E67F0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81727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4C7A3E" w:rsidP="00B87AEB" w:rsidR="004C7A3E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681727" w:rsidP="00681727" w:rsidR="00681727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81727" w:rsidP="00681727" w:rsidR="00C81D9B" w:rsidRPr="00C81D9B">
      <w:pPr>
        <w:pStyle w:val="Odlomakpopisa"/>
        <w:jc w:val="right"/>
        <w:rPr>
          <w:rFonts w:hAnsi="Times New Roman" w:ascii="Times New Roman"/>
        </w:rPr>
      </w:pPr>
      <w:r w:rsidRPr="00681727">
        <w:rPr>
          <w:rFonts w:hAnsi="Times New Roman" w:ascii="Times New Roman"/>
        </w:rPr>
        <w:t>Zlatka Plivelić</w:t>
      </w:r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1F5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C7B60">
      <w:rPr>
        <w:rFonts w:hAnsi="Times New Roman" w:ascii="Times New Roman"/>
      </w:rPr>
      <w:t>6730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8325F"/>
    <w:rsid w:val="001C1019"/>
    <w:rsid w:val="001C7B60"/>
    <w:rsid w:val="001D67C7"/>
    <w:rsid w:val="00246CE1"/>
    <w:rsid w:val="00251887"/>
    <w:rsid w:val="002539F0"/>
    <w:rsid w:val="00267D56"/>
    <w:rsid w:val="00291817"/>
    <w:rsid w:val="00297946"/>
    <w:rsid w:val="002D27D4"/>
    <w:rsid w:val="002E4C78"/>
    <w:rsid w:val="002F75B0"/>
    <w:rsid w:val="00354C62"/>
    <w:rsid w:val="003B5296"/>
    <w:rsid w:val="003B534B"/>
    <w:rsid w:val="003C25FE"/>
    <w:rsid w:val="003E67F0"/>
    <w:rsid w:val="00427920"/>
    <w:rsid w:val="00446A94"/>
    <w:rsid w:val="004475AF"/>
    <w:rsid w:val="00462914"/>
    <w:rsid w:val="004B5C11"/>
    <w:rsid w:val="004B797A"/>
    <w:rsid w:val="004C2A95"/>
    <w:rsid w:val="004C7A3E"/>
    <w:rsid w:val="004D7CCC"/>
    <w:rsid w:val="004F571B"/>
    <w:rsid w:val="005151B2"/>
    <w:rsid w:val="00525DAC"/>
    <w:rsid w:val="005349D1"/>
    <w:rsid w:val="005363C9"/>
    <w:rsid w:val="00585AFA"/>
    <w:rsid w:val="005B1AD4"/>
    <w:rsid w:val="00622C1C"/>
    <w:rsid w:val="00665D5F"/>
    <w:rsid w:val="00667D13"/>
    <w:rsid w:val="00681727"/>
    <w:rsid w:val="0068369E"/>
    <w:rsid w:val="00687B21"/>
    <w:rsid w:val="006A451A"/>
    <w:rsid w:val="007035B4"/>
    <w:rsid w:val="00726CAA"/>
    <w:rsid w:val="0077109B"/>
    <w:rsid w:val="007C7F81"/>
    <w:rsid w:val="007D11F5"/>
    <w:rsid w:val="007E0E5C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90D1F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96FB4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0472F"/>
    <w:rsid w:val="00D301E4"/>
    <w:rsid w:val="00D83115"/>
    <w:rsid w:val="00DA515E"/>
    <w:rsid w:val="00DC1596"/>
    <w:rsid w:val="00DC30D9"/>
    <w:rsid w:val="00DE5A25"/>
    <w:rsid w:val="00E00E55"/>
    <w:rsid w:val="00E03734"/>
    <w:rsid w:val="00EB698B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St-6730/2016-11</izvorni_sadrzaj>
    <derivirana_varijabla naziv="DomainObject.Oznaka_1">St-6730/2016-11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6730</izvorni_sadrzaj>
    <derivirana_varijabla naziv="DomainObject.Predmet.Broj_1">6730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St-6730/2016</izvorni_sadrzaj>
    <derivirana_varijabla naziv="DomainObject.Predmet.OznakaBroj_1">St-6730/2016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SERVIS D-BIKE j.d.o.o. zastupanog po punomoćniku DRAŽEN ČVANGIĆ</izvorni_sadrzaj>
    <derivirana_varijabla naziv="DomainObject.Predmet.ProtustrankaFormated_1">  MOTO SERVIS D-BIKE j.d.o.o. zastupanog po punomoćniku DRAŽEN ČVANGIĆ</derivirana_varijabla>
  </DomainObject.Predmet.ProtustrankaFormated>
  <DomainObject.Predmet.ProtustrankaFormatedOIB>
    <izvorni_sadrzaj>  MOTO SERVIS D-BIKE j.d.o.o., OIB 00711326925 zastupanog po punomoćniku DRAŽEN ČVANGIĆ</izvorni_sadrzaj>
    <derivirana_varijabla naziv="DomainObject.Predmet.ProtustrankaFormatedOIB_1">  MOTO SERVIS D-BIKE j.d.o.o., OIB 00711326925 zastupanog po punomoćniku DRAŽEN ČVANGIĆ</derivirana_varijabla>
  </DomainObject.Predmet.ProtustrankaFormatedOIB>
  <DomainObject.Predmet.ProtustrankaFormatedWithAdress>
    <izvorni_sadrzaj> MOTO SERVIS D-BIKE j.d.o.o., Donje Mrzlo Polje Mrežničko 102, 47250 Donje Mrzlo Polje Mrežn. zastupanog po punomoćniku DRAŽEN ČVANGIĆ</izvorni_sadrzaj>
    <derivirana_varijabla naziv="DomainObject.Predmet.ProtustrankaFormatedWithAdress_1"> MOTO SERVIS D-BIKE j.d.o.o., Donje Mrzlo Polje Mrežničko 102, 47250 Donje Mrzlo Polje Mrežn. zastupanog po punomoćniku DRAŽEN ČVANGIĆ</derivirana_varijabla>
  </DomainObject.Predmet.ProtustrankaFormatedWithAdress>
  <DomainObject.Predmet.ProtustrankaFormatedWithAdressOIB>
    <izvorni_sadrzaj> MOTO SERVIS D-BIKE j.d.o.o., OIB 00711326925, Donje Mrzlo Polje Mrežničko 102, 47250 Donje Mrzlo Polje Mrežn. zastupanog po punomoćniku DRAŽEN ČVANGIĆ</izvorni_sadrzaj>
    <derivirana_varijabla naziv="DomainObject.Predmet.ProtustrankaFormatedWithAdressOIB_1"> MOTO SERVIS D-BIKE j.d.o.o., OIB 00711326925, Donje Mrzlo Polje Mrežničko 102, 47250 Donje Mrzlo Polje Mrežn. zastupanog po punomoćniku DRAŽEN ČVANGIĆ</derivirana_varijabla>
  </DomainObject.Predmet.ProtustrankaFormatedWithAdressOIB>
  <DomainObject.Predmet.ProtustrankaWithAdress>
    <izvorni_sadrzaj>MOTO SERVIS D-BIKE j.d.o.o. Donje Mrzlo Polje Mrežničko 102, 47250 Donje Mrzlo Polje Mrežn.</izvorni_sadrzaj>
    <derivirana_varijabla naziv="DomainObject.Predmet.ProtustrankaWithAdress_1">MOTO SERVIS D-BIKE j.d.o.o. Donje Mrzlo Polje Mrežničko 102, 47250 Donje Mrzlo Polje Mrežn.</derivirana_varijabla>
  </DomainObject.Predmet.ProtustrankaWithAdress>
  <DomainObject.Predmet.ProtustrankaWithAdressOIB>
    <izvorni_sadrzaj>MOTO SERVIS D-BIKE j.d.o.o., OIB 00711326925, Donje Mrzlo Polje Mrežničko 102, 47250 Donje Mrzlo Polje Mrežn.</izvorni_sadrzaj>
    <derivirana_varijabla naziv="DomainObject.Predmet.ProtustrankaWithAdressOIB_1">MOTO SERVIS D-BIKE j.d.o.o., OIB 00711326925, Donje Mrzlo Polje Mrežničko 102, 47250 Donje Mrzlo Polje Mrežn.</derivirana_varijabla>
  </DomainObject.Predmet.ProtustrankaWithAdressOIB>
  <DomainObject.Predmet.ProtustrankaNazivFormated>
    <izvorni_sadrzaj>MOTO SERVIS D-BIKE j.d.o.o.</izvorni_sadrzaj>
    <derivirana_varijabla naziv="DomainObject.Predmet.ProtustrankaNazivFormated_1">MOTO SERVIS D-BIKE j.d.o.o.</derivirana_varijabla>
  </DomainObject.Predmet.ProtustrankaNazivFormated>
  <DomainObject.Predmet.ProtustrankaNazivFormatedOIB>
    <izvorni_sadrzaj>MOTO SERVIS D-BIKE j.d.o.o., OIB 00711326925</izvorni_sadrzaj>
    <derivirana_varijabla naziv="DomainObject.Predmet.ProtustrankaNazivFormatedOIB_1">MOTO SERVIS D-BIKE j.d.o.o., OIB 00711326925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MOTO SERVIS D-BIKE j.d.o.o. zastupanog po punomoćniku DRAŽEN ČVANGIĆ</item>
    </izvorni_sadrzaj>
    <derivirana_varijabla naziv="DomainObject.Predmet.ProtuStrankaListFormated_1">
      <item>MOTO SERVIS D-BIKE j.d.o.o. zastupanog po punomoćniku DRAŽEN ČVANGIĆ</item>
    </derivirana_varijabla>
  </DomainObject.Predmet.ProtuStrankaListFormated>
  <DomainObject.Predmet.ProtuStrankaListFormatedOIB>
    <izvorni_sadrzaj>
      <item>MOTO SERVIS D-BIKE j.d.o.o., OIB 00711326925 zastupanog po punomoćniku DRAŽEN ČVANGIĆ</item>
    </izvorni_sadrzaj>
    <derivirana_varijabla naziv="DomainObject.Predmet.ProtuStrankaListFormatedOIB_1">
      <item>MOTO SERVIS D-BIKE j.d.o.o., OIB 00711326925 zastupanog po punomoćniku DRAŽEN ČVANGIĆ</item>
    </derivirana_varijabla>
  </DomainObject.Predmet.ProtuStrankaListFormatedOIB>
  <DomainObject.Predmet.ProtuStrankaListFormatedWithAdress>
    <izvorni_sadrzaj>
      <item>MOTO SERVIS D-BIKE j.d.o.o., Donje Mrzlo Polje Mrežničko 102, 47250 Donje Mrzlo Polje Mrežn. zastupanog po punomoćniku DRAŽEN ČVANGIĆ</item>
    </izvorni_sadrzaj>
    <derivirana_varijabla naziv="DomainObject.Predmet.ProtuStrankaListFormatedWithAdress_1">
      <item>MOTO SERVIS D-BIKE j.d.o.o., Donje Mrzlo Polje Mrežničko 102, 47250 Donje Mrzlo Polje Mrežn. zastupanog po punomoćniku DRAŽEN ČVANGIĆ</item>
    </derivirana_varijabla>
  </DomainObject.Predmet.ProtuStrankaListFormatedWithAdress>
  <DomainObject.Predmet.ProtuStrankaListFormatedWithAdressOIB>
    <izvorni_sadrzaj>
      <item>MOTO SERVIS D-BIKE j.d.o.o., OIB 00711326925, Donje Mrzlo Polje Mrežničko 102, 47250 Donje Mrzlo Polje Mrežn. zastupanog po punomoćniku DRAŽEN ČVANGIĆ</item>
    </izvorni_sadrzaj>
    <derivirana_varijabla naziv="DomainObject.Predmet.ProtuStrankaListFormatedWithAdressOIB_1">
      <item>MOTO SERVIS D-BIKE j.d.o.o., OIB 00711326925, Donje Mrzlo Polje Mrežničko 102, 47250 Donje Mrzlo Polje Mrežn. zastupanog po punomoćniku DRAŽEN ČVANGIĆ</item>
    </derivirana_varijabla>
  </DomainObject.Predmet.ProtuStrankaListFormatedWithAdressOIB>
  <DomainObject.Predmet.ProtuStrankaListNazivFormated>
    <izvorni_sadrzaj>
      <item>MOTO SERVIS D-BIKE j.d.o.o.</item>
    </izvorni_sadrzaj>
    <derivirana_varijabla naziv="DomainObject.Predmet.ProtuStrankaListNazivFormated_1">
      <item>MOTO SERVIS D-BIKE j.d.o.o.</item>
    </derivirana_varijabla>
  </DomainObject.Predmet.ProtuStrankaListNazivFormated>
  <DomainObject.Predmet.ProtuStrankaListNazivFormatedOIB>
    <izvorni_sadrzaj>
      <item>MOTO SERVIS D-BIKE j.d.o.o., OIB 00711326925</item>
    </izvorni_sadrzaj>
    <derivirana_varijabla naziv="DomainObject.Predmet.ProtuStrankaListNazivFormatedOIB_1">
      <item>MOTO SERVIS D-BIKE j.d.o.o., OIB 00711326925</item>
    </derivirana_varijabla>
  </DomainObject.Predmet.ProtuStrankaListNazivFormatedOIB>
  <DomainObject.Predmet.OstaliListFormated>
    <izvorni_sadrzaj>
      <item>DRAŽEN ČVANGIĆ punomoćnik sudionika u postupku MOTO SERVIS D-BIKE j.d.o.o.</item>
    </izvorni_sadrzaj>
    <derivirana_varijabla naziv="DomainObject.Predmet.OstaliListFormated_1">
      <item>DRAŽEN ČVANGIĆ punomoćnik sudionika u postupku MOTO SERVIS D-BIKE j.d.o.o.</item>
    </derivirana_varijabla>
  </DomainObject.Predmet.OstaliListFormated>
  <DomainObject.Predmet.OstaliListFormatedOIB>
    <izvorni_sadrzaj>
      <item>DRAŽEN ČVANGIĆ, OIB 75516145769 punomoćnik sudionika u postupku MOTO SERVIS D-BIKE j.d.o.o.</item>
    </izvorni_sadrzaj>
    <derivirana_varijabla naziv="DomainObject.Predmet.OstaliListFormatedOIB_1">
      <item>DRAŽEN ČVANGIĆ, OIB 75516145769 punomoćnik sudionika u postupku MOTO SERVIS D-BIKE j.d.o.o.</item>
    </derivirana_varijabla>
  </DomainObject.Predmet.OstaliListFormatedOIB>
  <DomainObject.Predmet.OstaliListFormatedWithAdress>
    <izvorni_sadrzaj>
      <item>DRAŽEN ČVANGIĆ, Donje Mrzlo Polje Mrežničko 102, 47250 Donje Mrzlo Polje Mrežn. punomoćnik sudionika u postupku MOTO SERVIS D-BIKE j.d.o.o.</item>
    </izvorni_sadrzaj>
    <derivirana_varijabla naziv="DomainObject.Predmet.OstaliListFormatedWithAdress_1">
      <item>DRAŽEN ČVANGIĆ, Donje Mrzlo Polje Mrežničko 102, 47250 Donje Mrzlo Polje Mrežn. punomoćnik sudionika u postupku MOTO SERVIS D-BIKE j.d.o.o.</item>
    </derivirana_varijabla>
  </DomainObject.Predmet.OstaliListFormatedWithAdress>
  <DomainObject.Predmet.OstaliListFormatedWithAdressOIB>
    <izvorni_sadrzaj>
      <item>DRAŽEN ČVANGIĆ, OIB 75516145769, Donje Mrzlo Polje Mrežničko 102, 47250 Donje Mrzlo Polje Mrežn. punomoćnik sudionika u postupku MOTO SERVIS D-BIKE j.d.o.o.</item>
    </izvorni_sadrzaj>
    <derivirana_varijabla naziv="DomainObject.Predmet.OstaliListFormatedWithAdressOIB_1">
      <item>DRAŽEN ČVANGIĆ, OIB 75516145769, Donje Mrzlo Polje Mrežničko 102, 47250 Donje Mrzlo Polje Mrežn. punomoćnik sudionika u postupku MOTO SERVIS D-BIKE j.d.o.o.</item>
    </derivirana_varijabla>
  </DomainObject.Predmet.OstaliListFormatedWithAdressOIB>
  <DomainObject.Predmet.OstaliListNazivFormated>
    <izvorni_sadrzaj>
      <item>DRAŽEN ČVANGIĆ</item>
    </izvorni_sadrzaj>
    <derivirana_varijabla naziv="DomainObject.Predmet.OstaliListNazivFormated_1">
      <item>DRAŽEN ČVANGIĆ</item>
    </derivirana_varijabla>
  </DomainObject.Predmet.OstaliListNazivFormated>
  <DomainObject.Predmet.OstaliListNazivFormatedOIB>
    <izvorni_sadrzaj>
      <item>DRAŽEN ČVANGIĆ, OIB 75516145769</item>
    </izvorni_sadrzaj>
    <derivirana_varijabla naziv="DomainObject.Predmet.OstaliListNazivFormatedOIB_1">
      <item>DRAŽEN ČVANGIĆ, OIB 75516145769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St-6730/2016-11</izvorni_sadrzaj>
    <derivirana_varijabla naziv="DomainObject.PoslovniBrojDokumenta_1">St-6730/2016-11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MOTO SERVIS D-BIKE j.d.o.o.</izvorni_sadrzaj>
    <derivirana_varijabla naziv="DomainObject.Predmet.ProtustrankaIDrugi_1">MOTO SERVIS D-BIKE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MOTO SERVIS D-BIKE j.d.o.o., OIB 00711326925, Donje Mrzlo Polje Mrežničko 102, 47250 Donje Mrzlo Polje Mrežn.</izvorni_sadrzaj>
    <derivirana_varijabla naziv="DomainObject.Predmet.ProtustrankaIDrugiAdressOIB_1">MOTO SERVIS D-BIKE j.d.o.o., OIB 00711326925, Donje Mrzlo Polje Mrežničko 102, 47250 Donje Mrzlo Polje Mrežn.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MOTO SERVIS D-BIKE j.d.o.o.</item>
      <item>DRAŽEN ČVANGIĆ</item>
    </izvorni_sadrzaj>
    <derivirana_varijabla naziv="DomainObject.Predmet.SudioniciListNaziv_1">
      <item>FINA regionalni centar Zagreb, podružnica Karlovac</item>
      <item>MOTO SERVIS D-BIKE j.d.o.o.</item>
      <item>DRAŽEN ČVANGIĆ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MOTO SERVIS D-BIKE j.d.o.o., OIB 00711326925, Donje Mrzlo Polje Mrežničko 102,47250 Donje Mrzlo Polje Mrežn.</item>
      <item>DRAŽEN ČVANGIĆ, OIB 75516145769, Donje Mrzlo Polje Mrežničko 102,47250 Donje Mrzlo Polje Mrežn.</item>
    </izvorni_sadrzaj>
    <derivirana_varijabla naziv="DomainObject.Predmet.SudioniciListAdressOIB_1">
      <item>FINA regionalni centar Zagreb, podružnica Karlovac, OIB 85821130368, Vitezovićeva 1,47000 Karlovac</item>
      <item>MOTO SERVIS D-BIKE j.d.o.o., OIB 00711326925, Donje Mrzlo Polje Mrežničko 102,47250 Donje Mrzlo Polje Mrežn.</item>
      <item>DRAŽEN ČVANGIĆ, OIB 75516145769, Donje Mrzlo Polje Mrežničko 102,47250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00711326925</item>
      <item>, OIB 75516145769</item>
    </izvorni_sadrzaj>
    <derivirana_varijabla naziv="DomainObject.Predmet.SudioniciListNazivOIB_1">
      <item>, OIB 85821130368</item>
      <item>, OIB 00711326925</item>
      <item>, OIB 75516145769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02A0D-8CF9-48A0-8DE6-7172894F5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2058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2017-05-03T13:00:00Z</dcterms:created>
  <dc:creator>Vesna Fundurulić Perišin</dc:creator>
  <cp:lastModifiedBy>Zlatka Plivelić</cp:lastModifiedBy>
  <cp:lastPrinted>2017-05-03T13:03:00Z</cp:lastPrinted>
  <dcterms:modified xmlns:xsi="http://www.w3.org/2001/XMLSchema-instance" xsi:type="dcterms:W3CDTF">2017-05-03T13:03:00Z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St-6730/2016-11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