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65fe" w14:paraId="ace65fe" w:rsidRDefault="00AE649C" w:rsidP="00FA5B5E" w:rsidR="00AE649C" w:rsidRPr="00B76F3C">
      <w:pPr>
        <w:pStyle w:val="Naslov3"/>
        <w15:collapsed w:val="false"/>
      </w:pPr>
    </w:p>
    <w:p w:rsidRDefault="00291CD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1CD6" w:rsidP="00291CD6" w:rsidR="00291CD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St-644/2016-4.</w:t>
      </w:r>
    </w:p>
    <w:p w:rsidRDefault="00291CD6" w:rsidP="00291CD6" w:rsidR="00291CD6">
      <w:pPr>
        <w:jc w:val="both"/>
        <w:rPr>
          <w:rFonts w:cs="Arial" w:hAnsi="Arial" w:ascii="Arial"/>
        </w:rPr>
      </w:pPr>
    </w:p>
    <w:p w:rsidRDefault="00291CD6" w:rsidP="00291CD6" w:rsidR="00291CD6">
      <w:pPr>
        <w:jc w:val="both"/>
        <w:rPr>
          <w:rFonts w:cs="Arial" w:hAnsi="Arial" w:ascii="Arial"/>
          <w:b/>
        </w:rPr>
      </w:pPr>
    </w:p>
    <w:p w:rsidRDefault="00291CD6" w:rsidP="00291CD6" w:rsidR="00291CD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91CD6" w:rsidP="00291CD6" w:rsidR="00291CD6">
      <w:pPr>
        <w:jc w:val="center"/>
        <w:rPr>
          <w:rFonts w:cs="Arial" w:hAnsi="Arial" w:ascii="Arial"/>
          <w:b/>
        </w:rPr>
      </w:pPr>
    </w:p>
    <w:p w:rsidRDefault="00291CD6" w:rsidP="00291CD6" w:rsidR="00291CD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291CD6" w:rsidP="00291CD6" w:rsidR="00291CD6">
      <w:pPr>
        <w:jc w:val="both"/>
        <w:rPr>
          <w:rFonts w:cs="Arial" w:hAnsi="Arial" w:ascii="Arial"/>
        </w:rPr>
      </w:pP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UDRUGA "ANTIFRIZ" iz Zagreba, Kralja Zvonimira 49, OIB 06501422761, dana 12. rujna 2016. godine  </w:t>
      </w:r>
    </w:p>
    <w:p w:rsidRDefault="00291CD6" w:rsidP="00291CD6" w:rsidR="00291CD6">
      <w:pPr>
        <w:jc w:val="both"/>
        <w:rPr>
          <w:rFonts w:cs="Arial" w:hAnsi="Arial" w:ascii="Arial"/>
        </w:rPr>
      </w:pPr>
    </w:p>
    <w:p w:rsidRDefault="00291CD6" w:rsidP="00291CD6" w:rsidR="00291CD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"ANTIFRIZ" iz Zagreba, Kralja Zvonimira 49, OIB 06501422761.</w:t>
      </w: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1, OIB 22088644509. </w:t>
      </w: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"ANTIFRIZ" iz Zagreba, Kralja Zvonimira 49, OIB 06501422761. </w:t>
      </w:r>
    </w:p>
    <w:p w:rsidRDefault="00291CD6" w:rsidP="00291CD6" w:rsidR="00291CD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12. rujna 2016. godine u 08,15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291CD6" w:rsidP="00291CD6" w:rsidR="00291CD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291CD6" w:rsidP="00291CD6" w:rsidR="00291CD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291CD6" w:rsidP="00291CD6" w:rsidR="00291CD6">
      <w:pPr>
        <w:jc w:val="center"/>
        <w:rPr>
          <w:rFonts w:cs="Arial" w:hAnsi="Arial" w:ascii="Arial"/>
          <w:b/>
        </w:rPr>
      </w:pPr>
    </w:p>
    <w:p w:rsidRDefault="00291CD6" w:rsidP="00291CD6" w:rsidR="00291CD6">
      <w:pPr>
        <w:jc w:val="center"/>
        <w:rPr>
          <w:rFonts w:cs="Arial" w:hAnsi="Arial" w:ascii="Arial"/>
          <w:b/>
        </w:rPr>
      </w:pPr>
    </w:p>
    <w:p w:rsidRDefault="00291CD6" w:rsidP="00291CD6" w:rsidR="00291CD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St-644/2016-2,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91CD6" w:rsidP="00291CD6" w:rsidR="00291CD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91CD6" w:rsidP="00291CD6" w:rsidR="00291C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291CD6" w:rsidP="00291CD6" w:rsidR="00291CD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12. rujna 2016. godine</w:t>
      </w:r>
    </w:p>
    <w:p w:rsidRDefault="00291CD6" w:rsidP="00291CD6" w:rsidR="00291CD6">
      <w:pPr>
        <w:rPr>
          <w:rFonts w:cs="Arial" w:hAnsi="Arial" w:ascii="Arial"/>
          <w:b/>
        </w:rPr>
      </w:pPr>
    </w:p>
    <w:p w:rsidRDefault="00291CD6" w:rsidP="00291CD6" w:rsidR="00291CD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291CD6" w:rsidP="00291CD6" w:rsidR="00291CD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291CD6" w:rsidP="00291CD6" w:rsidR="00291C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291CD6" w:rsidP="00291CD6" w:rsidR="00291CD6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91CD6" w:rsidP="00291CD6" w:rsidR="00291CD6">
      <w:pPr>
        <w:jc w:val="both"/>
        <w:rPr>
          <w:rFonts w:cs="Arial" w:hAnsi="Arial" w:ascii="Arial"/>
        </w:rPr>
      </w:pPr>
    </w:p>
    <w:p w:rsidRDefault="00291CD6" w:rsidP="00291CD6" w:rsidR="00291CD6">
      <w:pPr>
        <w:jc w:val="both"/>
        <w:rPr>
          <w:rFonts w:cs="Arial" w:hAnsi="Arial" w:ascii="Arial"/>
        </w:rPr>
      </w:pPr>
    </w:p>
    <w:p w:rsidRDefault="00291CD6" w:rsidP="00291CD6" w:rsidR="00291CD6">
      <w:pPr>
        <w:jc w:val="both"/>
        <w:rPr>
          <w:rFonts w:cs="Arial" w:hAnsi="Arial" w:ascii="Arial"/>
        </w:rPr>
      </w:pPr>
    </w:p>
    <w:p w:rsidRDefault="00291CD6" w:rsidP="00291CD6" w:rsidR="00291CD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91CD6" w:rsidP="00291CD6" w:rsidR="00291C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291CD6" w:rsidP="00291CD6" w:rsidR="00291C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 putem pošte</w:t>
      </w:r>
    </w:p>
    <w:p w:rsidRDefault="00291CD6" w:rsidP="00291CD6" w:rsidR="00291C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Udruzi- veza na Udrugu</w:t>
      </w:r>
    </w:p>
    <w:p w:rsidRDefault="00291CD6" w:rsidP="00291CD6" w:rsidR="00291C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291CD6" w:rsidP="00291CD6" w:rsidR="00291C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91CD6" w:rsidP="00291CD6" w:rsidR="00291C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12.09.2016.g.</w:t>
      </w:r>
    </w:p>
    <w:p w:rsidRDefault="00291CD6" w:rsidP="00291CD6" w:rsidR="00291CD6">
      <w:pPr>
        <w:rPr>
          <w:rFonts w:cs="Arial" w:hAnsi="Arial" w:ascii="Arial"/>
        </w:rPr>
      </w:pPr>
    </w:p>
    <w:p w:rsidRDefault="00291CD6" w:rsidP="00291CD6" w:rsidR="00291CD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CD6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0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St-644/2016-4</izvorni_sadrzaj>
    <derivirana_varijabla naziv="DomainObject.Oznaka_1">St-644/2016-4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ANTIFRIZ</izvorni_sadrzaj>
    <derivirana_varijabla naziv="DomainObject.Predmet.ProtustrankaFormated_1">  Udruga ANTIFRIZ</derivirana_varijabla>
  </DomainObject.Predmet.ProtustrankaFormated>
  <DomainObject.Predmet.ProtustrankaFormatedOIB>
    <izvorni_sadrzaj>  Udruga ANTIFRIZ, OIB 06501422761</izvorni_sadrzaj>
    <derivirana_varijabla naziv="DomainObject.Predmet.ProtustrankaFormatedOIB_1">  Udruga ANTIFRIZ, OIB 06501422761</derivirana_varijabla>
  </DomainObject.Predmet.ProtustrankaFormatedOIB>
  <DomainObject.Predmet.ProtustrankaFormatedWithAdress>
    <izvorni_sadrzaj> Udruga ANTIFRIZ, Kralja Zvonimira 49, 10000 Zagreb</izvorni_sadrzaj>
    <derivirana_varijabla naziv="DomainObject.Predmet.ProtustrankaFormatedWithAdress_1"> Udruga ANTIFRIZ, Kralja Zvonimira 49, 10000 Zagreb</derivirana_varijabla>
  </DomainObject.Predmet.ProtustrankaFormatedWithAdress>
  <DomainObject.Predmet.ProtustrankaFormatedWithAdressOIB>
    <izvorni_sadrzaj> Udruga ANTIFRIZ, OIB 06501422761, Kralja Zvonimira 49, 10000 Zagreb</izvorni_sadrzaj>
    <derivirana_varijabla naziv="DomainObject.Predmet.ProtustrankaFormatedWithAdressOIB_1"> Udruga ANTIFRIZ, OIB 06501422761, Kralja Zvonimira 49, 10000 Zagreb</derivirana_varijabla>
  </DomainObject.Predmet.ProtustrankaFormatedWithAdressOIB>
  <DomainObject.Predmet.ProtustrankaWithAdress>
    <izvorni_sadrzaj>Udruga ANTIFRIZ Kralja Zvonimira 49, 10000 Zagreb</izvorni_sadrzaj>
    <derivirana_varijabla naziv="DomainObject.Predmet.ProtustrankaWithAdress_1">Udruga ANTIFRIZ Kralja Zvonimira 49, 10000 Zagreb</derivirana_varijabla>
  </DomainObject.Predmet.ProtustrankaWithAdress>
  <DomainObject.Predmet.ProtustrankaWithAdressOIB>
    <izvorni_sadrzaj>Udruga ANTIFRIZ, OIB 06501422761, Kralja Zvonimira 49, 10000 Zagreb</izvorni_sadrzaj>
    <derivirana_varijabla naziv="DomainObject.Predmet.ProtustrankaWithAdressOIB_1">Udruga ANTIFRIZ, OIB 06501422761, Kralja Zvonimira 49, 10000 Zagreb</derivirana_varijabla>
  </DomainObject.Predmet.ProtustrankaWithAdressOIB>
  <DomainObject.Predmet.ProtustrankaNazivFormated>
    <izvorni_sadrzaj>Udruga ANTIFRIZ</izvorni_sadrzaj>
    <derivirana_varijabla naziv="DomainObject.Predmet.ProtustrankaNazivFormated_1">Udruga ANTIFRIZ</derivirana_varijabla>
  </DomainObject.Predmet.ProtustrankaNazivFormated>
  <DomainObject.Predmet.ProtustrankaNazivFormatedOIB>
    <izvorni_sadrzaj>Udruga ANTIFRIZ, OIB 06501422761</izvorni_sadrzaj>
    <derivirana_varijabla naziv="DomainObject.Predmet.ProtustrankaNazivFormatedOIB_1">Udruga ANTIFRIZ, OIB 06501422761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ANTIFRIZ</item>
    </izvorni_sadrzaj>
    <derivirana_varijabla naziv="DomainObject.Predmet.ProtuStrankaListFormated_1">
      <item>Udruga ANTIFRIZ</item>
    </derivirana_varijabla>
  </DomainObject.Predmet.ProtuStrankaListFormated>
  <DomainObject.Predmet.ProtuStrankaListFormatedOIB>
    <izvorni_sadrzaj>
      <item>Udruga ANTIFRIZ, OIB 06501422761</item>
    </izvorni_sadrzaj>
    <derivirana_varijabla naziv="DomainObject.Predmet.ProtuStrankaListFormatedOIB_1">
      <item>Udruga ANTIFRIZ, OIB 06501422761</item>
    </derivirana_varijabla>
  </DomainObject.Predmet.ProtuStrankaListFormatedOIB>
  <DomainObject.Predmet.ProtuStrankaListFormatedWithAdress>
    <izvorni_sadrzaj>
      <item>Udruga ANTIFRIZ, Kralja Zvonimira 49, 10000 Zagreb</item>
    </izvorni_sadrzaj>
    <derivirana_varijabla naziv="DomainObject.Predmet.ProtuStrankaListFormatedWithAdress_1">
      <item>Udruga ANTIFRIZ, Kralja Zvonimira 49, 10000 Zagreb</item>
    </derivirana_varijabla>
  </DomainObject.Predmet.ProtuStrankaListFormatedWithAdress>
  <DomainObject.Predmet.ProtuStrankaListFormatedWithAdressOIB>
    <izvorni_sadrzaj>
      <item>Udruga ANTIFRIZ, OIB 06501422761, Kralja Zvonimira 49, 10000 Zagreb</item>
    </izvorni_sadrzaj>
    <derivirana_varijabla naziv="DomainObject.Predmet.ProtuStrankaListFormatedWithAdressOIB_1">
      <item>Udruga ANTIFRIZ, OIB 06501422761, Kralja Zvonimira 49, 10000 Zagreb</item>
    </derivirana_varijabla>
  </DomainObject.Predmet.ProtuStrankaListFormatedWithAdressOIB>
  <DomainObject.Predmet.ProtuStrankaListNazivFormated>
    <izvorni_sadrzaj>
      <item>Udruga ANTIFRIZ</item>
    </izvorni_sadrzaj>
    <derivirana_varijabla naziv="DomainObject.Predmet.ProtuStrankaListNazivFormated_1">
      <item>Udruga ANTIFRIZ</item>
    </derivirana_varijabla>
  </DomainObject.Predmet.ProtuStrankaListNazivFormated>
  <DomainObject.Predmet.ProtuStrankaListNazivFormatedOIB>
    <izvorni_sadrzaj>
      <item>Udruga ANTIFRIZ, OIB 06501422761</item>
    </izvorni_sadrzaj>
    <derivirana_varijabla naziv="DomainObject.Predmet.ProtuStrankaListNazivFormatedOIB_1">
      <item>Udruga ANTIFRIZ, OIB 06501422761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St-644/2016-4</izvorni_sadrzaj>
    <derivirana_varijabla naziv="DomainObject.PoslovniBrojDokumenta_1">St-644/2016-4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ANTIFRIZ</izvorni_sadrzaj>
    <derivirana_varijabla naziv="DomainObject.Predmet.ProtustrankaIDrugi_1">Udruga ANTIFRIZ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ANTIFRIZ, OIB 06501422761, Kralja Zvonimira 49, 10000 Zagreb</izvorni_sadrzaj>
    <derivirana_varijabla naziv="DomainObject.Predmet.ProtustrankaIDrugiAdressOIB_1">Udruga ANTIFRIZ, OIB 06501422761, Kralja Zvonimira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ANTIFRIZ</item>
      <item>FINA Regionalni centar Zagreb</item>
    </izvorni_sadrzaj>
    <derivirana_varijabla naziv="DomainObject.Predmet.SudioniciListNaziv_1">
      <item>Udruga ANTIFRIZ</item>
      <item>FINA Regionalni centar Zagreb</item>
    </derivirana_varijabla>
  </DomainObject.Predmet.SudioniciListNaziv>
  <DomainObject.Predmet.SudioniciListAdressOIB>
    <izvorni_sadrzaj>
      <item>Udruga ANTIFRIZ, OIB 06501422761, Kralja Zvonimira 49,10000 Zagreb</item>
      <item>FINA Regionalni centar Zagreb, OIB 85821130368, Trg svibanjskih žrtava 1995. 1,10000 Zagreb</item>
    </izvorni_sadrzaj>
    <derivirana_varijabla naziv="DomainObject.Predmet.SudioniciListAdressOIB_1">
      <item>Udruga ANTIFRIZ, OIB 06501422761, Kralja Zvonimira 49,10000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9FA05-74CC-4670-BE8E-E81BA2330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667</properties:Words>
  <properties:Characters>3598</properties:Characters>
  <properties:Lines>93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2016-09-12T06:07:00Z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