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04fee" w14:paraId="4004fee" w:rsidRDefault="00452E9F" w:rsidP="00452E9F" w:rsidR="00452E9F">
      <w:pPr>
        <w:jc w:val="both"/>
        <w15:collapsed w:val="false"/>
      </w:pPr>
      <w:bookmarkStart w:name="_GoBack" w:id="0"/>
      <w:bookmarkEnd w:id="0"/>
      <w:r>
        <w:t xml:space="preserve">     </w:t>
      </w:r>
    </w:p>
    <w:p w:rsidRDefault="00452E9F" w:rsidP="00452E9F" w:rsidR="00452E9F">
      <w:pPr>
        <w:jc w:val="both"/>
      </w:pPr>
    </w:p>
    <w:p w:rsidRDefault="00452E9F" w:rsidP="00452E9F" w:rsidR="00452E9F">
      <w:pPr>
        <w:rPr>
          <w:rFonts w:eastAsia="Calibri"/>
        </w:rPr>
      </w:pPr>
      <w:r>
        <w:rPr>
          <w:rFonts w:eastAsia="Calibri"/>
        </w:rPr>
        <w:t xml:space="preserve">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2E9F" w:rsidP="00452E9F" w:rsidR="00452E9F">
      <w:pPr>
        <w:spacing w:before="120"/>
        <w:rPr>
          <w:rFonts w:eastAsia="Calibri"/>
        </w:rPr>
      </w:pPr>
      <w:r>
        <w:rPr>
          <w:rFonts w:eastAsia="Calibri"/>
        </w:rPr>
        <w:t xml:space="preserve">     Republika Hrvatska</w:t>
      </w:r>
    </w:p>
    <w:p w:rsidRDefault="00452E9F" w:rsidP="00452E9F" w:rsidR="00452E9F">
      <w:pPr>
        <w:rPr>
          <w:rFonts w:eastAsia="Calibri"/>
        </w:rPr>
      </w:pPr>
      <w:r>
        <w:rPr>
          <w:rFonts w:eastAsia="Calibri"/>
        </w:rPr>
        <w:t>Trgovački sud u Varaždinu</w:t>
      </w:r>
    </w:p>
    <w:p w:rsidRDefault="00452E9F" w:rsidP="00452E9F" w:rsidR="00452E9F">
      <w:r>
        <w:rPr>
          <w:rFonts w:eastAsia="Calibri"/>
        </w:rPr>
        <w:t xml:space="preserve">  Varaždin, Braće Radić 2</w:t>
      </w:r>
      <w:r>
        <w:tab/>
      </w:r>
      <w:r>
        <w:tab/>
      </w:r>
    </w:p>
    <w:p w:rsidRDefault="00452E9F" w:rsidP="00452E9F" w:rsidR="00452E9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Poslovni broj: 7 St-542/2017-6</w:t>
      </w:r>
    </w:p>
    <w:p w:rsidRDefault="00452E9F" w:rsidP="00452E9F" w:rsidR="00452E9F">
      <w:pPr>
        <w:jc w:val="center"/>
      </w:pPr>
    </w:p>
    <w:p w:rsidRDefault="00452E9F" w:rsidP="00452E9F" w:rsidR="00452E9F">
      <w:pPr>
        <w:jc w:val="center"/>
      </w:pPr>
    </w:p>
    <w:p w:rsidRDefault="00452E9F" w:rsidP="00452E9F" w:rsidR="00452E9F">
      <w:pPr>
        <w:jc w:val="center"/>
      </w:pPr>
      <w:r>
        <w:t>R E P U B L I K A   H R V A T S K A</w:t>
      </w:r>
    </w:p>
    <w:p w:rsidRDefault="00452E9F" w:rsidP="00452E9F" w:rsidR="00452E9F">
      <w:pPr>
        <w:jc w:val="center"/>
      </w:pPr>
    </w:p>
    <w:p w:rsidRDefault="00452E9F" w:rsidP="00452E9F" w:rsidR="00452E9F">
      <w:pPr>
        <w:jc w:val="center"/>
      </w:pPr>
      <w:r>
        <w:t>R J E Š E NJ E</w:t>
      </w:r>
    </w:p>
    <w:p w:rsidRDefault="00452E9F" w:rsidP="00452E9F" w:rsidR="00452E9F">
      <w:pPr>
        <w:jc w:val="both"/>
      </w:pPr>
    </w:p>
    <w:p w:rsidRDefault="00452E9F" w:rsidP="00452E9F" w:rsidR="00452E9F">
      <w:pPr>
        <w:ind w:firstLine="708"/>
        <w:jc w:val="both"/>
      </w:pPr>
      <w:r>
        <w:t xml:space="preserve">Trgovački sud u Varaždinu, po sucu Mariji Levanić-Škerbić, u </w:t>
      </w:r>
      <w:proofErr w:type="spellStart"/>
      <w:r>
        <w:t>predstečajnom</w:t>
      </w:r>
      <w:proofErr w:type="spellEnd"/>
      <w:r>
        <w:t xml:space="preserve"> postupku u povodu prijedloga dužnika COBUS j.d.o.o. </w:t>
      </w:r>
      <w:proofErr w:type="spellStart"/>
      <w:r>
        <w:t>Jurovec</w:t>
      </w:r>
      <w:proofErr w:type="spellEnd"/>
      <w:r>
        <w:t xml:space="preserve">, </w:t>
      </w:r>
      <w:proofErr w:type="spellStart"/>
      <w:r>
        <w:t>Jurovec</w:t>
      </w:r>
      <w:proofErr w:type="spellEnd"/>
      <w:r>
        <w:t xml:space="preserve"> 3, OIB: 57933301179, dana 6. ožujka 2018., </w:t>
      </w:r>
    </w:p>
    <w:p w:rsidRDefault="00452E9F" w:rsidP="00452E9F" w:rsidR="00452E9F">
      <w:pPr>
        <w:jc w:val="both"/>
      </w:pPr>
    </w:p>
    <w:p w:rsidRDefault="00452E9F" w:rsidP="00452E9F" w:rsidR="00452E9F">
      <w:pPr>
        <w:jc w:val="center"/>
        <w:rPr>
          <w:b/>
        </w:rPr>
      </w:pPr>
      <w:r>
        <w:t>r i j e š i o  j e</w:t>
      </w:r>
    </w:p>
    <w:p w:rsidRDefault="00452E9F" w:rsidP="00452E9F" w:rsidR="00452E9F">
      <w:pPr>
        <w:rPr>
          <w:b/>
        </w:rPr>
      </w:pPr>
    </w:p>
    <w:p w:rsidRDefault="00452E9F" w:rsidP="00452E9F" w:rsidR="00452E9F">
      <w:pPr>
        <w:ind w:firstLine="708"/>
      </w:pPr>
      <w:r>
        <w:t xml:space="preserve">Odbacuje se prijedlog za otvaranje </w:t>
      </w:r>
      <w:proofErr w:type="spellStart"/>
      <w:r>
        <w:t>predstečajnog</w:t>
      </w:r>
      <w:proofErr w:type="spellEnd"/>
      <w:r>
        <w:t xml:space="preserve"> postupka podnijet od strane dužnika COBUS j.d.o.o. </w:t>
      </w:r>
      <w:proofErr w:type="spellStart"/>
      <w:r>
        <w:t>Jurovec</w:t>
      </w:r>
      <w:proofErr w:type="spellEnd"/>
      <w:r>
        <w:t xml:space="preserve">, </w:t>
      </w:r>
      <w:proofErr w:type="spellStart"/>
      <w:r>
        <w:t>Jurovec</w:t>
      </w:r>
      <w:proofErr w:type="spellEnd"/>
      <w:r>
        <w:t xml:space="preserve"> 3, OIB: 57933301179 dana 24. listopada 2017. g.</w:t>
      </w:r>
    </w:p>
    <w:p w:rsidRDefault="00452E9F" w:rsidP="00452E9F" w:rsidR="00452E9F">
      <w:pPr>
        <w:rPr>
          <w:b/>
        </w:rPr>
      </w:pPr>
    </w:p>
    <w:p w:rsidRDefault="00452E9F" w:rsidP="00452E9F" w:rsidR="00452E9F">
      <w:pPr>
        <w:jc w:val="both"/>
      </w:pPr>
    </w:p>
    <w:p w:rsidRDefault="00452E9F" w:rsidP="00452E9F" w:rsidR="00452E9F">
      <w:pPr>
        <w:jc w:val="center"/>
      </w:pPr>
      <w:r>
        <w:t>Obrazloženje</w:t>
      </w:r>
    </w:p>
    <w:p w:rsidRDefault="00452E9F" w:rsidP="00452E9F" w:rsidR="00452E9F">
      <w:pPr>
        <w:jc w:val="center"/>
      </w:pPr>
    </w:p>
    <w:p w:rsidRDefault="00452E9F" w:rsidP="00452E9F" w:rsidR="00452E9F">
      <w:pPr>
        <w:pStyle w:val="Tijeloteksta"/>
        <w:jc w:val="center"/>
      </w:pPr>
    </w:p>
    <w:p w:rsidRDefault="00452E9F" w:rsidP="00452E9F" w:rsidR="00452E9F">
      <w:pPr>
        <w:pStyle w:val="Tijeloteksta"/>
        <w:ind w:firstLine="708"/>
      </w:pPr>
      <w:r>
        <w:t xml:space="preserve">Dužnik je dana 24. listopada 2017. g. podnio ovom sudu prijedlog za otvaranje </w:t>
      </w:r>
      <w:proofErr w:type="spellStart"/>
      <w:r>
        <w:t>predstečajnog</w:t>
      </w:r>
      <w:proofErr w:type="spellEnd"/>
      <w:r>
        <w:t xml:space="preserve"> postupka, temeljem odredbe čl. 25. st. 1. Stečajnog zakona (NN 71/15, dalje u tekstu: SZ-a).</w:t>
      </w:r>
    </w:p>
    <w:p w:rsidRDefault="00452E9F" w:rsidP="00452E9F" w:rsidR="00452E9F">
      <w:pPr>
        <w:pStyle w:val="Tijeloteksta"/>
      </w:pPr>
    </w:p>
    <w:p w:rsidRDefault="00452E9F" w:rsidP="00452E9F" w:rsidR="00452E9F">
      <w:pPr>
        <w:ind w:firstLine="708"/>
        <w:jc w:val="both"/>
        <w:rPr>
          <w:lang w:eastAsia="hr-HR"/>
        </w:rPr>
      </w:pPr>
      <w:r>
        <w:t xml:space="preserve">Budući da prijedlog nije bio potpun jer </w:t>
      </w:r>
      <w:r>
        <w:rPr>
          <w:lang w:eastAsia="hr-HR"/>
        </w:rPr>
        <w:t xml:space="preserve">u prijedlogu dužnik nije upisao niti jedan podatak koji se tiču popisa imovine  i obveza dužnika prema čl. 17. SZ-a, niti je naveo  podatke o pravnoj i činjeničnoj osnovi u odnosu na svaki dio imovine i obveza te o dokazima, osobito ispravama kojima se mogu potkrijepiti, te uz prijedlog za otvaranje </w:t>
      </w:r>
      <w:proofErr w:type="spellStart"/>
      <w:r>
        <w:rPr>
          <w:lang w:eastAsia="hr-HR"/>
        </w:rPr>
        <w:t>predstečajnog</w:t>
      </w:r>
      <w:proofErr w:type="spellEnd"/>
      <w:r>
        <w:rPr>
          <w:lang w:eastAsia="hr-HR"/>
        </w:rPr>
        <w:t xml:space="preserve"> postupka sudu nije dostavio niti jednu ispravu koju je u skladu s odredbom čl. 26. SZ-a dužan dostaviti, sud je zaključkom od 30. siječnja 2018. naložio dužniku u roku od 8 dana dopuniti prijedlog, temeljem čl. 31. st. 2. SZ-a, uz upozorenje da ukoliko dužnik u ostavljenom roku ne dopuni prijedlog u skladu s danom uputom, sud će prijedlog odbaciti. </w:t>
      </w:r>
    </w:p>
    <w:p w:rsidRDefault="00452E9F" w:rsidP="00452E9F" w:rsidR="00452E9F">
      <w:pPr>
        <w:pStyle w:val="Tijeloteksta"/>
        <w:ind w:firstLine="708"/>
        <w:rPr>
          <w:lang w:eastAsia="hr-HR"/>
        </w:rPr>
      </w:pPr>
    </w:p>
    <w:p w:rsidRDefault="00452E9F" w:rsidP="00452E9F" w:rsidR="00452E9F">
      <w:pPr>
        <w:pStyle w:val="Tijeloteksta"/>
        <w:ind w:firstLine="708"/>
      </w:pPr>
      <w:r>
        <w:t>Navedeni zaključak dužniku je uredno dostavljen (putem oglasne ploče suda) s danom 23. veljače 2018., no dužnik nije u daljnjem roku od 8 dana postupio po zaključku i nije dopunio prijedlog.</w:t>
      </w:r>
    </w:p>
    <w:p w:rsidRDefault="00452E9F" w:rsidP="00452E9F" w:rsidR="00452E9F">
      <w:pPr>
        <w:pStyle w:val="Tijeloteksta"/>
      </w:pPr>
    </w:p>
    <w:p w:rsidRDefault="00452E9F" w:rsidP="00452E9F" w:rsidR="00452E9F">
      <w:pPr>
        <w:pStyle w:val="Tijeloteksta"/>
      </w:pPr>
    </w:p>
    <w:p w:rsidRDefault="00452E9F" w:rsidP="00452E9F" w:rsidR="00452E9F">
      <w:pPr>
        <w:pStyle w:val="Tijeloteksta"/>
      </w:pPr>
    </w:p>
    <w:p w:rsidRDefault="00452E9F" w:rsidP="00452E9F" w:rsidR="00452E9F">
      <w:pPr>
        <w:pStyle w:val="Tijeloteksta"/>
      </w:pPr>
    </w:p>
    <w:p w:rsidRDefault="00452E9F" w:rsidP="00452E9F" w:rsidR="00452E9F">
      <w:pPr>
        <w:pStyle w:val="Tijeloteksta"/>
        <w:ind w:firstLine="708"/>
      </w:pPr>
      <w:r>
        <w:t xml:space="preserve">Čl. 31. st. 3. SZ-a propisano je da ako podnositelj prijedloga ne dopuni prijedlog za otvaranje </w:t>
      </w:r>
      <w:proofErr w:type="spellStart"/>
      <w:r>
        <w:t>predstečajnog</w:t>
      </w:r>
      <w:proofErr w:type="spellEnd"/>
      <w:r>
        <w:t xml:space="preserve"> postupka u skladu s uputom suda u roku od 8 dana, sud će u roku od osam dana nakon isteka toga roka odbaciti prijedlog za otvaranje </w:t>
      </w:r>
      <w:proofErr w:type="spellStart"/>
      <w:r>
        <w:t>predstečajnog</w:t>
      </w:r>
      <w:proofErr w:type="spellEnd"/>
      <w:r>
        <w:t xml:space="preserve"> postupka.</w:t>
      </w:r>
    </w:p>
    <w:p w:rsidRDefault="00452E9F" w:rsidP="00452E9F" w:rsidR="00452E9F">
      <w:pPr>
        <w:pStyle w:val="Tijeloteksta"/>
      </w:pPr>
      <w:r>
        <w:tab/>
        <w:t>Temeljem svega navedenoga riješeno je kao u izreci.</w:t>
      </w:r>
    </w:p>
    <w:p w:rsidRDefault="00452E9F" w:rsidP="00452E9F" w:rsidR="00452E9F">
      <w:pPr>
        <w:jc w:val="center"/>
      </w:pPr>
    </w:p>
    <w:p w:rsidRDefault="00452E9F" w:rsidP="00452E9F" w:rsidR="00452E9F">
      <w:pPr>
        <w:jc w:val="center"/>
      </w:pPr>
    </w:p>
    <w:p w:rsidRDefault="00452E9F" w:rsidP="00452E9F" w:rsidR="00452E9F">
      <w:pPr>
        <w:jc w:val="center"/>
      </w:pPr>
      <w:r>
        <w:t>U Varaždinu 6. ožujka 2018.</w:t>
      </w:r>
    </w:p>
    <w:p w:rsidRDefault="00452E9F" w:rsidP="00452E9F" w:rsidR="00452E9F" w:rsidRPr="00452E9F">
      <w:pPr>
        <w:pStyle w:val="Podnaslov"/>
        <w:ind w:left="5664"/>
        <w:rPr>
          <w:i w:val="false"/>
        </w:rPr>
      </w:pPr>
      <w:r w:rsidRPr="00452E9F">
        <w:rPr>
          <w:i w:val="false"/>
        </w:rPr>
        <w:t xml:space="preserve">                                                                                                                         </w:t>
      </w:r>
    </w:p>
    <w:p w:rsidRDefault="00452E9F" w:rsidP="00452E9F" w:rsidR="00452E9F">
      <w:pPr>
        <w:pStyle w:val="Podnaslov"/>
        <w:ind w:firstLine="708" w:left="4956"/>
        <w:rPr>
          <w:rFonts w:hAnsi="Tahoma" w:ascii="Tahoma"/>
          <w:b/>
          <w:color w:val="0000FF"/>
          <w:szCs w:val="20"/>
        </w:rPr>
      </w:pPr>
      <w:r w:rsidRPr="00452E9F">
        <w:rPr>
          <w:rFonts w:hAnsi="Times New Roman" w:ascii="Times New Roman"/>
          <w:i w:val="false"/>
          <w:color w:val="auto"/>
        </w:rPr>
        <w:t xml:space="preserve">      Sudac:</w:t>
      </w:r>
    </w:p>
    <w:p w:rsidRDefault="00452E9F" w:rsidP="00452E9F" w:rsidR="00452E9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Marija Levanić-Škerbić,v. r.</w:t>
      </w:r>
    </w:p>
    <w:p w:rsidRDefault="00452E9F" w:rsidP="00452E9F" w:rsidR="00452E9F"/>
    <w:p w:rsidRDefault="00452E9F" w:rsidP="00452E9F" w:rsidR="00452E9F"/>
    <w:p w:rsidRDefault="00452E9F" w:rsidP="00452E9F" w:rsidR="00452E9F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452E9F" w:rsidP="00452E9F" w:rsidR="00452E9F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52E9F" w:rsidP="00452E9F" w:rsidR="00452E9F"/>
    <w:p w:rsidRDefault="00452E9F" w:rsidP="00452E9F" w:rsidR="00452E9F"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 xml:space="preserve">              </w:t>
      </w:r>
    </w:p>
    <w:p w:rsidRDefault="00452E9F" w:rsidP="00452E9F" w:rsidR="00452E9F">
      <w:r>
        <w:t>Uputa o pravnom lijeku:</w:t>
      </w:r>
    </w:p>
    <w:p w:rsidRDefault="00452E9F" w:rsidP="00452E9F" w:rsidR="00452E9F">
      <w:pPr>
        <w:jc w:val="both"/>
      </w:pPr>
      <w:r>
        <w:t>Protiv ovog rješenja može se podnijeti žalba u roku od 8 dana od dana primitka. Žalba se podnosi putem ovog suda Visokom trgovačkom sudu Republike Hrvatske u 3 primjerka.</w:t>
      </w:r>
    </w:p>
    <w:p w:rsidRDefault="00452E9F" w:rsidP="00452E9F" w:rsidR="00452E9F"/>
    <w:p w:rsidRDefault="00452E9F" w:rsidP="00452E9F" w:rsidR="00452E9F"/>
    <w:p w:rsidRDefault="00452E9F" w:rsidP="00452E9F" w:rsidR="00452E9F">
      <w:r>
        <w:t>DNA:</w:t>
      </w:r>
    </w:p>
    <w:p w:rsidRDefault="00452E9F" w:rsidP="00452E9F" w:rsidR="00452E9F">
      <w:r>
        <w:t>-</w:t>
      </w:r>
      <w:r>
        <w:tab/>
        <w:t xml:space="preserve">dužnik COBUS j.d.o.o. </w:t>
      </w:r>
      <w:proofErr w:type="spellStart"/>
      <w:r>
        <w:t>Jurovec</w:t>
      </w:r>
      <w:proofErr w:type="spellEnd"/>
      <w:r>
        <w:t xml:space="preserve"> 3, </w:t>
      </w:r>
      <w:proofErr w:type="spellStart"/>
      <w:r>
        <w:t>Jurovec</w:t>
      </w:r>
      <w:proofErr w:type="spellEnd"/>
      <w:r>
        <w:t>, 40 313 Sveti Martin na Muri</w:t>
      </w:r>
    </w:p>
    <w:p w:rsidRDefault="00452E9F" w:rsidP="00452E9F" w:rsidR="00452E9F">
      <w:r>
        <w:t>-</w:t>
      </w:r>
      <w:r>
        <w:tab/>
        <w:t>e-Oglasna ploča</w:t>
      </w:r>
    </w:p>
    <w:p w:rsidRDefault="00452E9F" w:rsidP="00452E9F" w:rsidR="00452E9F"/>
    <w:p w:rsidRDefault="00452E9F" w:rsidP="00452E9F" w:rsidR="00452E9F"/>
    <w:p w:rsidRDefault="00452E9F" w:rsidP="00452E9F" w:rsidR="00452E9F"/>
    <w:p w:rsidRDefault="00452E9F" w:rsidP="00452E9F" w:rsidR="00452E9F"/>
    <w:p w:rsidRDefault="00452E9F" w:rsidP="00452E9F" w:rsidR="00452E9F"/>
    <w:p w:rsidRDefault="00452E9F" w:rsidP="00452E9F" w:rsidR="00452E9F"/>
    <w:p w:rsidRDefault="00452E9F" w:rsidP="00452E9F" w:rsidR="00452E9F"/>
    <w:p w:rsidRDefault="00452E9F" w:rsidP="00452E9F" w:rsidR="00452E9F"/>
    <w:p w:rsidRDefault="00452E9F" w:rsidP="00452E9F" w:rsidR="00452E9F"/>
    <w:p w:rsidRDefault="00452E9F" w:rsidP="00452E9F" w:rsidR="00452E9F"/>
    <w:p w:rsidRDefault="00452E9F" w:rsidP="00452E9F" w:rsidR="00452E9F"/>
    <w:sectPr w:rsidSect="0032366B" w:rsidR="00452E9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2E9F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52E9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</w:rPr>
  </w:style>
  <w:style w:customStyle="true" w:styleId="Normal-NoSpace" w:type="paragraph">
    <w:name w:val="Normal-No Space"/>
    <w:basedOn w:val="Normal"/>
    <w:rsid w:val="00EB0D4C"/>
    <w:rPr>
      <w:rFonts w:cstheme="minorBidi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cstheme="minorBidi" w:eastAsiaTheme="minorHAnsi"/>
    </w:r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52E9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</w:rPr>
  </w:style>
  <w:style w:customStyle="1" w:styleId="Normal-NoSpace" w:type="paragraph">
    <w:name w:val="Normal-No Space"/>
    <w:basedOn w:val="Normal"/>
    <w:rsid w:val="00EB0D4C"/>
    <w:rPr>
      <w:rFonts w:cstheme="minorBidi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cstheme="minorBidi" w:eastAsiaTheme="minorHAnsi"/>
    </w:r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992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St-542/2017-6</izvorni_sadrzaj>
    <derivirana_varijabla naziv="DomainObject.Oznaka_1">St-542/2017-6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St-542/2017</izvorni_sadrzaj>
    <derivirana_varijabla naziv="DomainObject.Predmet.OznakaBroj_1">St-542/2017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St-525/2017</izvorni_sadrzaj>
    <derivirana_varijabla naziv="DomainObject.Predmet.PrimjedbaSuca_1">6 St-525/2017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COBUS jednostavno društvo s ograničenom odgovornošću za poljoprivredne djelatnosti i usluge</izvorni_sadrzaj>
    <derivirana_varijabla naziv="DomainObject.Predmet.StrankaFormated_1">  COBUS jednostavno društvo s ograničenom odgovornošću za poljoprivredne djelatnosti i usluge</derivirana_varijabla>
  </DomainObject.Predmet.StrankaFormated>
  <DomainObject.Predmet.StrankaFormatedOIB>
    <izvorni_sadrzaj>  COBUS jednostavno društvo s ograničenom odgovornošću za poljoprivredne djelatnosti i usluge, OIB 57933301179</izvorni_sadrzaj>
    <derivirana_varijabla naziv="DomainObject.Predmet.StrankaFormatedOIB_1">  COBUS jednostavno društvo s ograničenom odgovornošću za poljoprivredne djelatnosti i usluge, OIB 57933301179</derivirana_varijabla>
  </DomainObject.Predmet.StrankaFormatedOIB>
  <DomainObject.Predmet.StrankaFormatedWithAdress>
    <izvorni_sadrzaj> COBUS jednostavno društvo s ograničenom odgovornošću za poljoprivredne djelatnosti i usluge, Jurovec 3, 40313 Jurovec</izvorni_sadrzaj>
    <derivirana_varijabla naziv="DomainObject.Predmet.StrankaFormatedWithAdress_1"> COBUS jednostavno društvo s ograničenom odgovornošću za poljoprivredne djelatnosti i usluge, Jurovec 3, 40313 Jurovec</derivirana_varijabla>
  </DomainObject.Predmet.StrankaFormatedWithAdress>
  <DomainObject.Predmet.StrankaFormatedWithAdressOIB>
    <izvorni_sadrzaj> COBUS jednostavno društvo s ograničenom odgovornošću za poljoprivredne djelatnosti i usluge, OIB 57933301179, Jurovec 3, 40313 Jurovec</izvorni_sadrzaj>
    <derivirana_varijabla naziv="DomainObject.Predmet.StrankaFormatedWithAdressOIB_1"> COBUS jednostavno društvo s ograničenom odgovornošću za poljoprivredne djelatnosti i usluge, OIB 57933301179, Jurovec 3, 40313 Jurovec</derivirana_varijabla>
  </DomainObject.Predmet.StrankaFormatedWithAdressOIB>
  <DomainObject.Predmet.StrankaWithAdress>
    <izvorni_sadrzaj>COBUS jednostavno društvo s ograničenom odgovornošću za poljoprivredne djelatnosti i usluge Jurovec 3,40313 Jurovec</izvorni_sadrzaj>
    <derivirana_varijabla naziv="DomainObject.Predmet.StrankaWithAdress_1">COBUS jednostavno društvo s ograničenom odgovornošću za poljoprivredne djelatnosti i usluge Jurovec 3,40313 Jurovec</derivirana_varijabla>
  </DomainObject.Predmet.StrankaWithAdress>
  <DomainObject.Predmet.StrankaWithAdressOIB>
    <izvorni_sadrzaj>COBUS jednostavno društvo s ograničenom odgovornošću za poljoprivredne djelatnosti i usluge, OIB 57933301179, Jurovec 3,40313 Jurovec</izvorni_sadrzaj>
    <derivirana_varijabla naziv="DomainObject.Predmet.StrankaWithAdressOIB_1">COBUS jednostavno društvo s ograničenom odgovornošću za poljoprivredne djelatnosti i usluge, OIB 57933301179, Jurovec 3,40313 Jurovec</derivirana_varijabla>
  </DomainObject.Predmet.StrankaWithAdressOIB>
  <DomainObject.Predmet.StrankaNazivFormated>
    <izvorni_sadrzaj>COBUS jednostavno društvo s ograničenom odgovornošću za poljoprivredne djelatnosti i usluge</izvorni_sadrzaj>
    <derivirana_varijabla naziv="DomainObject.Predmet.StrankaNazivFormated_1">COBUS jednostavno društvo s ograničenom odgovornošću za poljoprivredne djelatnosti i usluge</derivirana_varijabla>
  </DomainObject.Predmet.StrankaNazivFormated>
  <DomainObject.Predmet.StrankaNazivFormatedOIB>
    <izvorni_sadrzaj>COBUS jednostavno društvo s ograničenom odgovornošću za poljoprivredne djelatnosti i usluge, OIB 57933301179</izvorni_sadrzaj>
    <derivirana_varijabla naziv="DomainObject.Predmet.StrankaNazivFormatedOIB_1">COBUS jednostavno društvo s ograničenom odgovornošću za poljoprivredne djelatnosti i usluge, OIB 57933301179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COBUS jednostavno društvo s ograničenom odgovornošću za poljoprivredne djelatnosti i usluge</item>
    </izvorni_sadrzaj>
    <derivirana_varijabla naziv="DomainObject.Predmet.StrankaListFormated_1">
      <item>COBUS jednostavno društvo s ograničenom odgovornošću za poljoprivredne djelatnosti i usluge</item>
    </derivirana_varijabla>
  </DomainObject.Predmet.StrankaListFormated>
  <DomainObject.Predmet.StrankaListFormatedOIB>
    <izvorni_sadrzaj>
      <item>COBUS jednostavno društvo s ograničenom odgovornošću za poljoprivredne djelatnosti i usluge, OIB 57933301179</item>
    </izvorni_sadrzaj>
    <derivirana_varijabla naziv="DomainObject.Predmet.StrankaListFormatedOIB_1">
      <item>COBUS jednostavno društvo s ograničenom odgovornošću za poljoprivredne djelatnosti i usluge, OIB 57933301179</item>
    </derivirana_varijabla>
  </DomainObject.Predmet.StrankaListFormatedOIB>
  <DomainObject.Predmet.StrankaListFormatedWithAdress>
    <izvorni_sadrzaj>
      <item>COBUS jednostavno društvo s ograničenom odgovornošću za poljoprivredne djelatnosti i usluge, Jurovec 3, 40313 Jurovec</item>
    </izvorni_sadrzaj>
    <derivirana_varijabla naziv="DomainObject.Predmet.StrankaListFormatedWithAdress_1">
      <item>COBUS jednostavno društvo s ograničenom odgovornošću za poljoprivredne djelatnosti i usluge, Jurovec 3, 40313 Jurovec</item>
    </derivirana_varijabla>
  </DomainObject.Predmet.StrankaListFormatedWithAdress>
  <DomainObject.Predmet.StrankaListFormatedWithAdressOIB>
    <izvorni_sadrzaj>
      <item>COBUS jednostavno društvo s ograničenom odgovornošću za poljoprivredne djelatnosti i usluge, OIB 57933301179, Jurovec 3, 40313 Jurovec</item>
    </izvorni_sadrzaj>
    <derivirana_varijabla naziv="DomainObject.Predmet.StrankaListFormatedWithAdressOIB_1">
      <item>COBUS jednostavno društvo s ograničenom odgovornošću za poljoprivredne djelatnosti i usluge, OIB 57933301179, Jurovec 3, 40313 Jurovec</item>
    </derivirana_varijabla>
  </DomainObject.Predmet.StrankaListFormatedWithAdressOIB>
  <DomainObject.Predmet.StrankaListNazivFormated>
    <izvorni_sadrzaj>
      <item>COBUS jednostavno društvo s ograničenom odgovornošću za poljoprivredne djelatnosti i usluge</item>
    </izvorni_sadrzaj>
    <derivirana_varijabla naziv="DomainObject.Predmet.StrankaListNazivFormated_1">
      <item>COBUS jednostavno društvo s ograničenom odgovornošću za poljoprivredne djelatnosti i usluge</item>
    </derivirana_varijabla>
  </DomainObject.Predmet.StrankaListNazivFormated>
  <DomainObject.Predmet.StrankaListNazivFormatedOIB>
    <izvorni_sadrzaj>
      <item>COBUS jednostavno društvo s ograničenom odgovornošću za poljoprivredne djelatnosti i usluge, OIB 57933301179</item>
    </izvorni_sadrzaj>
    <derivirana_varijabla naziv="DomainObject.Predmet.StrankaListNazivFormatedOIB_1">
      <item>COBUS jednostavno društvo s ograničenom odgovornošću za poljoprivredne djelatnosti i usluge, OIB 57933301179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Financijska agencija</item>
      <item>e-Oglasna</item>
      <item>Mihael Goričanec</item>
    </izvorni_sadrzaj>
    <derivirana_varijabla naziv="DomainObject.Predmet.OstaliListFormated_1">
      <item>Sudski registar</item>
      <item>Financijska agencija</item>
      <item>e-Oglasna</item>
      <item>Mihael Goričanec</item>
    </derivirana_varijabla>
  </DomainObject.Predmet.OstaliListFormated>
  <DomainObject.Predmet.OstaliListFormatedOIB>
    <izvorni_sadrzaj>
      <item>Sudski registar</item>
      <item>Financijska agencija, OIB 85821130368</item>
      <item>e-Oglasna</item>
      <item>Mihael Goričanec, OIB 02629304395</item>
    </izvorni_sadrzaj>
    <derivirana_varijabla naziv="DomainObject.Predmet.OstaliListFormatedOIB_1">
      <item>Sudski registar</item>
      <item>Financijska agencija, OIB 85821130368</item>
      <item>e-Oglasna</item>
      <item>Mihael Goričanec, OIB 02629304395</item>
    </derivirana_varijabla>
  </DomainObject.Predmet.OstaliListFormatedOIB>
  <DomainObject.Predmet.OstaliListFormatedWithAdress>
    <izvorni_sadrzaj>
      <item>Sudski registar</item>
      <item>Financijska agencija, Ulica grada Vukovara 70, 10000 Zagreb</item>
      <item>e-Oglasna</item>
      <item>Mihael Goričanec, Jurovec 3, 40313 Jurovec</item>
    </izvorni_sadrzaj>
    <derivirana_varijabla naziv="DomainObject.Predmet.OstaliListFormatedWithAdress_1">
      <item>Sudski registar</item>
      <item>Financijska agencija, Ulica grada Vukovara 70, 10000 Zagreb</item>
      <item>e-Oglasna</item>
      <item>Mihael Goričanec, Jurovec 3, 40313 Jurovec</item>
    </derivirana_varijabla>
  </DomainObject.Predmet.OstaliListFormatedWithAdress>
  <DomainObject.Predmet.OstaliListFormatedWithAdressOIB>
    <izvorni_sadrzaj>
      <item>Sudski registar</item>
      <item>Financijska agencija, OIB 85821130368, Ulica grada Vukovara 70, 10000 Zagreb</item>
      <item>e-Oglasna</item>
      <item>Mihael Goričanec, OIB 02629304395, Jurovec 3, 40313 Jurovec</item>
    </izvorni_sadrzaj>
    <derivirana_varijabla naziv="DomainObject.Predmet.OstaliListFormatedWithAdressOIB_1">
      <item>Sudski registar</item>
      <item>Financijska agencija, OIB 85821130368, Ulica grada Vukovara 70, 10000 Zagreb</item>
      <item>e-Oglasna</item>
      <item>Mihael Goričanec, OIB 02629304395, Jurovec 3, 40313 Jurovec</item>
    </derivirana_varijabla>
  </DomainObject.Predmet.OstaliListFormatedWithAdressOIB>
  <DomainObject.Predmet.OstaliListNazivFormated>
    <izvorni_sadrzaj>
      <item>Sudski registar</item>
      <item>Financijska agencija</item>
      <item>e-Oglasna</item>
      <item>Mihael Goričanec</item>
    </izvorni_sadrzaj>
    <derivirana_varijabla naziv="DomainObject.Predmet.OstaliListNazivFormated_1">
      <item>Sudski registar</item>
      <item>Financijska agencija</item>
      <item>e-Oglasna</item>
      <item>Mihael Goričanec</item>
    </derivirana_varijabla>
  </DomainObject.Predmet.OstaliListNazivFormated>
  <DomainObject.Predmet.OstaliListNazivFormatedOIB>
    <izvorni_sadrzaj>
      <item>Sudski registar</item>
      <item>Financijska agencija, OIB 85821130368</item>
      <item>e-Oglasna</item>
      <item>Mihael Goričanec, OIB 02629304395</item>
    </izvorni_sadrzaj>
    <derivirana_varijabla naziv="DomainObject.Predmet.OstaliListNazivFormatedOIB_1">
      <item>Sudski registar</item>
      <item>Financijska agencija, OIB 85821130368</item>
      <item>e-Oglasna</item>
      <item>Mihael Goričanec, OIB 02629304395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>St-542/2017-6</izvorni_sadrzaj>
    <derivirana_varijabla naziv="DomainObject.PoslovniBrojDokumenta_1">St-542/2017-6</derivirana_varijabla>
  </DomainObject.PoslovniBrojDokumenta>
  <DomainObject.Predmet.StrankaIDrugi>
    <izvorni_sadrzaj>COBUS jednostavno društvo s ograničenom odgovornošću za poljoprivredne djelatnosti i usluge</izvorni_sadrzaj>
    <derivirana_varijabla naziv="DomainObject.Predmet.StrankaIDrugi_1">COBUS jednostavno društvo s ograničenom odgovornošću za poljoprivredne djelatnosti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COBUS jednostavno društvo s ograničenom odgovornošću za poljoprivredne djelatnosti i usluge, OIB 57933301179, Jurovec 3, 40313 Jurovec</izvorni_sadrzaj>
    <derivirana_varijabla naziv="DomainObject.Predmet.StrankaIDrugiAdressOIB_1">COBUS jednostavno društvo s ograničenom odgovornošću za poljoprivredne djelatnosti i usluge, OIB 57933301179, Jurovec 3, 40313 Jurovec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COBUS jednostavno društvo s ograničenom odgovornošću za poljoprivredne djelatnosti i usluge</item>
      <item>Sudski registar</item>
      <item>Financijska agencija</item>
      <item>e-Oglasna</item>
      <item>Mihael Goričanec</item>
    </izvorni_sadrzaj>
    <derivirana_varijabla naziv="DomainObject.Predmet.SudioniciListNaziv_1">
      <item>COBUS jednostavno društvo s ograničenom odgovornošću za poljoprivredne djelatnosti i usluge</item>
      <item>Sudski registar</item>
      <item>Financijska agencija</item>
      <item>e-Oglasna</item>
      <item>Mihael Goričanec</item>
    </derivirana_varijabla>
  </DomainObject.Predmet.SudioniciListNaziv>
  <DomainObject.Predmet.SudioniciListAdressOIB>
    <izvorni_sadrzaj>
      <item>COBUS jednostavno društvo s ograničenom odgovornošću za poljoprivredne djelatnosti i usluge, OIB 57933301179, Jurovec 3,40313 Jurovec</item>
      <item>Sudski registar</item>
      <item>Financijska agencija, OIB 85821130368, Ulica grada Vukovara 70,10000 Zagreb</item>
      <item>e-Oglasna</item>
      <item>Mihael Goričanec, OIB 02629304395, Jurovec 3,40313 Jurovec</item>
    </izvorni_sadrzaj>
    <derivirana_varijabla naziv="DomainObject.Predmet.SudioniciListAdressOIB_1">
      <item>COBUS jednostavno društvo s ograničenom odgovornošću za poljoprivredne djelatnosti i usluge, OIB 57933301179, Jurovec 3,40313 Jurovec</item>
      <item>Sudski registar</item>
      <item>Financijska agencija, OIB 85821130368, Ulica grada Vukovara 70,10000 Zagreb</item>
      <item>e-Oglasna</item>
      <item>Mihael Goričanec, OIB 02629304395, Jurovec 3,40313 Jurovec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9AA50C-F956-4F69-B776-A2F0004C05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1933</properties:Characters>
  <properties:Lines>80</properties:Lines>
  <properties:Paragraphs>24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2018-03-06T12:26:00Z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St-542/2017-6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