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291d" w14:paraId="752291d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D5781E" w:rsidP="00F73428" w:rsidR="00F73428" w:rsidRPr="00ED4B36">
      <w:pPr>
        <w:jc w:val="right"/>
        <w:rPr>
          <w:b/>
          <w:lang w:val="hr-HR"/>
        </w:rPr>
      </w:pPr>
      <w:r>
        <w:rPr>
          <w:b/>
          <w:lang w:val="hr-HR"/>
        </w:rPr>
        <w:t xml:space="preserve"> Posl.br.7.St-2486/</w:t>
      </w:r>
      <w:r w:rsidR="002C7643">
        <w:rPr>
          <w:b/>
          <w:lang w:val="hr-HR"/>
        </w:rPr>
        <w:t>15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>
      <w:pPr>
        <w:rPr>
          <w:lang w:val="hr-HR"/>
        </w:rPr>
      </w:pPr>
    </w:p>
    <w:p w:rsidRDefault="00F73428" w:rsidP="00CF597E" w:rsidR="00F73428" w:rsidRPr="003940EB">
      <w:pPr>
        <w:rPr>
          <w:b/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U   I M E   R E P U B L I K E   H R V A T S K E</w:t>
      </w: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J E Š E N J E</w:t>
      </w:r>
    </w:p>
    <w:p w:rsidRDefault="00CF597E" w:rsidP="00CF597E" w:rsidR="00CF597E" w:rsidRPr="003940EB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Trgovački sud u Splitu, </w:t>
      </w:r>
      <w:r w:rsidR="00F73428">
        <w:rPr>
          <w:lang w:val="hr-HR"/>
        </w:rPr>
        <w:t xml:space="preserve">Stalna služba u Dubrovniku, </w:t>
      </w:r>
      <w:r w:rsidRPr="00F73428">
        <w:rPr>
          <w:lang w:val="hr-HR"/>
        </w:rPr>
        <w:t xml:space="preserve">po </w:t>
      </w:r>
      <w:r w:rsidR="00F73428">
        <w:rPr>
          <w:lang w:val="hr-HR"/>
        </w:rPr>
        <w:t xml:space="preserve">sucu toga suda Diani Butigan Granić, </w:t>
      </w:r>
      <w:r w:rsidRPr="00F73428">
        <w:rPr>
          <w:lang w:val="hr-HR"/>
        </w:rPr>
        <w:t xml:space="preserve"> odlučujući o zahtjevu Financijske agencije, RC Split, Mažuranićevo šetalište 24 b, Split za provedbu skraćenog stečajnog postupka nad dužnikom </w:t>
      </w:r>
      <w:r w:rsidR="00D5781E">
        <w:rPr>
          <w:lang w:val="hr-HR"/>
        </w:rPr>
        <w:t>DONUM d.o.o., Orašac, Konjevac bb, OIB: 61231357797</w:t>
      </w:r>
      <w:r w:rsidR="00F73428">
        <w:rPr>
          <w:lang w:val="hr-HR"/>
        </w:rPr>
        <w:t xml:space="preserve">, </w:t>
      </w:r>
      <w:r w:rsidRPr="00F73428">
        <w:rPr>
          <w:lang w:val="hr-HR"/>
        </w:rPr>
        <w:t xml:space="preserve">dana </w:t>
      </w:r>
      <w:r w:rsidR="00D5781E">
        <w:rPr>
          <w:lang w:val="hr-HR"/>
        </w:rPr>
        <w:t>31. ožujka</w:t>
      </w:r>
      <w:r w:rsidR="00F73428">
        <w:rPr>
          <w:lang w:val="hr-HR"/>
        </w:rPr>
        <w:t xml:space="preserve"> 2016. godine</w:t>
      </w:r>
    </w:p>
    <w:p w:rsidRDefault="004A6A62" w:rsidP="00F73428" w:rsidR="004A6A62">
      <w:pPr>
        <w:ind w:firstLine="708"/>
        <w:jc w:val="both"/>
        <w:rPr>
          <w:lang w:val="hr-HR"/>
        </w:rPr>
      </w:pP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F73428" w:rsidP="00CF597E" w:rsidR="00CF597E">
      <w:pPr>
        <w:jc w:val="center"/>
        <w:rPr>
          <w:b/>
          <w:lang w:val="hr-HR"/>
        </w:rPr>
      </w:pPr>
      <w:r w:rsidRPr="003940EB">
        <w:rPr>
          <w:b/>
          <w:lang w:val="hr-HR"/>
        </w:rPr>
        <w:t>Obrazloženje</w:t>
      </w:r>
    </w:p>
    <w:p w:rsidRDefault="004A6A62" w:rsidP="00CF597E" w:rsidR="004A6A62" w:rsidRPr="003940EB">
      <w:pPr>
        <w:jc w:val="center"/>
        <w:rPr>
          <w:b/>
          <w:lang w:val="hr-HR"/>
        </w:rPr>
      </w:pP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Predlagatelj je </w:t>
      </w:r>
      <w:r w:rsidR="002C7643">
        <w:rPr>
          <w:lang w:val="hr-HR"/>
        </w:rPr>
        <w:t>03</w:t>
      </w:r>
      <w:r w:rsidRPr="00F73428">
        <w:rPr>
          <w:lang w:val="hr-HR"/>
        </w:rPr>
        <w:t xml:space="preserve">. </w:t>
      </w:r>
      <w:r w:rsidR="002C7643">
        <w:rPr>
          <w:lang w:val="hr-HR"/>
        </w:rPr>
        <w:t>prosinca 2015</w:t>
      </w:r>
      <w:r w:rsidRPr="00F73428">
        <w:rPr>
          <w:lang w:val="hr-HR"/>
        </w:rPr>
        <w:t>. godine podnio zahtjev za provedbu skraćenog stečajnog postupka nad dužnikom</w:t>
      </w:r>
      <w:r w:rsidR="003940EB">
        <w:rPr>
          <w:lang w:val="hr-HR"/>
        </w:rPr>
        <w:t xml:space="preserve"> </w:t>
      </w:r>
      <w:r w:rsidR="00F73428" w:rsidRPr="00F73428">
        <w:rPr>
          <w:lang w:val="hr-HR"/>
        </w:rPr>
        <w:t xml:space="preserve"> </w:t>
      </w:r>
      <w:r w:rsidR="00D5781E">
        <w:rPr>
          <w:lang w:val="hr-HR"/>
        </w:rPr>
        <w:t>DONUM d.o.o., Orašac, Konjevac bb, OIB: 61231357797</w:t>
      </w:r>
      <w:r w:rsidR="003940EB">
        <w:rPr>
          <w:lang w:val="hr-HR"/>
        </w:rPr>
        <w:t>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nema zaposlenih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Dužnik je dana </w:t>
      </w:r>
      <w:r w:rsidR="002C7643">
        <w:rPr>
          <w:lang w:val="hr-HR"/>
        </w:rPr>
        <w:t>23</w:t>
      </w:r>
      <w:r w:rsidRPr="00F73428">
        <w:rPr>
          <w:lang w:val="hr-HR"/>
        </w:rPr>
        <w:t xml:space="preserve">. </w:t>
      </w:r>
      <w:r w:rsidR="002C7643">
        <w:rPr>
          <w:lang w:val="hr-HR"/>
        </w:rPr>
        <w:t>ožujka</w:t>
      </w:r>
      <w:r w:rsidR="00D53669">
        <w:rPr>
          <w:lang w:val="hr-HR"/>
        </w:rPr>
        <w:t xml:space="preserve"> 2016</w:t>
      </w:r>
      <w:r w:rsidRPr="00F73428">
        <w:rPr>
          <w:lang w:val="hr-HR"/>
        </w:rPr>
        <w:t>. god. dostavio sudu potvrdu Financijske agencije, Sektor poslovne mreže, Dubrovnik (list spisa</w:t>
      </w:r>
      <w:r w:rsidR="00D53669">
        <w:rPr>
          <w:lang w:val="hr-HR"/>
        </w:rPr>
        <w:t xml:space="preserve"> 10</w:t>
      </w:r>
      <w:r w:rsidRPr="00F73428">
        <w:rPr>
          <w:lang w:val="hr-HR"/>
        </w:rPr>
        <w:t xml:space="preserve">) o blokadi računa dužnika iz koje potvrde proizlazi da dužnik </w:t>
      </w:r>
      <w:r w:rsidR="002C7643">
        <w:rPr>
          <w:lang w:val="hr-HR"/>
        </w:rPr>
        <w:t xml:space="preserve">na dan 23. ožujka 2016. godine </w:t>
      </w:r>
      <w:r w:rsidRPr="00F73428">
        <w:rPr>
          <w:lang w:val="hr-HR"/>
        </w:rPr>
        <w:t>više nema nepodmirenih osnova za plaćanje evidentiranih u Očevidniku redoslijeda za plaćanje</w:t>
      </w:r>
      <w:r w:rsidR="007D3F12">
        <w:rPr>
          <w:lang w:val="hr-HR"/>
        </w:rPr>
        <w:t>.</w:t>
      </w:r>
      <w:r w:rsidRPr="00F73428">
        <w:rPr>
          <w:lang w:val="hr-HR"/>
        </w:rPr>
        <w:t xml:space="preserve"> 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F73428">
      <w:pPr>
        <w:jc w:val="both"/>
        <w:rPr>
          <w:lang w:val="hr-HR"/>
        </w:rPr>
      </w:pPr>
      <w:r w:rsidRPr="00F73428">
        <w:rPr>
          <w:lang w:val="hr-HR"/>
        </w:rPr>
        <w:lastRenderedPageBreak/>
        <w:t xml:space="preserve"> </w:t>
      </w: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Slijedom navedenog, ovaj sud je temeljem članka 428. točka </w:t>
      </w:r>
      <w:r w:rsidR="002033F6">
        <w:rPr>
          <w:lang w:val="hr-HR"/>
        </w:rPr>
        <w:t>2.</w:t>
      </w:r>
      <w:r w:rsidRPr="00F73428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>
      <w:pPr>
        <w:rPr>
          <w:lang w:val="hr-HR"/>
        </w:rPr>
      </w:pPr>
    </w:p>
    <w:p w:rsidRDefault="004A6A62" w:rsidP="00CF597E" w:rsidR="004A6A62" w:rsidRPr="00F73428">
      <w:pPr>
        <w:rPr>
          <w:lang w:val="hr-HR"/>
        </w:rPr>
      </w:pPr>
    </w:p>
    <w:p w:rsidRDefault="00D5781E" w:rsidP="00CF597E" w:rsidR="00F73428" w:rsidRPr="003940EB">
      <w:pPr>
        <w:jc w:val="center"/>
        <w:rPr>
          <w:b/>
          <w:lang w:val="hr-HR"/>
        </w:rPr>
      </w:pPr>
      <w:r>
        <w:rPr>
          <w:b/>
          <w:lang w:val="hr-HR"/>
        </w:rPr>
        <w:t xml:space="preserve">Dubrovnik, 31. ožujka </w:t>
      </w:r>
      <w:r w:rsidR="00F73428" w:rsidRPr="003940EB">
        <w:rPr>
          <w:b/>
          <w:lang w:val="hr-HR"/>
        </w:rPr>
        <w:t xml:space="preserve"> 2016. godine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F73428" w:rsidR="00CF597E" w:rsidRPr="003940EB">
      <w:pPr>
        <w:rPr>
          <w:b/>
          <w:lang w:val="hr-HR"/>
        </w:rPr>
      </w:pP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="00F73428" w:rsidRPr="003940EB">
        <w:rPr>
          <w:b/>
          <w:lang w:val="hr-HR"/>
        </w:rPr>
        <w:t>Sudac:</w:t>
      </w:r>
    </w:p>
    <w:p w:rsidRDefault="00F73428" w:rsidP="00F73428" w:rsidR="00F73428" w:rsidRPr="003940EB">
      <w:pPr>
        <w:rPr>
          <w:b/>
          <w:lang w:val="hr-HR"/>
        </w:rPr>
      </w:pPr>
    </w:p>
    <w:p w:rsidRDefault="00F73428" w:rsidP="00F73428" w:rsidR="00F73428" w:rsidRPr="003940EB">
      <w:pPr>
        <w:ind w:firstLine="708" w:left="4956"/>
        <w:rPr>
          <w:b/>
          <w:lang w:val="hr-HR"/>
        </w:rPr>
      </w:pPr>
      <w:r w:rsidRPr="003940EB">
        <w:rPr>
          <w:b/>
          <w:lang w:val="hr-HR"/>
        </w:rPr>
        <w:t>Diana Butigan Granić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POUKA O PRAVNOM LIJEKU:</w:t>
      </w:r>
    </w:p>
    <w:p w:rsidRDefault="00CF597E" w:rsidP="00CF597E" w:rsidR="00CF597E" w:rsidRPr="00F73428">
      <w:pPr>
        <w:rPr>
          <w:lang w:val="hr-HR"/>
        </w:rPr>
      </w:pPr>
      <w:r w:rsidRPr="00F73428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DN-a: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predlagatelju – e</w:t>
      </w:r>
      <w:r w:rsidR="00D5781E">
        <w:rPr>
          <w:lang w:val="hr-HR"/>
        </w:rPr>
        <w:t>-</w:t>
      </w:r>
      <w:r w:rsidRPr="00F73428">
        <w:rPr>
          <w:lang w:val="hr-HR"/>
        </w:rPr>
        <w:t>oglasna ploča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e-</w:t>
      </w:r>
      <w:r w:rsidR="00D5781E">
        <w:rPr>
          <w:lang w:val="hr-HR"/>
        </w:rPr>
        <w:t>o</w:t>
      </w:r>
      <w:r w:rsidRPr="00F73428">
        <w:rPr>
          <w:lang w:val="hr-HR"/>
        </w:rPr>
        <w:t>glasna ploča suda</w:t>
      </w:r>
    </w:p>
    <w:p w:rsidRDefault="00214D07" w:rsidR="00214D07" w:rsidRPr="00F73428">
      <w:pPr>
        <w:rPr>
          <w:lang w:val="hr-HR"/>
        </w:rPr>
      </w:pPr>
    </w:p>
    <w:sectPr w:rsidSect="00F73428" w:rsidR="00214D07" w:rsidRPr="00F7342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EFB" w:rsidRPr="00863EFB">
          <w:rPr>
            <w:noProof/>
            <w:lang w:val="hr-HR"/>
          </w:rPr>
          <w:t>2</w:t>
        </w:r>
        <w:r>
          <w:fldChar w:fldCharType="end"/>
        </w:r>
        <w:r w:rsidR="00D5781E">
          <w:t xml:space="preserve"> </w:t>
        </w:r>
        <w:r w:rsidR="00D5781E">
          <w:tab/>
        </w:r>
        <w:r w:rsidR="00D5781E">
          <w:tab/>
          <w:t>Posl.br.7.St-2486/15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2033F6"/>
    <w:rsid w:val="00214D07"/>
    <w:rsid w:val="002C7643"/>
    <w:rsid w:val="003940EB"/>
    <w:rsid w:val="004A6A62"/>
    <w:rsid w:val="006F3EF3"/>
    <w:rsid w:val="007D3F12"/>
    <w:rsid w:val="00863EFB"/>
    <w:rsid w:val="00CF597E"/>
    <w:rsid w:val="00D53669"/>
    <w:rsid w:val="00D5781E"/>
    <w:rsid w:val="00ED4B36"/>
    <w:rsid w:val="00F7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63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EF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EF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EF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EF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63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EF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EF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EF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EF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2486</izvorni_sadrzaj>
    <derivirana_varijabla naziv="DomainObject.Predmet.Broj_1">2486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St-2486/2015</izvorni_sadrzaj>
    <derivirana_varijabla naziv="DomainObject.Predmet.OznakaBroj_1">St-2486/2015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DONUM d.o.o. za poslovanje nekretninama, trgovinu, turizam i usluge zastupanog po punomoćniku Vlaho Hrdalo</izvorni_sadrzaj>
    <derivirana_varijabla naziv="DomainObject.Predmet.ProtustrankaFormated_1">  DONUM d.o.o. za poslovanje nekretninama, trgovinu, turizam i usluge zastupanog po punomoćniku Vlaho Hrdalo</derivirana_varijabla>
  </DomainObject.Predmet.ProtustrankaFormated>
  <DomainObject.Predmet.ProtustrankaFormatedOIB>
    <izvorni_sadrzaj>  DONUM d.o.o. za poslovanje nekretninama, trgovinu, turizam i usluge, OIB 61231357797 zastupanog po punomoćniku Vlaho Hrdalo</izvorni_sadrzaj>
    <derivirana_varijabla naziv="DomainObject.Predmet.ProtustrankaFormatedOIB_1">  DONUM d.o.o. za poslovanje nekretninama, trgovinu, turizam i usluge, OIB 61231357797 zastupanog po punomoćniku Vlaho Hrdalo</derivirana_varijabla>
  </DomainObject.Predmet.ProtustrankaFormatedOIB>
  <DomainObject.Predmet.ProtustrankaFormatedWithAdress>
    <izvorni_sadrzaj> DONUM d.o.o. za poslovanje nekretninama, trgovinu, turizam i usluge, Konjevac/bb, 20235 Orašac zastupanog po punomoćniku Vlaho Hrdalo</izvorni_sadrzaj>
    <derivirana_varijabla naziv="DomainObject.Predmet.ProtustrankaFormatedWithAdress_1"> DONUM d.o.o. za poslovanje nekretninama, trgovinu, turizam i usluge, Konjevac/bb, 20235 Orašac zastupanog po punomoćniku Vlaho Hrdalo</derivirana_varijabla>
  </DomainObject.Predmet.ProtustrankaFormatedWithAdress>
  <DomainObject.Predmet.ProtustrankaFormatedWithAdressOIB>
    <izvorni_sadrzaj> DONUM d.o.o. za poslovanje nekretninama, trgovinu, turizam i usluge, OIB 61231357797, Konjevac/bb, 20235 Orašac zastupanog po punomoćniku Vlaho Hrdalo</izvorni_sadrzaj>
    <derivirana_varijabla naziv="DomainObject.Predmet.ProtustrankaFormatedWithAdressOIB_1"> DONUM d.o.o. za poslovanje nekretninama, trgovinu, turizam i usluge, OIB 61231357797, Konjevac/bb, 20235 Orašac zastupanog po punomoćniku Vlaho Hrdalo</derivirana_varijabla>
  </DomainObject.Predmet.ProtustrankaFormatedWithAdressOIB>
  <DomainObject.Predmet.ProtustrankaWithAdress>
    <izvorni_sadrzaj>DONUM d.o.o. za poslovanje nekretninama, trgovinu, turizam i usluge Konjevac/bb, 20235 Orašac</izvorni_sadrzaj>
    <derivirana_varijabla naziv="DomainObject.Predmet.ProtustrankaWithAdress_1">DONUM d.o.o. za poslovanje nekretninama, trgovinu, turizam i usluge Konjevac/bb, 20235 Orašac</derivirana_varijabla>
  </DomainObject.Predmet.ProtustrankaWithAdress>
  <DomainObject.Predmet.ProtustrankaWithAdressOIB>
    <izvorni_sadrzaj>DONUM d.o.o. za poslovanje nekretninama, trgovinu, turizam i usluge, OIB 61231357797, Konjevac/bb, 20235 Orašac</izvorni_sadrzaj>
    <derivirana_varijabla naziv="DomainObject.Predmet.ProtustrankaWithAdressOIB_1">DONUM d.o.o. za poslovanje nekretninama, trgovinu, turizam i usluge, OIB 61231357797, Konjevac/bb, 20235 Orašac</derivirana_varijabla>
  </DomainObject.Predmet.ProtustrankaWithAdressOIB>
  <DomainObject.Predmet.ProtustrankaNazivFormated>
    <izvorni_sadrzaj>DONUM d.o.o. za poslovanje nekretninama, trgovinu, turizam i usluge</izvorni_sadrzaj>
    <derivirana_varijabla naziv="DomainObject.Predmet.ProtustrankaNazivFormated_1">DONUM d.o.o. za poslovanje nekretninama, trgovinu, turizam i usluge</derivirana_varijabla>
  </DomainObject.Predmet.ProtustrankaNazivFormated>
  <DomainObject.Predmet.ProtustrankaNazivFormatedOIB>
    <izvorni_sadrzaj>DONUM d.o.o. za poslovanje nekretninama, trgovinu, turizam i usluge, OIB 61231357797</izvorni_sadrzaj>
    <derivirana_varijabla naziv="DomainObject.Predmet.ProtustrankaNazivFormatedOIB_1">DONUM d.o.o. za poslovanje nekretninama, trgovinu, turizam i usluge, OIB 61231357797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5124.79</izvorni_sadrzaj>
    <derivirana_varijabla naziv="DomainObject.Predmet.TrenutnaVrijednost_1">5124.79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DONUM d.o.o. za poslovanje nekretninama, trgovinu, turizam i usluge zastupanog po punomoćniku Vlaho Hrdalo</item>
    </izvorni_sadrzaj>
    <derivirana_varijabla naziv="DomainObject.Predmet.ProtuStrankaListFormated_1">
      <item>DONUM d.o.o. za poslovanje nekretninama, trgovinu, turizam i usluge zastupanog po punomoćniku Vlaho Hrdalo</item>
    </derivirana_varijabla>
  </DomainObject.Predmet.ProtuStrankaListFormated>
  <DomainObject.Predmet.ProtuStrankaListFormatedOIB>
    <izvorni_sadrzaj>
      <item>DONUM d.o.o. za poslovanje nekretninama, trgovinu, turizam i usluge, OIB 61231357797 zastupanog po punomoćniku Vlaho Hrdalo</item>
    </izvorni_sadrzaj>
    <derivirana_varijabla naziv="DomainObject.Predmet.ProtuStrankaListFormatedOIB_1">
      <item>DONUM d.o.o. za poslovanje nekretninama, trgovinu, turizam i usluge, OIB 61231357797 zastupanog po punomoćniku Vlaho Hrdalo</item>
    </derivirana_varijabla>
  </DomainObject.Predmet.ProtuStrankaListFormatedOIB>
  <DomainObject.Predmet.ProtuStrankaListFormatedWithAdress>
    <izvorni_sadrzaj>
      <item>DONUM d.o.o. za poslovanje nekretninama, trgovinu, turizam i usluge, Konjevac/bb, 20235 Orašac zastupanog po punomoćniku Vlaho Hrdalo</item>
    </izvorni_sadrzaj>
    <derivirana_varijabla naziv="DomainObject.Predmet.ProtuStrankaListFormatedWithAdress_1">
      <item>DONUM d.o.o. za poslovanje nekretninama, trgovinu, turizam i usluge, Konjevac/bb, 20235 Orašac zastupanog po punomoćniku Vlaho Hrdalo</item>
    </derivirana_varijabla>
  </DomainObject.Predmet.ProtuStrankaListFormatedWithAdress>
  <DomainObject.Predmet.ProtuStrankaListFormatedWithAdressOIB>
    <izvorni_sadrzaj>
      <item>DONUM d.o.o. za poslovanje nekretninama, trgovinu, turizam i usluge, OIB 61231357797, Konjevac/bb, 20235 Orašac zastupanog po punomoćniku Vlaho Hrdalo</item>
    </izvorni_sadrzaj>
    <derivirana_varijabla naziv="DomainObject.Predmet.ProtuStrankaListFormatedWithAdressOIB_1">
      <item>DONUM d.o.o. za poslovanje nekretninama, trgovinu, turizam i usluge, OIB 61231357797, Konjevac/bb, 20235 Orašac zastupanog po punomoćniku Vlaho Hrdalo</item>
    </derivirana_varijabla>
  </DomainObject.Predmet.ProtuStrankaListFormatedWithAdressOIB>
  <DomainObject.Predmet.ProtuStrankaListNazivFormated>
    <izvorni_sadrzaj>
      <item>DONUM d.o.o. za poslovanje nekretninama, trgovinu, turizam i usluge</item>
    </izvorni_sadrzaj>
    <derivirana_varijabla naziv="DomainObject.Predmet.ProtuStrankaListNazivFormated_1">
      <item>DONUM d.o.o. za poslovanje nekretninama, trgovinu, turizam i usluge</item>
    </derivirana_varijabla>
  </DomainObject.Predmet.ProtuStrankaListNazivFormated>
  <DomainObject.Predmet.ProtuStrankaListNazivFormatedOIB>
    <izvorni_sadrzaj>
      <item>DONUM d.o.o. za poslovanje nekretninama, trgovinu, turizam i usluge, OIB 61231357797</item>
    </izvorni_sadrzaj>
    <derivirana_varijabla naziv="DomainObject.Predmet.ProtuStrankaListNazivFormatedOIB_1">
      <item>DONUM d.o.o. za poslovanje nekretninama, trgovinu, turizam i usluge, OIB 61231357797</item>
    </derivirana_varijabla>
  </DomainObject.Predmet.ProtuStrankaListNazivFormatedOIB>
  <DomainObject.Predmet.OstaliListFormated>
    <izvorni_sadrzaj>
      <item>Vlaho Hrdalo punomoćnik sudionika u postupku DONUM d.o.o. za poslovanje nekretninama, trgovinu, turizam i usluge</item>
    </izvorni_sadrzaj>
    <derivirana_varijabla naziv="DomainObject.Predmet.OstaliListFormated_1">
      <item>Vlaho Hrdalo punomoćnik sudionika u postupku DONUM d.o.o. za poslovanje nekretninama, trgovinu, turizam i usluge</item>
    </derivirana_varijabla>
  </DomainObject.Predmet.OstaliListFormated>
  <DomainObject.Predmet.OstaliListFormatedOIB>
    <izvorni_sadrzaj>
      <item>Vlaho Hrdalo punomoćnik sudionika u postupku DONUM d.o.o. za poslovanje nekretninama, trgovinu, turizam i usluge</item>
    </izvorni_sadrzaj>
    <derivirana_varijabla naziv="DomainObject.Predmet.OstaliListFormatedOIB_1">
      <item>Vlaho Hrdalo punomoćnik sudionika u postupku DONUM d.o.o. za poslovanje nekretninama, trgovinu, turizam i usluge</item>
    </derivirana_varijabla>
  </DomainObject.Predmet.OstaliListFormatedOIB>
  <DomainObject.Predmet.OstaliListFormatedWithAdress>
    <izvorni_sadrzaj>
      <item>Vlaho Hrdalo, S. Cvijića 7/A, 20000 Dubrovnik punomoćnik sudionika u postupku DONUM d.o.o. za poslovanje nekretninama, trgovinu, turizam i usluge</item>
    </izvorni_sadrzaj>
    <derivirana_varijabla naziv="DomainObject.Predmet.OstaliListFormatedWithAdress_1">
      <item>Vlaho Hrdalo, S. Cvijića 7/A, 20000 Dubrovnik punomoćnik sudionika u postupku DONUM d.o.o. za poslovanje nekretninama, trgovinu, turizam i usluge</item>
    </derivirana_varijabla>
  </DomainObject.Predmet.OstaliListFormatedWithAdress>
  <DomainObject.Predmet.OstaliListFormatedWithAdressOIB>
    <izvorni_sadrzaj>
      <item>Vlaho Hrdalo, S. Cvijića 7/A, 20000 Dubrovnik punomoćnik sudionika u postupku DONUM d.o.o. za poslovanje nekretninama, trgovinu, turizam i usluge</item>
    </izvorni_sadrzaj>
    <derivirana_varijabla naziv="DomainObject.Predmet.OstaliListFormatedWithAdressOIB_1">
      <item>Vlaho Hrdalo, S. Cvijića 7/A, 20000 Dubrovnik punomoćnik sudionika u postupku DONUM d.o.o. za poslovanje nekretninama, trgovinu, turizam i usluge</item>
    </derivirana_varijabla>
  </DomainObject.Predmet.OstaliListFormatedWithAdressOIB>
  <DomainObject.Predmet.OstaliListNazivFormated>
    <izvorni_sadrzaj>
      <item>Vlaho Hrdalo</item>
    </izvorni_sadrzaj>
    <derivirana_varijabla naziv="DomainObject.Predmet.OstaliListNazivFormated_1">
      <item>Vlaho Hrdalo</item>
    </derivirana_varijabla>
  </DomainObject.Predmet.OstaliListNazivFormated>
  <DomainObject.Predmet.OstaliListNazivFormatedOIB>
    <izvorni_sadrzaj>
      <item>Vlaho Hrdalo</item>
    </izvorni_sadrzaj>
    <derivirana_varijabla naziv="DomainObject.Predmet.OstaliListNazivFormatedOIB_1">
      <item>Vlaho Hrdalo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DONUM d.o.o. za poslovanje nekretninama, trgovinu, turizam i usluge</izvorni_sadrzaj>
    <derivirana_varijabla naziv="DomainObject.Predmet.ProtustrankaIDrugi_1">DONUM d.o.o. za poslovanje nekretninama,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DONUM d.o.o. za poslovanje nekretninama, trgovinu, turizam i usluge, OIB 61231357797, Konjevac/bb, 20235 Orašac</izvorni_sadrzaj>
    <derivirana_varijabla naziv="DomainObject.Predmet.ProtustrankaIDrugiAdressOIB_1">DONUM d.o.o. za poslovanje nekretninama, trgovinu, turizam i usluge, OIB 61231357797, Konjevac/bb,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DONUM d.o.o. za poslovanje nekretninama, trgovinu, turizam i usluge</item>
      <item>Vlaho Hrdalo</item>
    </izvorni_sadrzaj>
    <derivirana_varijabla naziv="DomainObject.Predmet.SudioniciListNaziv_1">
      <item>FINA, RC Split, Podružnica Dubrovnik</item>
      <item>DONUM d.o.o. za poslovanje nekretninama, trgovinu, turizam i usluge</item>
      <item>Vlaho Hrdalo</item>
    </derivirana_varijabla>
  </DomainObject.Predmet.SudioniciListNaziv>
  <DomainObject.Predmet.SudioniciListAdressOIB>
    <izvorni_sadrzaj>
      <item>FINA, RC Split, Podružnica Dubrovnik, OIB 85821130368, Vukovarska 2,20000 Dubrovnik</item>
      <item>DONUM d.o.o. za poslovanje nekretninama, trgovinu, turizam i usluge, OIB 61231357797, Konjevac/bb,20235 Orašac</item>
      <item>Vlaho Hrdalo, S. Cvijića 7/A,20000 Dubrovnik</item>
    </izvorni_sadrzaj>
    <derivirana_varijabla naziv="DomainObject.Predmet.SudioniciListAdressOIB_1">
      <item>FINA, RC Split, Podružnica Dubrovnik, OIB 85821130368, Vukovarska 2,20000 Dubrovnik</item>
      <item>DONUM d.o.o. za poslovanje nekretninama, trgovinu, turizam i usluge, OIB 61231357797, Konjevac/bb,20235 Orašac</item>
      <item>Vlaho Hrdalo, S. Cvijića 7/A,20000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61231357797</item>
      <item>, OIB null</item>
    </izvorni_sadrzaj>
    <derivirana_varijabla naziv="DomainObject.Predmet.SudioniciListNazivOIB_1">
      <item>, OIB 85821130368</item>
      <item>, OIB 61231357797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1963</properties:Characters>
  <properties:Lines>69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2016-03-29T09:12:00Z</dcterms:created>
  <dc:creator>Diana Butigan Granić</dc:creator>
  <cp:lastModifiedBy>Mara Marčinko</cp:lastModifiedBy>
  <cp:lastPrinted>2016-01-12T09:13:00Z</cp:lastPrinted>
  <dcterms:modified xmlns:xsi="http://www.w3.org/2001/XMLSchema-instance" xsi:type="dcterms:W3CDTF">2016-04-01T06:24:00Z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