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55df8" w14:paraId="ad55df8" w:rsidRDefault="00316556" w:rsidP="001940FB" w:rsidR="00316556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CB6E6D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316556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316556" w:rsidP="00AA6BCF" w:rsidR="00316556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316556" w:rsidP="00316556" w:rsidR="00316556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316556" w:rsidP="00316556" w:rsidR="00316556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316556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16556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D37B26">
        <w:rPr>
          <w:rFonts w:cs="Calibri" w:eastAsia="Arial Unicode MS" w:hAnsi="Calibri" w:ascii="Calibri"/>
          <w:kern w:val="1"/>
          <w:lang w:eastAsia="ar-SA" w:val="hr-HR"/>
        </w:rPr>
        <w:t>LJUBICA TOMIĆ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>jela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prijavu tražbin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>e</w:t>
      </w:r>
      <w:r w:rsidR="00316556">
        <w:rPr>
          <w:rFonts w:cs="Calibri" w:eastAsia="Arial Unicode MS" w:hAnsi="Calibri" w:ascii="Calibri"/>
          <w:kern w:val="1"/>
          <w:lang w:eastAsia="ar-SA" w:val="hr-HR"/>
        </w:rPr>
        <w:t xml:space="preserve">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D37B26" w:rsidRPr="00D37B26">
        <w:rPr>
          <w:rFonts w:cs="Calibri" w:hAnsi="Calibri" w:ascii="Calibri"/>
        </w:rPr>
        <w:t>141.200,23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D37B26" w:rsidRPr="00D37B26">
        <w:rPr>
          <w:rFonts w:cs="Calibri" w:hAnsi="Calibri" w:ascii="Calibri"/>
        </w:rPr>
        <w:t>128.800,23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D37B26">
        <w:rPr>
          <w:rFonts w:cs="Calibri" w:hAnsi="Calibri" w:ascii="Calibri"/>
        </w:rPr>
        <w:t>12.400</w:t>
      </w:r>
      <w:r w:rsidR="00D37B26" w:rsidRPr="006F1C60">
        <w:rPr>
          <w:rFonts w:cs="Calibri" w:hAnsi="Calibri" w:ascii="Calibri"/>
        </w:rPr>
        <w:t>,00 kn</w:t>
      </w:r>
      <w:r w:rsidR="00AA2F01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 xml:space="preserve">s osnova članskih udjela koje ne ulaze u tražbine viših </w:t>
      </w:r>
      <w:r w:rsidR="00316556">
        <w:rPr>
          <w:rFonts w:cs="Calibri" w:hAnsi="Calibri" w:ascii="Calibri"/>
        </w:rPr>
        <w:t xml:space="preserve">pa čak ni nižih </w:t>
      </w:r>
      <w:r w:rsidR="00BD0B6A" w:rsidRPr="00372EC9">
        <w:rPr>
          <w:rFonts w:cs="Calibri" w:hAnsi="Calibri" w:ascii="Calibri"/>
        </w:rPr>
        <w:t xml:space="preserve">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316556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316556" w:rsidRPr="00316556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316556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BD0B6A" w:rsidP="00AA6BCF" w:rsidR="00BD0B6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37B26" w:rsidP="002D3778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 xml:space="preserve">LJUBICA TOMIĆ, </w:t>
            </w:r>
            <w:r w:rsidR="00203006">
              <w:rPr>
                <w:rFonts w:cs="Calibri" w:hAnsi="Calibri" w:ascii="Calibri"/>
              </w:rPr>
              <w:t xml:space="preserve"> </w:t>
            </w:r>
            <w:r w:rsidRPr="00D37B26">
              <w:rPr>
                <w:rFonts w:cs="Calibri" w:hAnsi="Calibri" w:ascii="Calibri"/>
              </w:rPr>
              <w:t>Fra Bone Razmilovića 4a, Split</w:t>
            </w:r>
            <w:r w:rsidRPr="00372EC9">
              <w:rPr>
                <w:rFonts w:cs="Calibri" w:hAnsi="Calibri" w:ascii="Calibri"/>
              </w:rPr>
              <w:t xml:space="preserve"> </w:t>
            </w:r>
            <w:r w:rsidR="003A5883" w:rsidRPr="00372EC9">
              <w:rPr>
                <w:rFonts w:cs="Calibri" w:hAnsi="Calibri" w:ascii="Calibri"/>
              </w:rPr>
              <w:t xml:space="preserve">OIB: </w:t>
            </w:r>
            <w:r w:rsidRPr="00D37B26">
              <w:rPr>
                <w:rFonts w:cs="Calibri" w:hAnsi="Calibri" w:ascii="Calibri"/>
              </w:rPr>
              <w:t>98435260915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37B26" w:rsidP="00AA2F01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D37B26">
              <w:rPr>
                <w:rFonts w:cs="Calibri" w:hAnsi="Calibri" w:ascii="Calibri"/>
              </w:rPr>
              <w:t>Ugovor o štednom depozitu broj 81-70-12036-9,  ugovor o štednom depozitu broj 81-70-12049-0,  ugovor o štednom depozitu broj 81-70-14026-3,  ugovor o štednom depozitu broj 81-70-15126-1,   knjigovodstvena kartica članskog ulotq, izračun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372EC9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D37B26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D37B26">
              <w:rPr>
                <w:rFonts w:cs="Calibri" w:hAnsi="Calibri" w:ascii="Calibri"/>
              </w:rPr>
              <w:t>141.200,23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372EC9">
            <w:pPr>
              <w:spacing w:after="0"/>
              <w:rPr>
                <w:rFonts w:cs="Calibri" w:hAnsi="Calibri" w:ascii="Calibri"/>
              </w:rPr>
            </w:pPr>
          </w:p>
          <w:p w:rsidRDefault="00D37B26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D37B26">
              <w:rPr>
                <w:rFonts w:cs="Calibri" w:hAnsi="Calibri" w:ascii="Calibri"/>
              </w:rPr>
              <w:t>128.800,23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BF6B4A" w:rsidR="00BD0B6A" w:rsidRPr="00372EC9">
            <w:pPr>
              <w:spacing w:after="0"/>
              <w:rPr>
                <w:rFonts w:cs="Calibri" w:hAnsi="Calibri" w:ascii="Calibri"/>
              </w:rPr>
            </w:pPr>
          </w:p>
          <w:p w:rsidRDefault="00D37B26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12.400</w:t>
            </w:r>
            <w:r w:rsidR="006F1C60" w:rsidRPr="006F1C60">
              <w:rPr>
                <w:rFonts w:cs="Calibri" w:hAnsi="Calibri" w:ascii="Calibri"/>
              </w:rPr>
              <w:t>,00 kn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316556" w:rsidP="00316556" w:rsidR="00316556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F57748" w:rsidP="00FF05CB" w:rsidR="00FF05CB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3065" cx="2736850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3065" cx="273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5CB" w:rsidP="00FF05CB" w:rsidR="00FF05CB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FF05CB" w:rsidP="00FF05CB" w:rsidR="00FF05C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FF05CB" w:rsidP="00FF05CB" w:rsidR="00FF05CB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0"/>
      <w:footerReference w:type="default" r:id="rId11"/>
      <w:headerReference w:type="first" r:id="rId12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3E52" w:rsidR="00553E52">
      <w:pPr>
        <w:spacing w:after="0"/>
      </w:pPr>
      <w:r>
        <w:separator/>
      </w:r>
    </w:p>
  </w:endnote>
  <w:endnote w:id="0" w:type="continuationSeparator">
    <w:p w:rsidRDefault="00553E52" w:rsidR="00553E5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271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3E52" w:rsidR="00553E52">
      <w:pPr>
        <w:spacing w:after="0"/>
      </w:pPr>
      <w:r>
        <w:separator/>
      </w:r>
    </w:p>
  </w:footnote>
  <w:footnote w:id="0" w:type="continuationSeparator">
    <w:p w:rsidRDefault="00553E52" w:rsidR="00553E52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2715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53623778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55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4E25"/>
    <w:rsid w:val="00037CEA"/>
    <w:rsid w:val="00044EBB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1FD3"/>
    <w:rsid w:val="00112CB5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0EA9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006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3778"/>
    <w:rsid w:val="002D6F3E"/>
    <w:rsid w:val="002E671A"/>
    <w:rsid w:val="002F00EB"/>
    <w:rsid w:val="002F08B7"/>
    <w:rsid w:val="002F3471"/>
    <w:rsid w:val="00305519"/>
    <w:rsid w:val="00313313"/>
    <w:rsid w:val="00316556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45CB4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2FC1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4F618C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E52"/>
    <w:rsid w:val="00553F5E"/>
    <w:rsid w:val="005546F0"/>
    <w:rsid w:val="00562D0B"/>
    <w:rsid w:val="005666D8"/>
    <w:rsid w:val="005675E3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27EC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589C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1C60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C6A91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46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2F01"/>
    <w:rsid w:val="00AA41CD"/>
    <w:rsid w:val="00AA6BCF"/>
    <w:rsid w:val="00AB3886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2A5E"/>
    <w:rsid w:val="00B03187"/>
    <w:rsid w:val="00B04819"/>
    <w:rsid w:val="00B14038"/>
    <w:rsid w:val="00B154F2"/>
    <w:rsid w:val="00B15747"/>
    <w:rsid w:val="00B17306"/>
    <w:rsid w:val="00B207D0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72715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1897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B30E1"/>
    <w:rsid w:val="00CB6E6D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37B26"/>
    <w:rsid w:val="00D447CC"/>
    <w:rsid w:val="00D473A9"/>
    <w:rsid w:val="00D47E18"/>
    <w:rsid w:val="00D51C39"/>
    <w:rsid w:val="00D53F10"/>
    <w:rsid w:val="00D54177"/>
    <w:rsid w:val="00D6033C"/>
    <w:rsid w:val="00D61502"/>
    <w:rsid w:val="00D622A8"/>
    <w:rsid w:val="00D645C9"/>
    <w:rsid w:val="00D74220"/>
    <w:rsid w:val="00D823C1"/>
    <w:rsid w:val="00D835CA"/>
    <w:rsid w:val="00D86989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5609"/>
    <w:rsid w:val="00E5386C"/>
    <w:rsid w:val="00E55249"/>
    <w:rsid w:val="00E62751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2776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57748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05CB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B727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2715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2715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2715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2715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B727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2715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2715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2715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2715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277</properties:Words>
  <properties:Characters>1562</properties:Characters>
  <properties:Lines>88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2018-08-23T10:42:00Z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2018-08-23T11:43:00Z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St-651/2017-208 / Podnesak - Podnesak (-208.docx)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