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CC82E" w14:paraId="509AC5CC" w:rsidRDefault="006D55A0" w:rsidP="006D55A0" w:rsidR="006D55A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CA30C02" w:rsidRDefault="006D55A0" w:rsidP="006D55A0" w:rsidR="006D55A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6108DF4" w:rsidRDefault="006D55A0" w:rsidP="006D55A0" w:rsidR="006D55A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422B2B0" w:rsidRDefault="006D55A0" w:rsidP="006D55A0" w:rsidR="006D55A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22DFD19" w:rsidRDefault="006D55A0" w:rsidP="006D55A0" w:rsidR="006D55A0">
      <w:pPr>
        <w:tabs>
          <w:tab w:pos="709" w:val="left"/>
        </w:tabs>
        <w:jc w:val="right"/>
      </w:pPr>
      <w:r>
        <w:t xml:space="preserve">42. St-5744/2015    </w:t>
      </w:r>
    </w:p>
    <w:p w14:textId="77777777" w14:paraId="6953AF53" w:rsidRDefault="006D55A0" w:rsidP="006D55A0" w:rsidR="006D55A0">
      <w:pPr>
        <w:tabs>
          <w:tab w:pos="709" w:val="left"/>
        </w:tabs>
        <w:jc w:val="right"/>
      </w:pPr>
    </w:p>
    <w:p w14:textId="77777777" w14:paraId="4A79FE1C" w:rsidRDefault="006D55A0" w:rsidP="006D55A0" w:rsidR="006D55A0">
      <w:pPr>
        <w:tabs>
          <w:tab w:pos="709" w:val="left"/>
        </w:tabs>
        <w:jc w:val="center"/>
      </w:pPr>
      <w:r>
        <w:t>R E P U B L I K A   H R V A T S K A</w:t>
      </w:r>
    </w:p>
    <w:p w14:textId="77777777" w14:paraId="451654C9" w:rsidRDefault="006D55A0" w:rsidP="006D55A0" w:rsidR="006D55A0">
      <w:pPr>
        <w:tabs>
          <w:tab w:pos="709" w:val="left"/>
        </w:tabs>
        <w:jc w:val="center"/>
      </w:pPr>
    </w:p>
    <w:p w14:textId="77777777" w14:paraId="04BF69FB" w:rsidRDefault="006D55A0" w:rsidP="006D55A0" w:rsidR="006D55A0">
      <w:pPr>
        <w:tabs>
          <w:tab w:pos="709" w:val="left"/>
        </w:tabs>
        <w:jc w:val="center"/>
      </w:pPr>
      <w:r>
        <w:t>R J E Š E N J E</w:t>
      </w:r>
    </w:p>
    <w:p w14:textId="77777777" w14:paraId="3E51762F" w:rsidRDefault="006D55A0" w:rsidP="006D55A0" w:rsidR="006D55A0">
      <w:pPr>
        <w:tabs>
          <w:tab w:pos="709" w:val="left"/>
        </w:tabs>
        <w:jc w:val="both"/>
      </w:pPr>
    </w:p>
    <w:p w14:textId="77777777" w14:paraId="562FC529" w:rsidRDefault="006D55A0" w:rsidP="006D55A0" w:rsidR="006D55A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T.D.K. d.o.o., Brezovica, Starjak, Starjak 1. ogranak 12, OIB 11724154105, dana 25. svibnja 2016.g. </w:t>
      </w:r>
    </w:p>
    <w:p w14:textId="77777777" w14:paraId="01AB98CE" w:rsidRDefault="006D55A0" w:rsidP="006D55A0" w:rsidR="006D55A0">
      <w:pPr>
        <w:tabs>
          <w:tab w:pos="709" w:val="left"/>
        </w:tabs>
        <w:jc w:val="both"/>
      </w:pPr>
    </w:p>
    <w:p w14:textId="77777777" w14:paraId="2F11C152" w:rsidRDefault="006D55A0" w:rsidP="006D55A0" w:rsidR="006D55A0">
      <w:pPr>
        <w:tabs>
          <w:tab w:pos="709" w:val="left"/>
        </w:tabs>
        <w:jc w:val="both"/>
      </w:pPr>
    </w:p>
    <w:p w14:textId="77777777" w14:paraId="57324041" w:rsidRDefault="006D55A0" w:rsidP="006D55A0" w:rsidR="006D55A0">
      <w:pPr>
        <w:tabs>
          <w:tab w:pos="709" w:val="left"/>
        </w:tabs>
        <w:jc w:val="center"/>
      </w:pPr>
      <w:r>
        <w:t>r i j e š i o   j e</w:t>
      </w:r>
    </w:p>
    <w:p w14:textId="77777777" w14:paraId="3DD7E9CF" w:rsidRDefault="006D55A0" w:rsidP="006D55A0" w:rsidR="006D55A0">
      <w:pPr>
        <w:tabs>
          <w:tab w:pos="709" w:val="left"/>
        </w:tabs>
        <w:jc w:val="both"/>
      </w:pPr>
    </w:p>
    <w:p w14:textId="77777777" w14:paraId="1F318F21" w:rsidRDefault="006D55A0" w:rsidP="006D55A0" w:rsidR="006D55A0">
      <w:pPr>
        <w:ind w:firstLine="708"/>
        <w:jc w:val="both"/>
      </w:pPr>
      <w:r>
        <w:t xml:space="preserve">I   Otvara se stečajni postupak nad dužnikom T.D.K. d.o.o., Brezovica, Starjak, Starjak 1. ogranak 12, OIB 11724154105. </w:t>
      </w:r>
    </w:p>
    <w:p w14:textId="77777777" w14:paraId="4B4CB22A" w:rsidRDefault="006D55A0" w:rsidP="006D55A0" w:rsidR="006D55A0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585BD28B" w:rsidRDefault="006D55A0" w:rsidP="006D55A0" w:rsidR="006D55A0">
      <w:pPr>
        <w:ind w:firstLine="708"/>
        <w:jc w:val="both"/>
      </w:pPr>
    </w:p>
    <w:p w14:textId="77777777" w14:paraId="55A8FDCE" w:rsidRDefault="006D55A0" w:rsidP="006D55A0" w:rsidR="006D55A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Dušanka Ivančević, Zagreb, B. Bernardija 1, OIB: 59003296761.                </w:t>
      </w:r>
    </w:p>
    <w:p w14:textId="77777777" w14:paraId="4F1DA379" w:rsidRDefault="006D55A0" w:rsidP="006D55A0" w:rsidR="006D55A0">
      <w:pPr>
        <w:ind w:firstLine="708"/>
        <w:jc w:val="both"/>
      </w:pPr>
    </w:p>
    <w:p w14:textId="77777777" w14:paraId="3F15386B" w:rsidRDefault="006D55A0" w:rsidP="006D55A0" w:rsidR="006D55A0">
      <w:pPr>
        <w:ind w:firstLine="708"/>
        <w:jc w:val="both"/>
      </w:pPr>
      <w:r>
        <w:t>III  Zaključuje se stečajni postupak nad dužnikom T.D.K. d.o.o., Brezovica, Starjak, Starjak 1. ogranak 12, OIB 11724154105.</w:t>
      </w:r>
    </w:p>
    <w:p w14:textId="77777777" w14:paraId="2C222415" w:rsidRDefault="006D55A0" w:rsidP="006D55A0" w:rsidR="006D55A0">
      <w:pPr>
        <w:tabs>
          <w:tab w:pos="4150" w:val="left"/>
        </w:tabs>
        <w:ind w:firstLine="708"/>
        <w:jc w:val="both"/>
      </w:pPr>
      <w:r>
        <w:tab/>
      </w:r>
    </w:p>
    <w:p w14:textId="77777777" w14:paraId="34CF10D9" w:rsidRDefault="006D55A0" w:rsidP="006D55A0" w:rsidR="006D55A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6C618CC" w:rsidRDefault="006D55A0" w:rsidP="006D55A0" w:rsidR="006D55A0">
      <w:pPr>
        <w:ind w:firstLine="708"/>
        <w:jc w:val="both"/>
      </w:pPr>
    </w:p>
    <w:p w14:textId="77777777" w14:paraId="78B1F3EB" w:rsidRDefault="006D55A0" w:rsidP="006D55A0" w:rsidR="006D55A0">
      <w:pPr>
        <w:ind w:firstLine="708"/>
        <w:jc w:val="both"/>
      </w:pPr>
    </w:p>
    <w:p w14:textId="77777777" w14:paraId="5DE765D8" w:rsidRDefault="006D55A0" w:rsidP="006D55A0" w:rsidR="006D55A0">
      <w:pPr>
        <w:jc w:val="center"/>
      </w:pPr>
      <w:r>
        <w:t>Obrazloženje</w:t>
      </w:r>
    </w:p>
    <w:p w14:textId="77777777" w14:paraId="113B09D4" w:rsidRDefault="006D55A0" w:rsidP="006D55A0" w:rsidR="006D55A0">
      <w:pPr>
        <w:jc w:val="center"/>
      </w:pPr>
    </w:p>
    <w:p w14:textId="77777777" w14:paraId="20F4D53F" w:rsidRDefault="006D55A0" w:rsidP="006D55A0" w:rsidR="006D55A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BA59372" w:rsidRDefault="006D55A0" w:rsidP="006D55A0" w:rsidR="006D55A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A167A25" w:rsidRDefault="006D55A0" w:rsidP="006D55A0" w:rsidR="006D55A0">
      <w:pPr>
        <w:ind w:firstLine="708"/>
        <w:jc w:val="both"/>
      </w:pPr>
      <w:r>
        <w:t xml:space="preserve">Po zaključku nije postupljeno. </w:t>
      </w:r>
    </w:p>
    <w:p w14:textId="77777777" w14:paraId="5B58AF56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44B6489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B5CC400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0D7DA98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E99B3C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F53878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843992" w:rsidRDefault="006D55A0" w:rsidP="006D55A0" w:rsidR="006D55A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8A1780B" w:rsidRDefault="006D55A0" w:rsidP="006D55A0" w:rsidR="006D55A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5872E50" w:rsidRDefault="006D55A0" w:rsidP="006D55A0" w:rsidR="006D55A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E08979D" w:rsidRDefault="006D55A0" w:rsidP="006D55A0" w:rsidR="006D55A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87520FA" w:rsidTr="006D55A0" w:rsidR="006D55A0">
        <w:tc>
          <w:tcPr>
            <w:tcW w:type="dxa" w:w="2346"/>
          </w:tcPr>
          <w:p w14:textId="77777777" w14:paraId="5AAD5918" w:rsidRDefault="006D55A0" w:rsidR="006D55A0">
            <w:pPr>
              <w:tabs>
                <w:tab w:pos="709" w:val="left"/>
              </w:tabs>
              <w:jc w:val="right"/>
            </w:pPr>
            <w:r>
              <w:t xml:space="preserve">42. St-5744/2015          </w:t>
            </w:r>
          </w:p>
          <w:p w14:textId="77777777" w14:paraId="473FDFAF" w:rsidRDefault="006D55A0" w:rsidR="006D55A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07EFFF2" w:rsidRDefault="006D55A0" w:rsidP="006D55A0" w:rsidR="006D55A0">
      <w:pPr>
        <w:jc w:val="both"/>
      </w:pPr>
    </w:p>
    <w:p w14:textId="77777777" w14:paraId="632DBAC2" w:rsidRDefault="006D55A0" w:rsidP="006D55A0" w:rsidR="006D55A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C628821" w:rsidRDefault="006D55A0" w:rsidP="006D55A0" w:rsidR="006D55A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B0D4A29" w:rsidRDefault="006D55A0" w:rsidP="006D55A0" w:rsidR="006D55A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7E2B739" w:rsidRDefault="006D55A0" w:rsidP="006D55A0" w:rsidR="006D55A0">
      <w:pPr>
        <w:jc w:val="both"/>
      </w:pPr>
      <w:r>
        <w:tab/>
        <w:t>Izbor stečajnog upravitelja odabran je primjenom odredbe čl. 432 SZ.</w:t>
      </w:r>
    </w:p>
    <w:p w14:textId="77777777" w14:paraId="7F9BE59D" w:rsidRDefault="006D55A0" w:rsidP="006D55A0" w:rsidR="006D55A0">
      <w:pPr>
        <w:jc w:val="both"/>
      </w:pPr>
      <w:r>
        <w:tab/>
      </w:r>
    </w:p>
    <w:p w14:textId="77777777" w14:paraId="1AC4A50F" w:rsidRDefault="006D55A0" w:rsidP="006D55A0" w:rsidR="006D55A0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04FCEF05" w:rsidRDefault="006D55A0" w:rsidP="006D55A0" w:rsidR="006D55A0">
      <w:pPr>
        <w:tabs>
          <w:tab w:pos="709" w:val="left"/>
        </w:tabs>
      </w:pPr>
    </w:p>
    <w:p w14:textId="77777777" w14:paraId="766A39A0" w:rsidRDefault="006D55A0" w:rsidP="006D55A0" w:rsidR="006D55A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431B2C6" w:rsidRDefault="006D55A0" w:rsidP="006D55A0" w:rsidR="006D55A0">
      <w:pPr>
        <w:tabs>
          <w:tab w:pos="709" w:val="left"/>
        </w:tabs>
      </w:pPr>
    </w:p>
    <w:p w14:textId="77777777" w14:paraId="61A43550" w:rsidRDefault="006D55A0" w:rsidP="006D55A0" w:rsidR="006D55A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39E20AA" w:rsidRDefault="006D55A0" w:rsidP="006D55A0" w:rsidR="006D55A0">
      <w:pPr>
        <w:tabs>
          <w:tab w:pos="709" w:val="left"/>
        </w:tabs>
      </w:pPr>
    </w:p>
    <w:p w14:textId="77777777" w14:paraId="14581B76" w:rsidRDefault="006D55A0" w:rsidP="006D55A0" w:rsidR="006D55A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3224188" w:rsidRDefault="006D55A0" w:rsidP="006D55A0" w:rsidR="006D55A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438B2B5" w:rsidRDefault="006D55A0" w:rsidP="006D55A0" w:rsidR="006D55A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E2C9B5A" w:rsidRDefault="006D55A0" w:rsidP="006D55A0" w:rsidR="006D55A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0509E1F" w:rsidRDefault="006D55A0" w:rsidP="006D55A0" w:rsidR="006D55A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FCEB73F" w:rsidRDefault="006D55A0" w:rsidP="006D55A0" w:rsidR="006D55A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858B745" w:rsidRDefault="006D55A0" w:rsidP="006D55A0" w:rsidR="006D55A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E7B8996" w:rsidRDefault="006D55A0" w:rsidP="006D55A0" w:rsidR="006D55A0">
      <w:pPr>
        <w:tabs>
          <w:tab w:pos="709" w:val="left"/>
        </w:tabs>
      </w:pPr>
    </w:p>
    <w:p w14:textId="77777777" w14:paraId="145A3030" w:rsidRDefault="006D55A0" w:rsidP="006D55A0" w:rsidR="006D55A0">
      <w:pPr>
        <w:tabs>
          <w:tab w:pos="709" w:val="left"/>
        </w:tabs>
      </w:pPr>
    </w:p>
    <w:p w14:textId="77777777" w14:paraId="62F75C1B" w:rsidRDefault="006D55A0" w:rsidP="006D55A0" w:rsidR="006D55A0">
      <w:pPr>
        <w:jc w:val="both"/>
      </w:pPr>
    </w:p>
    <w:p w14:textId="77777777" w14:paraId="46955A44" w:rsidRDefault="006D55A0" w:rsidP="006D55A0" w:rsidR="006D55A0">
      <w:pPr>
        <w:tabs>
          <w:tab w:pos="709" w:val="left"/>
        </w:tabs>
      </w:pPr>
    </w:p>
    <w:p w14:textId="77777777" w14:paraId="6AB4B01A" w:rsidRDefault="006D55A0" w:rsidP="006D55A0" w:rsidR="006D55A0">
      <w:pPr>
        <w:tabs>
          <w:tab w:pos="709" w:val="left"/>
        </w:tabs>
      </w:pPr>
    </w:p>
    <w:p w14:textId="77777777" w14:paraId="30D4C7A3" w:rsidRDefault="006D55A0" w:rsidP="006D55A0" w:rsidR="006D55A0">
      <w:pPr>
        <w:jc w:val="both"/>
      </w:pPr>
    </w:p>
    <w:p w14:textId="0E38FE22" w14:paraId="0E38FE2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55A0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5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D55A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D55A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D55A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D55A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D5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5A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5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D55A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D55A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D55A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D55A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D5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5A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88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5744</izvorni_sadrzaj>
    <derivirana_varijabla naziv="DomainObject.Predmet.Broj_1">5744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St-5744/2015</izvorni_sadrzaj>
    <derivirana_varijabla naziv="DomainObject.Predmet.OznakaBroj_1">St-5744/2015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T.D.K. d.o.o.</izvorni_sadrzaj>
    <derivirana_varijabla naziv="DomainObject.Predmet.ProtustrankaFormated_1">  T.D.K. d.o.o.</derivirana_varijabla>
  </DomainObject.Predmet.ProtustrankaFormated>
  <DomainObject.Predmet.ProtustrankaFormatedOIB>
    <izvorni_sadrzaj>  T.D.K. d.o.o., OIB 11724154105</izvorni_sadrzaj>
    <derivirana_varijabla naziv="DomainObject.Predmet.ProtustrankaFormatedOIB_1">  T.D.K. d.o.o., OIB 11724154105</derivirana_varijabla>
  </DomainObject.Predmet.ProtustrankaFormatedOIB>
  <DomainObject.Predmet.ProtustrankaFormatedWithAdress>
    <izvorni_sadrzaj> T.D.K. d.o.o., Starjak, Starjak 1. ogranak 12, 10257 Brezovica</izvorni_sadrzaj>
    <derivirana_varijabla naziv="DomainObject.Predmet.ProtustrankaFormatedWithAdress_1"> T.D.K. d.o.o., Starjak, Starjak 1. ogranak 12, 10257 Brezovica</derivirana_varijabla>
  </DomainObject.Predmet.ProtustrankaFormatedWithAdress>
  <DomainObject.Predmet.ProtustrankaFormatedWithAdressOIB>
    <izvorni_sadrzaj> T.D.K. d.o.o., OIB 11724154105, Starjak, Starjak 1. ogranak 12, 10257 Brezovica</izvorni_sadrzaj>
    <derivirana_varijabla naziv="DomainObject.Predmet.ProtustrankaFormatedWithAdressOIB_1"> T.D.K. d.o.o., OIB 11724154105, Starjak, Starjak 1. ogranak 12, 10257 Brezovica</derivirana_varijabla>
  </DomainObject.Predmet.ProtustrankaFormatedWithAdressOIB>
  <DomainObject.Predmet.ProtustrankaWithAdress>
    <izvorni_sadrzaj>T.D.K. d.o.o. Starjak, Starjak 1. ogranak 12, 10257 Brezovica</izvorni_sadrzaj>
    <derivirana_varijabla naziv="DomainObject.Predmet.ProtustrankaWithAdress_1">T.D.K. d.o.o. Starjak, Starjak 1. ogranak 12, 10257 Brezovica</derivirana_varijabla>
  </DomainObject.Predmet.ProtustrankaWithAdress>
  <DomainObject.Predmet.ProtustrankaWithAdressOIB>
    <izvorni_sadrzaj>T.D.K. d.o.o., OIB 11724154105, Starjak, Starjak 1. ogranak 12, 10257 Brezovica</izvorni_sadrzaj>
    <derivirana_varijabla naziv="DomainObject.Predmet.ProtustrankaWithAdressOIB_1">T.D.K. d.o.o., OIB 11724154105, Starjak, Starjak 1. ogranak 12, 10257 Brezovica</derivirana_varijabla>
  </DomainObject.Predmet.ProtustrankaWithAdressOIB>
  <DomainObject.Predmet.ProtustrankaNazivFormated>
    <izvorni_sadrzaj>T.D.K. d.o.o.</izvorni_sadrzaj>
    <derivirana_varijabla naziv="DomainObject.Predmet.ProtustrankaNazivFormated_1">T.D.K. d.o.o.</derivirana_varijabla>
  </DomainObject.Predmet.ProtustrankaNazivFormated>
  <DomainObject.Predmet.ProtustrankaNazivFormatedOIB>
    <izvorni_sadrzaj>T.D.K. d.o.o., OIB 11724154105</izvorni_sadrzaj>
    <derivirana_varijabla naziv="DomainObject.Predmet.ProtustrankaNazivFormatedOIB_1">T.D.K. d.o.o., OIB 11724154105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T.D.K. d.o.o.</item>
    </izvorni_sadrzaj>
    <derivirana_varijabla naziv="DomainObject.Predmet.ProtuStrankaListFormated_1">
      <item>T.D.K. d.o.o.</item>
    </derivirana_varijabla>
  </DomainObject.Predmet.ProtuStrankaListFormated>
  <DomainObject.Predmet.ProtuStrankaListFormatedOIB>
    <izvorni_sadrzaj>
      <item>T.D.K. d.o.o., OIB 11724154105</item>
    </izvorni_sadrzaj>
    <derivirana_varijabla naziv="DomainObject.Predmet.ProtuStrankaListFormatedOIB_1">
      <item>T.D.K. d.o.o., OIB 11724154105</item>
    </derivirana_varijabla>
  </DomainObject.Predmet.ProtuStrankaListFormatedOIB>
  <DomainObject.Predmet.ProtuStrankaListFormatedWithAdress>
    <izvorni_sadrzaj>
      <item>T.D.K. d.o.o., Starjak, Starjak 1. ogranak 12, 10257 Brezovica</item>
    </izvorni_sadrzaj>
    <derivirana_varijabla naziv="DomainObject.Predmet.ProtuStrankaListFormatedWithAdress_1">
      <item>T.D.K. d.o.o., Starjak, Starjak 1. ogranak 12, 10257 Brezovica</item>
    </derivirana_varijabla>
  </DomainObject.Predmet.ProtuStrankaListFormatedWithAdress>
  <DomainObject.Predmet.ProtuStrankaListFormatedWithAdressOIB>
    <izvorni_sadrzaj>
      <item>T.D.K. d.o.o., OIB 11724154105, Starjak, Starjak 1. ogranak 12, 10257 Brezovica</item>
    </izvorni_sadrzaj>
    <derivirana_varijabla naziv="DomainObject.Predmet.ProtuStrankaListFormatedWithAdressOIB_1">
      <item>T.D.K. d.o.o., OIB 11724154105, Starjak, Starjak 1. ogranak 12, 10257 Brezovica</item>
    </derivirana_varijabla>
  </DomainObject.Predmet.ProtuStrankaListFormatedWithAdressOIB>
  <DomainObject.Predmet.ProtuStrankaListNazivFormated>
    <izvorni_sadrzaj>
      <item>T.D.K. d.o.o.</item>
    </izvorni_sadrzaj>
    <derivirana_varijabla naziv="DomainObject.Predmet.ProtuStrankaListNazivFormated_1">
      <item>T.D.K. d.o.o.</item>
    </derivirana_varijabla>
  </DomainObject.Predmet.ProtuStrankaListNazivFormated>
  <DomainObject.Predmet.ProtuStrankaListNazivFormatedOIB>
    <izvorni_sadrzaj>
      <item>T.D.K. d.o.o., OIB 11724154105</item>
    </izvorni_sadrzaj>
    <derivirana_varijabla naziv="DomainObject.Predmet.ProtuStrankaListNazivFormatedOIB_1">
      <item>T.D.K. d.o.o., OIB 11724154105</item>
    </derivirana_varijabla>
  </DomainObject.Predmet.ProtuStrankaListNazivFormatedOIB>
  <DomainObject.Predmet.OstaliListFormated>
    <izvorni_sadrzaj>
      <item>Darko Bičanić</item>
      <item>HRVATSKI ZAVOD ZA MIROVINSKO OSIGURANJE</item>
    </izvorni_sadrzaj>
    <derivirana_varijabla naziv="DomainObject.Predmet.OstaliListFormated_1">
      <item>Darko Bičanić</item>
      <item>HRVATSKI ZAVOD ZA MIROVINSKO OSIGURANJE</item>
    </derivirana_varijabla>
  </DomainObject.Predmet.OstaliListFormated>
  <DomainObject.Predmet.OstaliListFormatedOIB>
    <izvorni_sadrzaj>
      <item>Darko Bičanić, OIB 75452406668</item>
      <item>HRVATSKI ZAVOD ZA MIROVINSKO OSIGURANJE, OIB 84397956623</item>
    </izvorni_sadrzaj>
    <derivirana_varijabla naziv="DomainObject.Predmet.OstaliListFormatedOIB_1">
      <item>Darko Bičanić, OIB 75452406668</item>
      <item>HRVATSKI ZAVOD ZA MIROVINSKO OSIGURANJE, OIB 84397956623</item>
    </derivirana_varijabla>
  </DomainObject.Predmet.OstaliListFormatedOIB>
  <DomainObject.Predmet.OstaliListFormatedWithAdress>
    <izvorni_sadrzaj>
      <item>Darko Bičanić, Voltino 5, 10000 Zagreb</item>
      <item>HRVATSKI ZAVOD ZA MIROVINSKO OSIGURANJE, Trpimirova 4, 10000 Zagreb</item>
    </izvorni_sadrzaj>
    <derivirana_varijabla naziv="DomainObject.Predmet.OstaliListFormatedWithAdress_1">
      <item>Darko Bičanić, Voltino 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Darko Bičanić, OIB 75452406668, Voltino 5, 10000 Zagreb</item>
      <item>HRVATSKI ZAVOD ZA MIROVINSKO OSIGURANJE, OIB 84397956623, Trpimirova 4, 10000 Zagreb</item>
    </izvorni_sadrzaj>
    <derivirana_varijabla naziv="DomainObject.Predmet.OstaliListFormatedWithAdressOIB_1">
      <item>Darko Bičanić, OIB 75452406668, Voltino 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Darko Bičanić</item>
      <item>HRVATSKI ZAVOD ZA MIROVINSKO OSIGURANJE</item>
    </izvorni_sadrzaj>
    <derivirana_varijabla naziv="DomainObject.Predmet.OstaliListNazivFormated_1">
      <item>Darko Bičanić</item>
      <item>HRVATSKI ZAVOD ZA MIROVINSKO OSIGURANJE</item>
    </derivirana_varijabla>
  </DomainObject.Predmet.OstaliListNazivFormated>
  <DomainObject.Predmet.OstaliListNazivFormatedOIB>
    <izvorni_sadrzaj>
      <item>Darko Bičanić, OIB 75452406668</item>
      <item>HRVATSKI ZAVOD ZA MIROVINSKO OSIGURANJE, OIB 84397956623</item>
    </izvorni_sadrzaj>
    <derivirana_varijabla naziv="DomainObject.Predmet.OstaliListNazivFormatedOIB_1">
      <item>Darko Bičanić, OIB 75452406668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T.D.K. d.o.o.</izvorni_sadrzaj>
    <derivirana_varijabla naziv="DomainObject.Predmet.ProtustrankaIDrugi_1">T.D.K.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T.D.K. d.o.o., OIB 11724154105, Starjak, Starjak 1. ogranak 12, 10257 Brezovica</izvorni_sadrzaj>
    <derivirana_varijabla naziv="DomainObject.Predmet.ProtustrankaIDrugiAdressOIB_1">T.D.K. d.o.o., OIB 11724154105, Starjak, Starjak 1. ogranak 12,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T.D.K. d.o.o.</item>
      <item>Darko Bičanić</item>
      <item>HRVATSKI ZAVOD ZA MIROVINSKO OSIGURANJE</item>
    </izvorni_sadrzaj>
    <derivirana_varijabla naziv="DomainObject.Predmet.SudioniciListNaziv_1">
      <item>FINA Regionalni centar Zagreb</item>
      <item>T.D.K. d.o.o.</item>
      <item>Darko Bičanić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T.D.K. d.o.o., OIB 11724154105, Starjak, Starjak 1. ogranak 12,10257 Brezovica</item>
      <item>Darko Bičanić, OIB 75452406668, Voltino 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T.D.K. d.o.o., OIB 11724154105, Starjak, Starjak 1. ogranak 12,10257 Brezovica</item>
      <item>Darko Bičanić, OIB 75452406668, Voltino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11724154105</item>
      <item>, OIB 75452406668</item>
      <item>, OIB 84397956623</item>
    </izvorni_sadrzaj>
    <derivirana_varijabla naziv="DomainObject.Predmet.SudioniciListNazivOIB_1">
      <item>, OIB 85821130368</item>
      <item>, OIB 11724154105</item>
      <item>, OIB 75452406668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1921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