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fff0" w14:paraId="564fff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F04C2D">
        <w:t>35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785C5C">
        <w:t>LISIĆ</w:t>
      </w:r>
      <w:proofErr w:type="spellEnd"/>
      <w:r w:rsidR="00785C5C">
        <w:t xml:space="preserve"> PROJEKT jednostavno društvo s ograničenom odgovornošću za prijevoz, usluge i trgovinu Zagreb, Vile Velebita 17, </w:t>
      </w:r>
      <w:proofErr w:type="spellStart"/>
      <w:r w:rsidR="00785C5C">
        <w:t>MBS</w:t>
      </w:r>
      <w:proofErr w:type="spellEnd"/>
      <w:r w:rsidR="00785C5C">
        <w:t xml:space="preserve">: 080952039, </w:t>
      </w:r>
      <w:proofErr w:type="spellStart"/>
      <w:r w:rsidR="00785C5C">
        <w:t>OIB</w:t>
      </w:r>
      <w:proofErr w:type="spellEnd"/>
      <w:r w:rsidR="00785C5C">
        <w:t xml:space="preserve">: 43462113683, </w:t>
      </w:r>
      <w:r w:rsidR="00CB6C8A">
        <w:t xml:space="preserve">dana </w:t>
      </w:r>
      <w:r w:rsidR="00F04C2D">
        <w:t>8.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F04C2D">
        <w:t>LISIĆ</w:t>
      </w:r>
      <w:proofErr w:type="spellEnd"/>
      <w:r w:rsidR="00F04C2D">
        <w:t xml:space="preserve"> PROJEKT jednostavno društvo s ograničenom odgovornošću za prijevoz, usluge i trgovinu Zagreb, Vile Velebita 17, </w:t>
      </w:r>
      <w:proofErr w:type="spellStart"/>
      <w:r w:rsidR="00F04C2D">
        <w:t>MBS</w:t>
      </w:r>
      <w:proofErr w:type="spellEnd"/>
      <w:r w:rsidR="00F04C2D">
        <w:t xml:space="preserve">: 080952039, </w:t>
      </w:r>
      <w:proofErr w:type="spellStart"/>
      <w:r w:rsidR="00F04C2D">
        <w:t>OIB</w:t>
      </w:r>
      <w:proofErr w:type="spellEnd"/>
      <w:r w:rsidR="00F04C2D">
        <w:t>: 43462113683.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F04C2D">
        <w:t>LISIĆ</w:t>
      </w:r>
      <w:proofErr w:type="spellEnd"/>
      <w:r w:rsidR="00F04C2D">
        <w:t xml:space="preserve"> PROJEKT jednostavno društvo s ograničenom odgovornošću za prijevoz, usluge i trgovinu Zagreb, Vile Velebita 17, </w:t>
      </w:r>
      <w:proofErr w:type="spellStart"/>
      <w:r w:rsidR="00F04C2D">
        <w:t>MBS</w:t>
      </w:r>
      <w:proofErr w:type="spellEnd"/>
      <w:r w:rsidR="00F04C2D">
        <w:t xml:space="preserve">: 080952039, </w:t>
      </w:r>
      <w:proofErr w:type="spellStart"/>
      <w:r w:rsidR="00F04C2D">
        <w:t>OIB</w:t>
      </w:r>
      <w:proofErr w:type="spellEnd"/>
      <w:r w:rsidR="00F04C2D">
        <w:t>: 43462113683.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E0992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E0992">
        <w:rPr>
          <w:bCs/>
        </w:rPr>
        <w:t>287</w:t>
      </w:r>
      <w:r w:rsidR="00486D78">
        <w:rPr>
          <w:bCs/>
        </w:rPr>
        <w:t xml:space="preserve"> od </w:t>
      </w:r>
      <w:r w:rsidR="009E0992">
        <w:rPr>
          <w:bCs/>
        </w:rPr>
        <w:t>8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9E0992">
        <w:t>LISIĆ</w:t>
      </w:r>
      <w:proofErr w:type="spellEnd"/>
      <w:r w:rsidR="009E0992">
        <w:t xml:space="preserve"> PROJEKT jednostavno društvo s ograničenom odgovornošću za prijevoz, usluge i trgovinu Zagreb, Vile Velebita 17, </w:t>
      </w:r>
      <w:proofErr w:type="spellStart"/>
      <w:r w:rsidR="009E0992">
        <w:t>MBS</w:t>
      </w:r>
      <w:proofErr w:type="spellEnd"/>
      <w:r w:rsidR="009E0992">
        <w:t xml:space="preserve">: 080952039, </w:t>
      </w:r>
      <w:proofErr w:type="spellStart"/>
      <w:r w:rsidR="009E0992">
        <w:t>OIB</w:t>
      </w:r>
      <w:proofErr w:type="spellEnd"/>
      <w:r w:rsidR="009E0992">
        <w:t>: 43462113683.</w:t>
      </w:r>
      <w:r w:rsidR="00D52984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9E0992">
        <w:t>35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E0992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9E0992">
        <w:t>35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E0992">
        <w:t>8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D5BF8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5B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5B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B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B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5B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5B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B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B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St-735/2017</izvorni_sadrzaj>
    <derivirana_varijabla naziv="DomainObject.Predmet.OznakaBroj_1">St-735/2017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LISIĆ PROJEKT jednostavno društvo s ograničenom odgovornošću za prijevoz, usluge i trgovinu</izvorni_sadrzaj>
    <derivirana_varijabla naziv="DomainObject.Predmet.ProtustrankaFormated_1">  LISIĆ PROJEKT jednostavno društvo s ograničenom odgovornošću za prijevoz, usluge i trgovinu</derivirana_varijabla>
  </DomainObject.Predmet.ProtustrankaFormated>
  <DomainObject.Predmet.ProtustrankaFormatedOIB>
    <izvorni_sadrzaj>  LISIĆ PROJEKT jednostavno društvo s ograničenom odgovornošću za prijevoz, usluge i trgovinu, OIB 43462113683</izvorni_sadrzaj>
    <derivirana_varijabla naziv="DomainObject.Predmet.ProtustrankaFormatedOIB_1">  LISIĆ PROJEKT jednostavno društvo s ograničenom odgovornošću za prijevoz, usluge i trgovinu, OIB 43462113683</derivirana_varijabla>
  </DomainObject.Predmet.ProtustrankaFormatedOIB>
  <DomainObject.Predmet.ProtustrankaFormatedWithAdress>
    <izvorni_sadrzaj> LISIĆ PROJEKT jednostavno društvo s ograničenom odgovornošću za prijevoz, usluge i trgovinu, Vile Velebita 17, 10000 Zagreb</izvorni_sadrzaj>
    <derivirana_varijabla naziv="DomainObject.Predmet.ProtustrankaFormatedWithAdress_1"> LISIĆ PROJEKT jednostavno društvo s ograničenom odgovornošću za prijevoz, usluge i trgovinu, Vile Velebita 17, 10000 Zagreb</derivirana_varijabla>
  </DomainObject.Predmet.ProtustrankaFormatedWithAdress>
  <DomainObject.Predmet.ProtustrankaFormatedWithAdressOIB>
    <izvorni_sadrzaj> LISIĆ PROJEKT jednostavno društvo s ograničenom odgovornošću za prijevoz, usluge i trgovinu, OIB 43462113683, Vile Velebita 17, 10000 Zagreb</izvorni_sadrzaj>
    <derivirana_varijabla naziv="DomainObject.Predmet.ProtustrankaFormatedWithAdressOIB_1"> LISIĆ PROJEKT jednostavno društvo s ograničenom odgovornošću za prijevoz, usluge i trgovinu, OIB 43462113683, Vile Velebita 17, 10000 Zagreb</derivirana_varijabla>
  </DomainObject.Predmet.ProtustrankaFormatedWithAdressOIB>
  <DomainObject.Predmet.ProtustrankaWithAdress>
    <izvorni_sadrzaj>LISIĆ PROJEKT jednostavno društvo s ograničenom odgovornošću za prijevoz, usluge i trgovinu Vile Velebita 17, 10000 Zagreb</izvorni_sadrzaj>
    <derivirana_varijabla naziv="DomainObject.Predmet.ProtustrankaWithAdress_1">LISIĆ PROJEKT jednostavno društvo s ograničenom odgovornošću za prijevoz, usluge i trgovinu Vile Velebita 17, 10000 Zagreb</derivirana_varijabla>
  </DomainObject.Predmet.ProtustrankaWithAdress>
  <DomainObject.Predmet.ProtustrankaWithAdressOIB>
    <izvorni_sadrzaj>LISIĆ PROJEKT jednostavno društvo s ograničenom odgovornošću za prijevoz, usluge i trgovinu, OIB 43462113683, Vile Velebita 17, 10000 Zagreb</izvorni_sadrzaj>
    <derivirana_varijabla naziv="DomainObject.Predmet.ProtustrankaWithAdressOIB_1">LISIĆ PROJEKT jednostavno društvo s ograničenom odgovornošću za prijevoz, usluge i trgovinu, OIB 43462113683, Vile Velebita 17, 10000 Zagreb</derivirana_varijabla>
  </DomainObject.Predmet.ProtustrankaWithAdressOIB>
  <DomainObject.Predmet.ProtustrankaNazivFormated>
    <izvorni_sadrzaj>LISIĆ PROJEKT jednostavno društvo s ograničenom odgovornošću za prijevoz, usluge i trgovinu</izvorni_sadrzaj>
    <derivirana_varijabla naziv="DomainObject.Predmet.ProtustrankaNazivFormated_1">LISIĆ PROJEKT jednostavno društvo s ograničenom odgovornošću za prijevoz, usluge i trgovinu</derivirana_varijabla>
  </DomainObject.Predmet.ProtustrankaNazivFormated>
  <DomainObject.Predmet.ProtustrankaNazivFormatedOIB>
    <izvorni_sadrzaj>LISIĆ PROJEKT jednostavno društvo s ograničenom odgovornošću za prijevoz, usluge i trgovinu, OIB 43462113683</izvorni_sadrzaj>
    <derivirana_varijabla naziv="DomainObject.Predmet.ProtustrankaNazivFormatedOIB_1">LISIĆ PROJEKT jednostavno društvo s ograničenom odgovornošću za prijevoz, usluge i trgovinu, OIB 43462113683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LISIĆ PROJEKT jednostavno društvo s ograničenom odgovornošću za prijevoz, usluge i trgovinu</item>
    </izvorni_sadrzaj>
    <derivirana_varijabla naziv="DomainObject.Predmet.ProtuStrankaListFormated_1">
      <item>LISIĆ PROJEKT jednostavno društvo s ograničenom odgovornošću za prijevoz, usluge i trgovinu</item>
    </derivirana_varijabla>
  </DomainObject.Predmet.ProtuStrankaListFormated>
  <DomainObject.Predmet.ProtuStrankaListFormatedOIB>
    <izvorni_sadrzaj>
      <item>LISIĆ PROJEKT jednostavno društvo s ograničenom odgovornošću za prijevoz, usluge i trgovinu, OIB 43462113683</item>
    </izvorni_sadrzaj>
    <derivirana_varijabla naziv="DomainObject.Predmet.ProtuStrankaListFormatedOIB_1">
      <item>LISIĆ PROJEKT jednostavno društvo s ograničenom odgovornošću za prijevoz, usluge i trgovinu, OIB 43462113683</item>
    </derivirana_varijabla>
  </DomainObject.Predmet.ProtuStrankaListFormatedOIB>
  <DomainObject.Predmet.ProtuStrankaListFormatedWithAdress>
    <izvorni_sadrzaj>
      <item>LISIĆ PROJEKT jednostavno društvo s ograničenom odgovornošću za prijevoz, usluge i trgovinu, Vile Velebita 17, 10000 Zagreb</item>
    </izvorni_sadrzaj>
    <derivirana_varijabla naziv="DomainObject.Predmet.ProtuStrankaListFormatedWithAdress_1">
      <item>LISIĆ PROJEKT jednostavno društvo s ograničenom odgovornošću za prijevoz, usluge i trgovinu, Vile Velebita 17, 10000 Zagreb</item>
    </derivirana_varijabla>
  </DomainObject.Predmet.ProtuStrankaListFormatedWithAdress>
  <DomainObject.Predmet.ProtuStrankaListFormatedWithAdressOIB>
    <izvorni_sadrzaj>
      <item>LISIĆ PROJEKT jednostavno društvo s ograničenom odgovornošću za prijevoz, usluge i trgovinu, OIB 43462113683, Vile Velebita 17, 10000 Zagreb</item>
    </izvorni_sadrzaj>
    <derivirana_varijabla naziv="DomainObject.Predmet.ProtuStrankaListFormatedWithAdressOIB_1">
      <item>LISIĆ PROJEKT jednostavno društvo s ograničenom odgovornošću za prijevoz, usluge i trgovinu, OIB 43462113683, Vile Velebita 17, 10000 Zagreb</item>
    </derivirana_varijabla>
  </DomainObject.Predmet.ProtuStrankaListFormatedWithAdressOIB>
  <DomainObject.Predmet.ProtuStrankaListNazivFormated>
    <izvorni_sadrzaj>
      <item>LISIĆ PROJEKT jednostavno društvo s ograničenom odgovornošću za prijevoz, usluge i trgovinu</item>
    </izvorni_sadrzaj>
    <derivirana_varijabla naziv="DomainObject.Predmet.ProtuStrankaListNazivFormated_1">
      <item>LISIĆ PROJEKT jednostavno društvo s ograničenom odgovornošću za prijevoz, usluge i trgovinu</item>
    </derivirana_varijabla>
  </DomainObject.Predmet.ProtuStrankaListNazivFormated>
  <DomainObject.Predmet.ProtuStrankaListNazivFormatedOIB>
    <izvorni_sadrzaj>
      <item>LISIĆ PROJEKT jednostavno društvo s ograničenom odgovornošću za prijevoz, usluge i trgovinu, OIB 43462113683</item>
    </izvorni_sadrzaj>
    <derivirana_varijabla naziv="DomainObject.Predmet.ProtuStrankaListNazivFormatedOIB_1">
      <item>LISIĆ PROJEKT jednostavno društvo s ograničenom odgovornošću za prijevoz, usluge i trgovinu, OIB 43462113683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LISIĆ PROJEKT jednostavno društvo s ograničenom odgovornošću za prijevoz, usluge i trgovinu</izvorni_sadrzaj>
    <derivirana_varijabla naziv="DomainObject.Predmet.ProtustrankaIDrugi_1">LISIĆ PROJEKT jednostavno društvo s ograničenom odgovornošću za prijevoz,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LISIĆ PROJEKT jednostavno društvo s ograničenom odgovornošću za prijevoz, usluge i trgovinu, OIB 43462113683, Vile Velebita 17, 10000 Zagreb</izvorni_sadrzaj>
    <derivirana_varijabla naziv="DomainObject.Predmet.ProtustrankaIDrugiAdressOIB_1">LISIĆ PROJEKT jednostavno društvo s ograničenom odgovornošću za prijevoz, usluge i trgovinu, OIB 43462113683, Vile Velebita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LISIĆ PROJEKT jednostavno društvo s ograničenom odgovornošću za prijevoz, usluge i trgovinu</item>
      <item>FINA Regionalni centar Zagreb</item>
    </izvorni_sadrzaj>
    <derivirana_varijabla naziv="DomainObject.Predmet.SudioniciListNaziv_1">
      <item>LISIĆ PROJEKT jednostavno društvo s ograničenom odgovornošću za prijevoz, usluge i trgovinu</item>
      <item>FINA Regionalni centar Zagreb</item>
    </derivirana_varijabla>
  </DomainObject.Predmet.SudioniciListNaziv>
  <DomainObject.Predmet.SudioniciListAdressOIB>
    <izvorni_sadrzaj>
      <item>LISIĆ PROJEKT jednostavno društvo s ograničenom odgovornošću za prijevoz, usluge i trgovinu, OIB 43462113683, Vile Velebita 17,10000 Zagreb</item>
      <item>FINA Regionalni centar Zagreb, OIB 85821130368, Trg svibanjskih žrtava 1995. br. 1,10000 Zagreb</item>
    </izvorni_sadrzaj>
    <derivirana_varijabla naziv="DomainObject.Predmet.SudioniciListAdressOIB_1">
      <item>LISIĆ PROJEKT jednostavno društvo s ograničenom odgovornošću za prijevoz, usluge i trgovinu, OIB 43462113683, Vile Velebita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43462113683</item>
      <item>, OIB 85821130368</item>
    </izvorni_sadrzaj>
    <derivirana_varijabla naziv="DomainObject.Predmet.SudioniciListNazivOIB_1">
      <item>, OIB 43462113683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5B405-940F-4889-83A6-7F4A34543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3328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2017-11-08T07:20:00Z</dcterms:created>
  <dc:creator>Korisnik</dc:creator>
  <cp:lastModifiedBy>Ljiljana Floršić</cp:lastModifiedBy>
  <cp:lastPrinted>2017-11-08T07:20:00Z</cp:lastPrinted>
  <dcterms:modified xmlns:xsi="http://www.w3.org/2001/XMLSchema-instance" xsi:type="dcterms:W3CDTF">2017-11-08T07:21:00Z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