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6c51" w14:paraId="8516c51" w:rsidRDefault="00FD638E" w:rsidP="00FD638E" w:rsidR="00FD638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638E" w:rsidP="00FD638E" w:rsidR="00FD638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D638E" w:rsidP="00FD638E" w:rsidR="00FD63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D638E" w:rsidP="00FD638E" w:rsidR="00FD638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D638E" w:rsidP="00FD638E" w:rsidR="00FD638E"/>
    <w:p w:rsidRDefault="00FD638E" w:rsidP="00FD638E" w:rsidR="00FD63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D638E" w:rsidP="00FD638E" w:rsidR="00FD63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D638E" w:rsidP="00FD638E" w:rsidR="00FD63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D638E" w:rsidP="00FD638E" w:rsidR="00FD63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638E" w:rsidP="00FD638E" w:rsidR="00FD63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9615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 w:rsidRPr="00485E19">
        <w:rPr>
          <w:rFonts w:cs="Times New Roman" w:eastAsia="Times New Roman"/>
          <w:szCs w:val="24"/>
          <w:lang w:eastAsia="hr-HR"/>
        </w:rPr>
        <w:t>KULTURNO-UMJETNIČKA UDRUGA „</w:t>
      </w:r>
      <w:r>
        <w:rPr>
          <w:rFonts w:cs="Times New Roman" w:eastAsia="Times New Roman"/>
          <w:szCs w:val="24"/>
          <w:lang w:eastAsia="hr-HR"/>
        </w:rPr>
        <w:t>LABIN ART EXPRESS</w:t>
      </w:r>
      <w:r w:rsidRPr="00485E19">
        <w:rPr>
          <w:rFonts w:cs="Times New Roman" w:eastAsia="Times New Roman"/>
          <w:szCs w:val="24"/>
          <w:lang w:eastAsia="hr-HR"/>
        </w:rPr>
        <w:t>“, Labin, Rudarska 1, OIB 88155000332</w:t>
      </w:r>
      <w:r>
        <w:rPr>
          <w:rFonts w:cs="Times New Roman" w:eastAsia="Times New Roman"/>
          <w:szCs w:val="24"/>
          <w:lang w:eastAsia="hr-HR"/>
        </w:rPr>
        <w:t>,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D638E" w:rsidP="00FD638E" w:rsidR="00FD63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638E" w:rsidP="00FD638E" w:rsidR="00FD63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D638E" w:rsidP="00FD638E" w:rsidR="00FD63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638E" w:rsidP="00FD638E" w:rsidR="00FD638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„</w:t>
      </w:r>
      <w:r w:rsidRPr="00485E19">
        <w:rPr>
          <w:rFonts w:cs="Times New Roman" w:eastAsia="Times New Roman"/>
          <w:szCs w:val="24"/>
          <w:lang w:eastAsia="hr-HR"/>
        </w:rPr>
        <w:t>KULTURNO-UMJETNIČKA UDRUGA „</w:t>
      </w:r>
      <w:r>
        <w:rPr>
          <w:rFonts w:cs="Times New Roman" w:eastAsia="Times New Roman"/>
          <w:szCs w:val="24"/>
          <w:lang w:eastAsia="hr-HR"/>
        </w:rPr>
        <w:t>LABIN ART EXPRESS</w:t>
      </w:r>
      <w:r w:rsidRPr="00485E19">
        <w:rPr>
          <w:rFonts w:cs="Times New Roman" w:eastAsia="Times New Roman"/>
          <w:szCs w:val="24"/>
          <w:lang w:eastAsia="hr-HR"/>
        </w:rPr>
        <w:t>“, Labin, Rudarska 1, OIB 88155000332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FD638E" w:rsidP="00FD638E" w:rsidR="00FD63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D638E" w:rsidP="00FD638E" w:rsidR="00FD638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D638E" w:rsidP="00FD638E" w:rsidR="00FD63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D638E" w:rsidP="00FD638E" w:rsidR="00FD63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Pr="00485E19">
        <w:rPr>
          <w:rFonts w:cs="Times New Roman" w:eastAsia="Times New Roman"/>
          <w:szCs w:val="24"/>
          <w:lang w:eastAsia="hr-HR"/>
        </w:rPr>
        <w:t>KULTURNO-UMJETNIČKA UDRUGA „</w:t>
      </w:r>
      <w:r>
        <w:rPr>
          <w:rFonts w:cs="Times New Roman" w:eastAsia="Times New Roman"/>
          <w:szCs w:val="24"/>
          <w:lang w:eastAsia="hr-HR"/>
        </w:rPr>
        <w:t>LABIN ART EXPRESS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 xml:space="preserve">, Labin.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4442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130.234,94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D638E" w:rsidP="00FD638E" w:rsidR="00FD63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FD638E" w:rsidP="00FD638E" w:rsidR="00FD63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FD638E" w:rsidP="00FD638E" w:rsidR="00FD638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638E" w:rsidP="00FD638E" w:rsidR="00FD638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D638E" w:rsidP="00FD638E" w:rsidR="00FD638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D638E" w:rsidP="00FD638E" w:rsidR="00FD638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E16134">
        <w:rPr>
          <w:rFonts w:cs="Times New Roman" w:eastAsia="Times New Roman"/>
          <w:szCs w:val="24"/>
          <w:lang w:eastAsia="hr-HR"/>
        </w:rPr>
        <w:t>, v. r.</w:t>
      </w:r>
    </w:p>
    <w:p w:rsidRDefault="00FD638E" w:rsidP="00FD638E" w:rsidR="00FD63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D638E" w:rsidP="00FD638E" w:rsidR="00FD638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D638E" w:rsidP="00FD638E" w:rsidR="00FD638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D638E" w:rsidP="00FD638E" w:rsidR="00BB10E7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sectPr w:rsidSect="007B623F" w:rsidR="00BB10E7" w:rsidRPr="00FD638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5D8" w:rsidP="00FD638E" w:rsidR="00AE15D8">
      <w:r>
        <w:separator/>
      </w:r>
    </w:p>
  </w:endnote>
  <w:endnote w:id="0" w:type="continuationSeparator">
    <w:p w:rsidRDefault="00AE15D8" w:rsidP="00FD638E" w:rsidR="00AE1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5D8" w:rsidP="00FD638E" w:rsidR="00AE15D8">
      <w:r>
        <w:separator/>
      </w:r>
    </w:p>
  </w:footnote>
  <w:footnote w:id="0" w:type="continuationSeparator">
    <w:p w:rsidRDefault="00AE15D8" w:rsidP="00FD638E" w:rsidR="00AE1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5D8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A5DA0">
          <w:rPr>
            <w:noProof/>
          </w:rPr>
          <w:t>2</w:t>
        </w:r>
        <w:r>
          <w:fldChar w:fldCharType="end"/>
        </w:r>
      </w:sdtContent>
    </w:sdt>
    <w:r w:rsidR="00FD638E">
      <w:tab/>
      <w:t>11 St-257</w:t>
    </w:r>
    <w:r>
      <w:t>/2015-3</w:t>
    </w:r>
  </w:p>
  <w:p w:rsidRDefault="003A5DA0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5D8" w:rsidP="007B623F" w:rsidR="007B623F">
    <w:pPr>
      <w:pStyle w:val="Zaglavlje"/>
      <w:jc w:val="right"/>
    </w:pPr>
    <w:r>
      <w:t>11 St-2</w:t>
    </w:r>
    <w:r w:rsidR="00FD638E">
      <w:t>57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FA7"/>
    <w:rsid w:val="003A5DA0"/>
    <w:rsid w:val="009A6044"/>
    <w:rsid w:val="00AE15D8"/>
    <w:rsid w:val="00BF033F"/>
    <w:rsid w:val="00DB4FA7"/>
    <w:rsid w:val="00E16134"/>
    <w:rsid w:val="00FD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638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63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63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3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63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63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638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5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D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DA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D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D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638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63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63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3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63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63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638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5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D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DA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D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D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KULTURNO-UMJETNIČKA UDRUGA "LABIN ART EXPRESS"</izvorni_sadrzaj>
    <derivirana_varijabla naziv="DomainObject.Predmet.ProtustrankaFormated_1">  KULTURNO-UMJETNIČKA UDRUGA "LABIN ART EXPRESS"</derivirana_varijabla>
  </DomainObject.Predmet.ProtustrankaFormated>
  <DomainObject.Predmet.ProtustrankaFormatedOIB>
    <izvorni_sadrzaj>  KULTURNO-UMJETNIČKA UDRUGA "LABIN ART EXPRESS", OIB 88155000332</izvorni_sadrzaj>
    <derivirana_varijabla naziv="DomainObject.Predmet.ProtustrankaFormatedOIB_1">  KULTURNO-UMJETNIČKA UDRUGA "LABIN ART EXPRESS", OIB 88155000332</derivirana_varijabla>
  </DomainObject.Predmet.ProtustrankaFormatedOIB>
  <DomainObject.Predmet.ProtustrankaFormatedWithAdress>
    <izvorni_sadrzaj> KULTURNO-UMJETNIČKA UDRUGA "LABIN ART EXPRESS", Rudarska 1, 52220 Labin</izvorni_sadrzaj>
    <derivirana_varijabla naziv="DomainObject.Predmet.ProtustrankaFormatedWithAdress_1"> KULTURNO-UMJETNIČKA UDRUGA "LABIN ART EXPRESS", Rudarska 1, 52220 Labin</derivirana_varijabla>
  </DomainObject.Predmet.ProtustrankaFormatedWithAdress>
  <DomainObject.Predmet.ProtustrankaFormatedWithAdressOIB>
    <izvorni_sadrzaj> KULTURNO-UMJETNIČKA UDRUGA "LABIN ART EXPRESS", OIB 88155000332, Rudarska 1, 52220 Labin</izvorni_sadrzaj>
    <derivirana_varijabla naziv="DomainObject.Predmet.ProtustrankaFormatedWithAdressOIB_1"> KULTURNO-UMJETNIČKA UDRUGA "LABIN ART EXPRESS", OIB 88155000332, Rudarska 1, 52220 Labin</derivirana_varijabla>
  </DomainObject.Predmet.ProtustrankaFormatedWithAdressOIB>
  <DomainObject.Predmet.ProtustrankaWithAdress>
    <izvorni_sadrzaj>KULTURNO-UMJETNIČKA UDRUGA "LABIN ART EXPRESS" Rudarska 1, 52220 Labin</izvorni_sadrzaj>
    <derivirana_varijabla naziv="DomainObject.Predmet.ProtustrankaWithAdress_1">KULTURNO-UMJETNIČKA UDRUGA "LABIN ART EXPRESS" Rudarska 1, 52220 Labin</derivirana_varijabla>
  </DomainObject.Predmet.ProtustrankaWithAdress>
  <DomainObject.Predmet.ProtustrankaWithAdressOIB>
    <izvorni_sadrzaj>KULTURNO-UMJETNIČKA UDRUGA "LABIN ART EXPRESS", OIB 88155000332, Rudarska 1, 52220 Labin</izvorni_sadrzaj>
    <derivirana_varijabla naziv="DomainObject.Predmet.ProtustrankaWithAdressOIB_1">KULTURNO-UMJETNIČKA UDRUGA "LABIN ART EXPRESS", OIB 88155000332, Rudarska 1, 52220 Labin</derivirana_varijabla>
  </DomainObject.Predmet.ProtustrankaWithAdressOIB>
  <DomainObject.Predmet.ProtustrankaNazivFormated>
    <izvorni_sadrzaj>KULTURNO-UMJETNIČKA UDRUGA "LABIN ART EXPRESS"</izvorni_sadrzaj>
    <derivirana_varijabla naziv="DomainObject.Predmet.ProtustrankaNazivFormated_1">KULTURNO-UMJETNIČKA UDRUGA "LABIN ART EXPRESS"</derivirana_varijabla>
  </DomainObject.Predmet.ProtustrankaNazivFormated>
  <DomainObject.Predmet.ProtustrankaNazivFormatedOIB>
    <izvorni_sadrzaj>KULTURNO-UMJETNIČKA UDRUGA "LABIN ART EXPRESS", OIB 88155000332</izvorni_sadrzaj>
    <derivirana_varijabla naziv="DomainObject.Predmet.ProtustrankaNazivFormatedOIB_1">KULTURNO-UMJETNIČKA UDRUGA "LABIN ART EXPRESS", OIB 88155000332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130234.94</izvorni_sadrzaj>
    <derivirana_varijabla naziv="DomainObject.Predmet.TrenutnaVrijednost_1">130234.94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KULTURNO-UMJETNIČKA UDRUGA "LABIN ART EXPRESS"</item>
    </izvorni_sadrzaj>
    <derivirana_varijabla naziv="DomainObject.Predmet.ProtuStrankaListFormated_1">
      <item>KULTURNO-UMJETNIČKA UDRUGA "LABIN ART EXPRESS"</item>
    </derivirana_varijabla>
  </DomainObject.Predmet.ProtuStrankaListFormated>
  <DomainObject.Predmet.ProtuStrankaListFormatedOIB>
    <izvorni_sadrzaj>
      <item>KULTURNO-UMJETNIČKA UDRUGA "LABIN ART EXPRESS", OIB 88155000332</item>
    </izvorni_sadrzaj>
    <derivirana_varijabla naziv="DomainObject.Predmet.ProtuStrankaListFormatedOIB_1">
      <item>KULTURNO-UMJETNIČKA UDRUGA "LABIN ART EXPRESS", OIB 88155000332</item>
    </derivirana_varijabla>
  </DomainObject.Predmet.ProtuStrankaListFormatedOIB>
  <DomainObject.Predmet.ProtuStrankaListFormatedWithAdress>
    <izvorni_sadrzaj>
      <item>KULTURNO-UMJETNIČKA UDRUGA "LABIN ART EXPRESS", Rudarska 1, 52220 Labin</item>
    </izvorni_sadrzaj>
    <derivirana_varijabla naziv="DomainObject.Predmet.ProtuStrankaListFormatedWithAdress_1">
      <item>KULTURNO-UMJETNIČKA UDRUGA "LABIN ART EXPRESS", Rudarska 1, 52220 Labin</item>
    </derivirana_varijabla>
  </DomainObject.Predmet.ProtuStrankaListFormatedWithAdress>
  <DomainObject.Predmet.ProtuStrankaListFormatedWithAdressOIB>
    <izvorni_sadrzaj>
      <item>KULTURNO-UMJETNIČKA UDRUGA "LABIN ART EXPRESS", OIB 88155000332, Rudarska 1, 52220 Labin</item>
    </izvorni_sadrzaj>
    <derivirana_varijabla naziv="DomainObject.Predmet.ProtuStrankaListFormatedWithAdressOIB_1">
      <item>KULTURNO-UMJETNIČKA UDRUGA "LABIN ART EXPRESS", OIB 88155000332, Rudarska 1, 52220 Labin</item>
    </derivirana_varijabla>
  </DomainObject.Predmet.ProtuStrankaListFormatedWithAdressOIB>
  <DomainObject.Predmet.ProtuStrankaListNazivFormated>
    <izvorni_sadrzaj>
      <item>KULTURNO-UMJETNIČKA UDRUGA "LABIN ART EXPRESS"</item>
    </izvorni_sadrzaj>
    <derivirana_varijabla naziv="DomainObject.Predmet.ProtuStrankaListNazivFormated_1">
      <item>KULTURNO-UMJETNIČKA UDRUGA "LABIN ART EXPRESS"</item>
    </derivirana_varijabla>
  </DomainObject.Predmet.ProtuStrankaListNazivFormated>
  <DomainObject.Predmet.ProtuStrankaListNazivFormatedOIB>
    <izvorni_sadrzaj>
      <item>KULTURNO-UMJETNIČKA UDRUGA "LABIN ART EXPRESS", OIB 88155000332</item>
    </izvorni_sadrzaj>
    <derivirana_varijabla naziv="DomainObject.Predmet.ProtuStrankaListNazivFormatedOIB_1">
      <item>KULTURNO-UMJETNIČKA UDRUGA "LABIN ART EXPRESS", OIB 88155000332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KULTURNO-UMJETNIČKA UDRUGA "LABIN ART EXPRESS"</izvorni_sadrzaj>
    <derivirana_varijabla naziv="DomainObject.Predmet.ProtustrankaIDrugi_1">KULTURNO-UMJETNIČKA UDRUGA "LABIN ART EXPRESS"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KULTURNO-UMJETNIČKA UDRUGA "LABIN ART EXPRESS", OIB 88155000332, Rudarska 1, 52220 Labin</izvorni_sadrzaj>
    <derivirana_varijabla naziv="DomainObject.Predmet.ProtustrankaIDrugiAdressOIB_1">KULTURNO-UMJETNIČKA UDRUGA "LABIN ART EXPRESS", OIB 88155000332, Rudarska 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KULTURNO-UMJETNIČKA UDRUGA "LABIN ART EXPRESS"</item>
    </izvorni_sadrzaj>
    <derivirana_varijabla naziv="DomainObject.Predmet.SudioniciListNaziv_1">
      <item>FINANCIJSKA AGENCIJA, RC RIJEKA, PODRUŽNICA PULA, PULA</item>
      <item>KULTURNO-UMJETNIČKA UDRUGA "LABIN ART EXPRESS"</item>
    </derivirana_varijabla>
  </DomainObject.Predmet.SudioniciListNaziv>
  <DomainObject.Predmet.SudioniciListAdressOIB>
    <izvorni_sadrzaj>
      <item>FINANCIJSKA AGENCIJA, RC RIJEKA, PODRUŽNICA PULA, PULA, OIB 85821130368, Giardini 5,52100 Pula</item>
      <item>KULTURNO-UMJETNIČKA UDRUGA "LABIN ART EXPRESS", OIB 88155000332, Rudarska 1,52220 Labin</item>
    </izvorni_sadrzaj>
    <derivirana_varijabla naziv="DomainObject.Predmet.SudioniciListAdressOIB_1">
      <item>FINANCIJSKA AGENCIJA, RC RIJEKA, PODRUŽNICA PULA, PULA, OIB 85821130368, Giardini 5,52100 Pula</item>
      <item>KULTURNO-UMJETNIČKA UDRUGA "LABIN ART EXPRESS", OIB 88155000332,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88155000332</item>
    </izvorni_sadrzaj>
    <derivirana_varijabla naziv="DomainObject.Predmet.SudioniciListNazivOIB_1">
      <item>, OIB 85821130368</item>
      <item>, OIB 88155000332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338</properties:Words>
  <properties:Characters>1898</properties:Characters>
  <properties:Lines>49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2015-11-19T06:56:00Z</dcterms:created>
  <dc:creator>Mihaela Kaligari</dc:creator>
  <dc:description/>
  <cp:keywords/>
  <cp:lastModifiedBy>Ana Jeromela</cp:lastModifiedBy>
  <cp:lastPrinted>2015-11-19T07:01:00Z</cp:lastPrinted>
  <dcterms:modified xmlns:xsi="http://www.w3.org/2001/XMLSchema-instance" xsi:type="dcterms:W3CDTF">2015-11-20T07:18:00Z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