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afa0d38" w14:paraId="afa0d38" w:rsidRDefault="00F911B2" w:rsidP="00BD0DFD" w:rsidR="00F911B2">
      <w:pPr>
        <w15:collapsed w:val="false"/>
      </w:pPr>
    </w:p>
    <w:p w:rsidRDefault="001C613C" w:rsidP="00BD0DFD" w:rsidR="001C613C" w:rsidRPr="002722A7"/>
    <w:p w:rsidRDefault="00842BBB" w:rsidP="00842BBB" w:rsidR="00842BBB">
      <w:pPr>
        <w:jc w:val="center"/>
      </w:pPr>
      <w:r>
        <w:t>REPUBLIKA HRVATSKA</w:t>
      </w:r>
    </w:p>
    <w:p w:rsidRDefault="00842BBB" w:rsidP="00842BBB" w:rsidR="00842BBB">
      <w:pPr>
        <w:jc w:val="center"/>
      </w:pPr>
      <w:r>
        <w:t>R J E Š E N J E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both"/>
      </w:pPr>
    </w:p>
    <w:p w:rsidRDefault="002112BF" w:rsidP="002112BF" w:rsidR="002112B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 – Ministarstvo financija OIB: 18683136487, Područni ured Osijek, zastupano po Županijskom državnom odvjetništvu u Osijeku, za otvaranje stečajnog postupka nad dužnikom </w:t>
      </w:r>
      <w:proofErr w:type="spellStart"/>
      <w:r>
        <w:t>Aucuba</w:t>
      </w:r>
      <w:proofErr w:type="spellEnd"/>
      <w:r>
        <w:t xml:space="preserve"> j.d.o.o., Osijek, Franje Markovića 1, MBS: 030154221, OIB: 89986243015</w:t>
      </w:r>
      <w:r>
        <w:rPr>
          <w:color w:val="000000"/>
        </w:rPr>
        <w:t>, dana 18. prosinca 2018. godine</w:t>
      </w:r>
    </w:p>
    <w:p w:rsidRDefault="002112BF" w:rsidP="002112BF" w:rsidR="002112BF">
      <w:pPr>
        <w:ind w:firstLine="708"/>
        <w:jc w:val="both"/>
        <w:rPr>
          <w:color w:val="000000"/>
        </w:rPr>
      </w:pPr>
    </w:p>
    <w:p w:rsidRDefault="002112BF" w:rsidP="002112BF" w:rsidR="002112BF">
      <w:pPr>
        <w:jc w:val="both"/>
      </w:pPr>
    </w:p>
    <w:p w:rsidRDefault="002112BF" w:rsidP="002112BF" w:rsidR="002112BF">
      <w:pPr>
        <w:jc w:val="center"/>
      </w:pPr>
      <w:r>
        <w:t>r i j e š i o  j e</w:t>
      </w:r>
      <w:r>
        <w:tab/>
      </w:r>
      <w:r>
        <w:tab/>
      </w:r>
    </w:p>
    <w:p w:rsidRDefault="002112BF" w:rsidP="002112BF" w:rsidR="002112BF">
      <w:pPr>
        <w:jc w:val="center"/>
      </w:pPr>
      <w:r>
        <w:tab/>
      </w:r>
    </w:p>
    <w:p w:rsidRDefault="002112BF" w:rsidP="002112BF" w:rsidR="002112BF">
      <w:pPr>
        <w:jc w:val="center"/>
      </w:pPr>
      <w:r>
        <w:tab/>
      </w:r>
      <w:r>
        <w:tab/>
      </w:r>
    </w:p>
    <w:p w:rsidRDefault="002112BF" w:rsidP="002112BF" w:rsidR="002112BF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proofErr w:type="spellStart"/>
      <w:r>
        <w:t>Aucuba</w:t>
      </w:r>
      <w:proofErr w:type="spellEnd"/>
      <w:r>
        <w:t xml:space="preserve"> j.d.o.o., Osijek, Franje Markovića 1, MBS: 030154221, OIB: 89986243015, za dan</w:t>
      </w:r>
    </w:p>
    <w:p w:rsidRDefault="002112BF" w:rsidP="002112BF" w:rsidR="002112BF">
      <w:pPr>
        <w:jc w:val="both"/>
      </w:pPr>
    </w:p>
    <w:p w:rsidRDefault="00507E29" w:rsidP="002112BF" w:rsidR="002112B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24. siječanj 2019</w:t>
      </w:r>
      <w:r w:rsidR="002112BF">
        <w:rPr>
          <w:b/>
          <w:u w:val="single"/>
        </w:rPr>
        <w:t xml:space="preserve">. u </w:t>
      </w:r>
      <w:r>
        <w:rPr>
          <w:b/>
          <w:u w:val="single"/>
        </w:rPr>
        <w:t>10,00</w:t>
      </w:r>
      <w:r w:rsidR="002112BF">
        <w:rPr>
          <w:b/>
          <w:u w:val="single"/>
        </w:rPr>
        <w:t xml:space="preserve"> sati</w:t>
      </w:r>
    </w:p>
    <w:p w:rsidRDefault="002112BF" w:rsidP="002112BF" w:rsidR="002112BF">
      <w:pPr>
        <w:jc w:val="center"/>
      </w:pPr>
    </w:p>
    <w:p w:rsidRDefault="002112BF" w:rsidP="002112BF" w:rsidR="002112BF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2112BF" w:rsidP="002112BF" w:rsidR="002112BF"/>
    <w:p w:rsidRDefault="002112BF" w:rsidP="002112BF" w:rsidR="002112BF">
      <w:r>
        <w:t>Na ročište se pozivaju:</w:t>
      </w:r>
    </w:p>
    <w:p w:rsidRDefault="002112BF" w:rsidP="002112BF" w:rsidR="002112BF">
      <w:pPr>
        <w:jc w:val="both"/>
      </w:pPr>
      <w:r>
        <w:t>-FINA</w:t>
      </w:r>
    </w:p>
    <w:p w:rsidRDefault="002112BF" w:rsidP="002112BF" w:rsidR="002112BF">
      <w:pPr>
        <w:jc w:val="both"/>
      </w:pPr>
      <w:r>
        <w:t>-ŽDO GUO Osijek</w:t>
      </w:r>
    </w:p>
    <w:p w:rsidRDefault="002112BF" w:rsidP="002112BF" w:rsidR="002112BF">
      <w:pPr>
        <w:jc w:val="both"/>
      </w:pPr>
      <w:r>
        <w:t xml:space="preserve">-zakonski zastupnik dužnika – Josip </w:t>
      </w:r>
      <w:proofErr w:type="spellStart"/>
      <w:r>
        <w:t>Maras</w:t>
      </w:r>
      <w:proofErr w:type="spellEnd"/>
      <w:r>
        <w:t xml:space="preserve">, OIB: 77280974407, </w:t>
      </w:r>
      <w:proofErr w:type="spellStart"/>
      <w:r>
        <w:t>Livana</w:t>
      </w:r>
      <w:proofErr w:type="spellEnd"/>
      <w:r>
        <w:t>, Omladinska 56</w:t>
      </w:r>
    </w:p>
    <w:p w:rsidRDefault="002112BF" w:rsidP="002112BF" w:rsidR="002112BF">
      <w:pPr>
        <w:jc w:val="both"/>
      </w:pPr>
    </w:p>
    <w:p w:rsidRDefault="002112BF" w:rsidP="002112BF" w:rsidR="002112BF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DD3D44">
        <w:t>18. prosinca</w:t>
      </w:r>
      <w:r>
        <w:t xml:space="preserve"> 2018. </w:t>
      </w:r>
    </w:p>
    <w:p w:rsidRDefault="002112BF" w:rsidP="002112BF" w:rsidR="002112BF">
      <w:pPr>
        <w:jc w:val="both"/>
      </w:pPr>
    </w:p>
    <w:p w:rsidRDefault="002112BF" w:rsidP="002112BF" w:rsidR="002112BF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2112BF" w:rsidP="002112BF" w:rsidR="002112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2112BF" w:rsidP="002112BF" w:rsidR="002112BF">
      <w:pPr>
        <w:jc w:val="both"/>
      </w:pPr>
    </w:p>
    <w:p w:rsidRDefault="002112BF" w:rsidP="002112BF" w:rsidR="002112BF">
      <w:pPr>
        <w:jc w:val="both"/>
      </w:pPr>
      <w:r>
        <w:t>Zapisničar: Danijela Špeletić</w:t>
      </w:r>
    </w:p>
    <w:p w:rsidRDefault="002112BF" w:rsidP="002112BF" w:rsidR="002112BF">
      <w:pPr>
        <w:jc w:val="both"/>
      </w:pPr>
    </w:p>
    <w:p w:rsidRDefault="002112BF" w:rsidP="002112BF" w:rsidR="002112BF">
      <w:pPr>
        <w:jc w:val="both"/>
      </w:pPr>
      <w:r>
        <w:t>DNA:</w:t>
      </w:r>
    </w:p>
    <w:p w:rsidRDefault="002112BF" w:rsidP="002112BF" w:rsidR="002112BF">
      <w:pPr>
        <w:pStyle w:val="Odlomakpopisa"/>
        <w:numPr>
          <w:ilvl w:val="0"/>
          <w:numId w:val="16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2112BF" w:rsidP="002112BF" w:rsidR="002112BF">
      <w:pPr>
        <w:pStyle w:val="Odlomakpopisa"/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9E48BF">
        <w:rPr>
          <w:color w:val="000000"/>
        </w:rPr>
        <w:t>24.01.2019. u 10,00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0EB" w:rsidR="00F850EB">
      <w:r>
        <w:separator/>
      </w:r>
    </w:p>
  </w:endnote>
  <w:endnote w:id="0" w:type="continuationSeparator">
    <w:p w:rsidRDefault="00F850EB" w:rsidR="00F85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0EB" w:rsidR="00F850EB">
      <w:r>
        <w:separator/>
      </w:r>
    </w:p>
  </w:footnote>
  <w:footnote w:id="0" w:type="continuationSeparator">
    <w:p w:rsidRDefault="00F850EB" w:rsidR="00F850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8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2112BF">
      <w:t>1009</w:t>
    </w:r>
    <w:r w:rsidR="00842BBB">
      <w:t>/18-</w:t>
    </w:r>
    <w:r w:rsidR="002112BF">
      <w:t>22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395A"/>
    <w:rsid w:val="00F75896"/>
    <w:rsid w:val="00F76C37"/>
    <w:rsid w:val="00F77204"/>
    <w:rsid w:val="00F842DF"/>
    <w:rsid w:val="00F850EB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F739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3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9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F739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3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9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St-1009/2018</izvorni_sadrzaj>
    <derivirana_varijabla naziv="DomainObject.Predmet.OznakaBroj_1">St-1009/2018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Aucuba j.d.o.o. za ugostiteljstvo zastupanog po punomoćniku Josip Maras</izvorni_sadrzaj>
    <derivirana_varijabla naziv="DomainObject.Predmet.ProtustrankaFormated_1">  Aucuba j.d.o.o. za ugostiteljstvo zastupanog po punomoćniku Josip Maras</derivirana_varijabla>
  </DomainObject.Predmet.ProtustrankaFormated>
  <DomainObject.Predmet.ProtustrankaFormatedOIB>
    <izvorni_sadrzaj>  Aucuba j.d.o.o. za ugostiteljstvo, OIB 89986243015 zastupanog po punomoćniku Josip Maras</izvorni_sadrzaj>
    <derivirana_varijabla naziv="DomainObject.Predmet.ProtustrankaFormatedOIB_1">  Aucuba j.d.o.o. za ugostiteljstvo, OIB 89986243015 zastupanog po punomoćniku Josip Maras</derivirana_varijabla>
  </DomainObject.Predmet.ProtustrankaFormatedOIB>
  <DomainObject.Predmet.ProtustrankaFormatedWithAdress>
    <izvorni_sadrzaj> Aucuba j.d.o.o. za ugostiteljstvo, Franje Markovića 1, 31000 Osijek zastupanog po punomoćniku Josip Maras</izvorni_sadrzaj>
    <derivirana_varijabla naziv="DomainObject.Predmet.ProtustrankaFormatedWithAdress_1"> Aucuba j.d.o.o. za ugostiteljstvo, Franje Markovića 1, 31000 Osijek zastupanog po punomoćniku Josip Maras</derivirana_varijabla>
  </DomainObject.Predmet.ProtustrankaFormatedWithAdress>
  <DomainObject.Predmet.ProtustrankaFormatedWithAdressOIB>
    <izvorni_sadrzaj> Aucuba j.d.o.o. za ugostiteljstvo, OIB 89986243015, Franje Markovića 1, 31000 Osijek zastupanog po punomoćniku Josip Maras</izvorni_sadrzaj>
    <derivirana_varijabla naziv="DomainObject.Predmet.ProtustrankaFormatedWithAdressOIB_1"> Aucuba j.d.o.o. za ugostiteljstvo, OIB 89986243015, Franje Markovića 1, 31000 Osijek zastupanog po punomoćniku Josip Maras</derivirana_varijabla>
  </DomainObject.Predmet.ProtustrankaFormatedWithAdressOIB>
  <DomainObject.Predmet.ProtustrankaWithAdress>
    <izvorni_sadrzaj>Aucuba j.d.o.o. za ugostiteljstvo Franje Markovića 1, 31000 Osijek</izvorni_sadrzaj>
    <derivirana_varijabla naziv="DomainObject.Predmet.ProtustrankaWithAdress_1">Aucuba j.d.o.o. za ugostiteljstvo Franje Markovića 1, 31000 Osijek</derivirana_varijabla>
  </DomainObject.Predmet.ProtustrankaWithAdress>
  <DomainObject.Predmet.ProtustrankaWithAdressOIB>
    <izvorni_sadrzaj>Aucuba j.d.o.o. za ugostiteljstvo, OIB 89986243015, Franje Markovića 1, 31000 Osijek</izvorni_sadrzaj>
    <derivirana_varijabla naziv="DomainObject.Predmet.ProtustrankaWithAdressOIB_1">Aucuba j.d.o.o. za ugostiteljstvo, OIB 89986243015, Franje Markovića 1, 31000 Osijek</derivirana_varijabla>
  </DomainObject.Predmet.ProtustrankaWithAdressOIB>
  <DomainObject.Predmet.ProtustrankaNazivFormated>
    <izvorni_sadrzaj>Aucuba j.d.o.o. za ugostiteljstvo</izvorni_sadrzaj>
    <derivirana_varijabla naziv="DomainObject.Predmet.ProtustrankaNazivFormated_1">Aucuba j.d.o.o. za ugostiteljstvo</derivirana_varijabla>
  </DomainObject.Predmet.ProtustrankaNazivFormated>
  <DomainObject.Predmet.ProtustrankaNazivFormatedOIB>
    <izvorni_sadrzaj>Aucuba j.d.o.o. za ugostiteljstvo, OIB 89986243015</izvorni_sadrzaj>
    <derivirana_varijabla naziv="DomainObject.Predmet.ProtustrankaNazivFormatedOIB_1">Aucuba j.d.o.o. za ugostiteljstvo, OIB 89986243015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Aucuba j.d.o.o. za ugostiteljstvo zastupanog po punomoćniku Josip Maras</item>
    </izvorni_sadrzaj>
    <derivirana_varijabla naziv="DomainObject.Predmet.ProtuStrankaListFormated_1">
      <item>Aucuba j.d.o.o. za ugostiteljstvo zastupanog po punomoćniku Josip Maras</item>
    </derivirana_varijabla>
  </DomainObject.Predmet.ProtuStrankaListFormated>
  <DomainObject.Predmet.ProtuStrankaListFormatedOIB>
    <izvorni_sadrzaj>
      <item>Aucuba j.d.o.o. za ugostiteljstvo, OIB 89986243015 zastupanog po punomoćniku Josip Maras</item>
    </izvorni_sadrzaj>
    <derivirana_varijabla naziv="DomainObject.Predmet.ProtuStrankaListFormatedOIB_1">
      <item>Aucuba j.d.o.o. za ugostiteljstvo, OIB 89986243015 zastupanog po punomoćniku Josip Maras</item>
    </derivirana_varijabla>
  </DomainObject.Predmet.ProtuStrankaListFormatedOIB>
  <DomainObject.Predmet.ProtuStrankaListFormatedWithAdress>
    <izvorni_sadrzaj>
      <item>Aucuba j.d.o.o. za ugostiteljstvo, Franje Markovića 1, 31000 Osijek zastupanog po punomoćniku Josip Maras</item>
    </izvorni_sadrzaj>
    <derivirana_varijabla naziv="DomainObject.Predmet.ProtuStrankaListFormatedWithAdress_1">
      <item>Aucuba j.d.o.o. za ugostiteljstvo, Franje Markovića 1, 31000 Osijek zastupanog po punomoćniku Josip Maras</item>
    </derivirana_varijabla>
  </DomainObject.Predmet.ProtuStrankaListFormatedWithAdress>
  <DomainObject.Predmet.ProtuStrankaListFormatedWithAdressOIB>
    <izvorni_sadrzaj>
      <item>Aucuba j.d.o.o. za ugostiteljstvo, OIB 89986243015, Franje Markovića 1, 31000 Osijek zastupanog po punomoćniku Josip Maras</item>
    </izvorni_sadrzaj>
    <derivirana_varijabla naziv="DomainObject.Predmet.ProtuStrankaListFormatedWithAdressOIB_1">
      <item>Aucuba j.d.o.o. za ugostiteljstvo, OIB 89986243015, Franje Markovića 1, 31000 Osijek zastupanog po punomoćniku Josip Maras</item>
    </derivirana_varijabla>
  </DomainObject.Predmet.ProtuStrankaListFormatedWithAdressOIB>
  <DomainObject.Predmet.ProtuStrankaListNazivFormated>
    <izvorni_sadrzaj>
      <item>Aucuba j.d.o.o. za ugostiteljstvo</item>
    </izvorni_sadrzaj>
    <derivirana_varijabla naziv="DomainObject.Predmet.ProtuStrankaListNazivFormated_1">
      <item>Aucuba j.d.o.o. za ugostiteljstvo</item>
    </derivirana_varijabla>
  </DomainObject.Predmet.ProtuStrankaListNazivFormated>
  <DomainObject.Predmet.ProtuStrankaListNazivFormatedOIB>
    <izvorni_sadrzaj>
      <item>Aucuba j.d.o.o. za ugostiteljstvo, OIB 89986243015</item>
    </izvorni_sadrzaj>
    <derivirana_varijabla naziv="DomainObject.Predmet.ProtuStrankaListNazivFormatedOIB_1">
      <item>Aucuba j.d.o.o. za ugostiteljstvo, OIB 89986243015</item>
    </derivirana_varijabla>
  </DomainObject.Predmet.ProtuStrankaListNazivFormatedOIB>
  <DomainObject.Predmet.OstaliListFormated>
    <izvorni_sadrzaj>
      <item>Josip Maras punomoćnik sudionika u postupku Aucuba j.d.o.o. za ugostiteljstvo</item>
      <item>Županijsko državno odvjetništvo u Osijeku</item>
    </izvorni_sadrzaj>
    <derivirana_varijabla naziv="DomainObject.Predmet.OstaliListFormated_1">
      <item>Josip Maras punomoćnik sudionika u postupku Aucuba j.d.o.o. za ugostiteljstvo</item>
      <item>Županijsko državno odvjetništvo u Osijeku</item>
    </derivirana_varijabla>
  </DomainObject.Predmet.OstaliListFormated>
  <DomainObject.Predmet.OstaliListFormatedOIB>
    <izvorni_sadrzaj>
      <item>Josip Maras, OIB 77280974407 punomoćnik sudionika u postupku Aucuba j.d.o.o. za ugostiteljstvo</item>
      <item>Županijsko državno odvjetništvo u Osijeku, OIB 61379160880</item>
    </izvorni_sadrzaj>
    <derivirana_varijabla naziv="DomainObject.Predmet.OstaliListFormatedOIB_1">
      <item>Josip Maras, OIB 77280974407 punomoćnik sudionika u postupku Aucuba j.d.o.o. za ugostiteljstvo</item>
      <item>Županijsko državno odvjetništvo u Osijeku, OIB 61379160880</item>
    </derivirana_varijabla>
  </DomainObject.Predmet.OstaliListFormatedOIB>
  <DomainObject.Predmet.OstaliListFormatedWithAdress>
    <izvorni_sadrzaj>
      <item>Josip Maras, Omladinska 56, 31431 Livana punomoćnik sudionika u postupku Aucuba j.d.o.o. za ugostiteljstvo</item>
      <item>Županijsko državno odvjetništvo u Osijeku, Kapucinska 21, 31000 Osijek</item>
    </izvorni_sadrzaj>
    <derivirana_varijabla naziv="DomainObject.Predmet.OstaliListFormatedWithAdress_1">
      <item>Josip Maras, Omladinska 56, 31431 Livana punomoćnik sudionika u postupku Aucuba j.d.o.o. za ugostiteljstvo</item>
      <item>Županijsko državno odvjetništvo u Osijeku, Kapucinska 21, 31000 Osijek</item>
    </derivirana_varijabla>
  </DomainObject.Predmet.OstaliListFormatedWithAdress>
  <DomainObject.Predmet.OstaliListFormatedWithAdressOIB>
    <izvorni_sadrzaj>
      <item>Josip Maras, OIB 77280974407, Omladinska 56, 31431 Livana punomoćnik sudionika u postupku Aucuba j.d.o.o. za ugostiteljstvo</item>
      <item>Županijsko državno odvjetništvo u Osijeku, OIB 61379160880, Kapucinska 21, 31000 Osijek</item>
    </izvorni_sadrzaj>
    <derivirana_varijabla naziv="DomainObject.Predmet.OstaliListFormatedWithAdressOIB_1">
      <item>Josip Maras, OIB 77280974407, Omladinska 56, 31431 Livana punomoćnik sudionika u postupku Aucuba j.d.o.o. za ugostiteljstvo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Josip Maras</item>
      <item>Županijsko državno odvjetništvo u Osijeku</item>
    </izvorni_sadrzaj>
    <derivirana_varijabla naziv="DomainObject.Predmet.OstaliListNazivFormated_1">
      <item>Josip Maras</item>
      <item>Županijsko državno odvjetništvo u Osijeku</item>
    </derivirana_varijabla>
  </DomainObject.Predmet.OstaliListNazivFormated>
  <DomainObject.Predmet.OstaliListNazivFormatedOIB>
    <izvorni_sadrzaj>
      <item>Josip Maras, OIB 77280974407</item>
      <item>Županijsko državno odvjetništvo u Osijeku, OIB 61379160880</item>
    </izvorni_sadrzaj>
    <derivirana_varijabla naziv="DomainObject.Predmet.OstaliListNazivFormatedOIB_1">
      <item>Josip Maras, OIB 77280974407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Aucuba j.d.o.o. za ugostiteljstvo</izvorni_sadrzaj>
    <derivirana_varijabla naziv="DomainObject.Predmet.ProtustrankaIDrugi_1">Aucuba j.d.o.o.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Aucuba j.d.o.o. za ugostiteljstvo, OIB 89986243015, Franje Markovića 1, 31000 Osijek</izvorni_sadrzaj>
    <derivirana_varijabla naziv="DomainObject.Predmet.ProtustrankaIDrugiAdressOIB_1">Aucuba j.d.o.o. za ugostiteljstvo, OIB 89986243015, Franje Markovića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Aucuba j.d.o.o. za ugostiteljstvo</item>
      <item>RH MF Područni ured Osijek</item>
      <item>Josip Maras</item>
      <item>Županijsko državno odvjetništvo u Osijeku</item>
    </izvorni_sadrzaj>
    <derivirana_varijabla naziv="DomainObject.Predmet.SudioniciListNaziv_1">
      <item>Aucuba j.d.o.o. za ugostiteljstvo</item>
      <item>RH MF Područni ured Osijek</item>
      <item>Josip Maras</item>
      <item>Županijsko državno odvjetništvo u Osijeku</item>
    </derivirana_varijabla>
  </DomainObject.Predmet.SudioniciListNaziv>
  <DomainObject.Predmet.SudioniciListAdressOIB>
    <izvorni_sadrzaj>
      <item>Aucuba j.d.o.o. za ugostiteljstvo, OIB 89986243015, Franje Markovića 1,31000 Osijek</item>
      <item>RH MF Područni ured Osijek, OIB 18683136487</item>
      <item>Josip Maras, OIB 77280974407, Omladinska 56,31431 Livana</item>
      <item>Županijsko državno odvjetništvo u Osijeku, OIB 61379160880, Kapucinska 21,31000 Osijek</item>
    </izvorni_sadrzaj>
    <derivirana_varijabla naziv="DomainObject.Predmet.SudioniciListAdressOIB_1">
      <item>Aucuba j.d.o.o. za ugostiteljstvo, OIB 89986243015, Franje Markovića 1,31000 Osijek</item>
      <item>RH MF Područni ured Osijek, OIB 18683136487</item>
      <item>Josip Maras, OIB 77280974407, Omladinska 56,31431 Livana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89986243015</item>
      <item>, OIB 18683136487</item>
      <item>, OIB 77280974407</item>
      <item>, OIB 61379160880</item>
    </izvorni_sadrzaj>
    <derivirana_varijabla naziv="DomainObject.Predmet.SudioniciListNazivOIB_1">
      <item>, OIB 89986243015</item>
      <item>, OIB 18683136487</item>
      <item>, OIB 77280974407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St-1009/2018-14</izvorni_sadrzaj>
    <derivirana_varijabla naziv="DomainObject.PredzadnjaOdlukaIzPredmeta.Oznaka_1">St-1009/2018-14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B7F31-5341-4DB1-AEF3-2A15AD73D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174</properties:Words>
  <properties:Characters>981</properties:Characters>
  <properties:Lines>43</properties:Lines>
  <properties:Paragraphs>21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2018-12-18T06:49:00Z</dcterms:modified>
  <cp:revision>153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(1009-18 (-22)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