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6a3b" w14:paraId="f386a3b" w:rsidRDefault="00143EF2" w:rsidP="00910611" w:rsidR="00143E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EF2" w:rsidP="00910611" w:rsidR="00143EF2">
      <w:r>
        <w:rPr>
          <w:rFonts w:eastAsia="MS Mincho"/>
        </w:rPr>
        <w:t>REPUBLIKA HRVATSKA</w:t>
      </w:r>
    </w:p>
    <w:p w:rsidRDefault="00143EF2" w:rsidP="00910611" w:rsidR="00143EF2">
      <w:r>
        <w:rPr>
          <w:rFonts w:eastAsia="MS Mincho"/>
        </w:rPr>
        <w:t>TRGOVAČKI SUD U RIJECI</w:t>
      </w:r>
    </w:p>
    <w:p w:rsidRDefault="00143EF2" w:rsidR="00143EF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957E7D" w:rsidRPr="00957E7D">
        <w:rPr>
          <w:rFonts w:cs="Times New Roman" w:hAnsi="Times New Roman" w:ascii="Times New Roman"/>
        </w:rPr>
        <w:t>533</w:t>
      </w:r>
      <w:r w:rsidR="006459B2" w:rsidRPr="00957E7D">
        <w:rPr>
          <w:rFonts w:cs="Times New Roman" w:hAnsi="Times New Roman" w:ascii="Times New Roman"/>
        </w:rPr>
        <w:t>/2013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="00957E7D" w:rsidRPr="00957E7D">
        <w:rPr>
          <w:rFonts w:hAnsi="Times New Roman" w:ascii="Times New Roman"/>
          <w:bCs w:val="false"/>
        </w:rPr>
        <w:t>O. G. I. OPATIJA</w:t>
      </w:r>
      <w:r w:rsidR="00957E7D" w:rsidRPr="00957E7D">
        <w:rPr>
          <w:rFonts w:hAnsi="Times New Roman" w:ascii="Times New Roman"/>
        </w:rPr>
        <w:t xml:space="preserve"> društvo s ograničenom odgovornošću za turizam, građevinarstvo i usluge u stečaju </w:t>
      </w:r>
      <w:proofErr w:type="spellStart"/>
      <w:r w:rsidR="00957E7D" w:rsidRPr="00957E7D">
        <w:rPr>
          <w:rFonts w:hAnsi="Times New Roman" w:ascii="Times New Roman"/>
        </w:rPr>
        <w:t>Pobri</w:t>
      </w:r>
      <w:proofErr w:type="spellEnd"/>
      <w:r w:rsidR="00957E7D" w:rsidRPr="00957E7D">
        <w:rPr>
          <w:rFonts w:hAnsi="Times New Roman" w:ascii="Times New Roman"/>
        </w:rPr>
        <w:t xml:space="preserve">, </w:t>
      </w:r>
      <w:proofErr w:type="spellStart"/>
      <w:r w:rsidR="00957E7D" w:rsidRPr="00957E7D">
        <w:rPr>
          <w:rFonts w:hAnsi="Times New Roman" w:ascii="Times New Roman"/>
        </w:rPr>
        <w:t>Evićev</w:t>
      </w:r>
      <w:proofErr w:type="spellEnd"/>
      <w:r w:rsidR="00957E7D" w:rsidRPr="00957E7D">
        <w:rPr>
          <w:rFonts w:hAnsi="Times New Roman" w:ascii="Times New Roman"/>
        </w:rPr>
        <w:t xml:space="preserve"> Put 11, OIB 48611792764</w:t>
      </w:r>
      <w:r w:rsidRPr="00957E7D">
        <w:rPr>
          <w:rFonts w:cs="Times New Roman" w:hAnsi="Times New Roman" w:ascii="Times New Roman"/>
        </w:rPr>
        <w:t xml:space="preserve">, dana </w:t>
      </w:r>
      <w:r w:rsidR="006459B2" w:rsidRPr="00957E7D">
        <w:rPr>
          <w:rFonts w:cs="Times New Roman" w:hAnsi="Times New Roman" w:ascii="Times New Roman"/>
        </w:rPr>
        <w:t xml:space="preserve">7. </w:t>
      </w:r>
      <w:r w:rsidR="00957E7D" w:rsidRPr="00957E7D">
        <w:rPr>
          <w:rFonts w:cs="Times New Roman" w:hAnsi="Times New Roman" w:ascii="Times New Roman"/>
        </w:rPr>
        <w:t>listopada 2015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</w:rPr>
        <w:t>stečajnog dužnika</w:t>
      </w:r>
      <w:r w:rsidR="0078318A" w:rsidRPr="00957E7D">
        <w:rPr>
          <w:rFonts w:cs="Times New Roman" w:hAnsi="Times New Roman" w:ascii="Times New Roman"/>
        </w:rPr>
        <w:t xml:space="preserve"> </w:t>
      </w:r>
      <w:r w:rsidR="00957E7D" w:rsidRPr="00957E7D">
        <w:rPr>
          <w:rFonts w:hAnsi="Times New Roman" w:ascii="Times New Roman"/>
          <w:bCs w:val="false"/>
        </w:rPr>
        <w:t>O. G. I. OPATIJA</w:t>
      </w:r>
      <w:r w:rsidR="00957E7D" w:rsidRPr="00957E7D">
        <w:rPr>
          <w:rFonts w:hAnsi="Times New Roman" w:ascii="Times New Roman"/>
        </w:rPr>
        <w:t xml:space="preserve"> društvo s ograničenom odgovornošću za turizam, građevinarstvo i usluge u stečaju </w:t>
      </w:r>
      <w:proofErr w:type="spellStart"/>
      <w:r w:rsidR="00957E7D" w:rsidRPr="00957E7D">
        <w:rPr>
          <w:rFonts w:hAnsi="Times New Roman" w:ascii="Times New Roman"/>
        </w:rPr>
        <w:t>Pobri</w:t>
      </w:r>
      <w:proofErr w:type="spellEnd"/>
      <w:r w:rsidR="00957E7D" w:rsidRPr="00957E7D">
        <w:rPr>
          <w:rFonts w:hAnsi="Times New Roman" w:ascii="Times New Roman"/>
        </w:rPr>
        <w:t xml:space="preserve">, </w:t>
      </w:r>
      <w:proofErr w:type="spellStart"/>
      <w:r w:rsidR="00957E7D" w:rsidRPr="00957E7D">
        <w:rPr>
          <w:rFonts w:hAnsi="Times New Roman" w:ascii="Times New Roman"/>
        </w:rPr>
        <w:t>Evićev</w:t>
      </w:r>
      <w:proofErr w:type="spellEnd"/>
      <w:r w:rsidR="00957E7D" w:rsidRPr="00957E7D">
        <w:rPr>
          <w:rFonts w:hAnsi="Times New Roman" w:ascii="Times New Roman"/>
        </w:rPr>
        <w:t xml:space="preserve"> Put 11, OIB 48611792764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957E7D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</w:rPr>
        <w:t>12. studenoga 2015</w:t>
      </w:r>
      <w:r w:rsidR="006459B2" w:rsidRPr="00957E7D">
        <w:rPr>
          <w:rFonts w:cs="Times New Roman" w:hAnsi="Times New Roman" w:ascii="Times New Roman"/>
        </w:rPr>
        <w:t xml:space="preserve">. godine u </w:t>
      </w:r>
      <w:r w:rsidRPr="00957E7D">
        <w:rPr>
          <w:rFonts w:cs="Times New Roman" w:hAnsi="Times New Roman" w:ascii="Times New Roman"/>
        </w:rPr>
        <w:t>10,00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1. </w:t>
      </w:r>
      <w:r w:rsidR="00957E7D" w:rsidRPr="00957E7D">
        <w:rPr>
          <w:rFonts w:cs="Times New Roman" w:hAnsi="Times New Roman" w:ascii="Times New Roman"/>
        </w:rPr>
        <w:t>Izvješće stečajnog upravitelja o tijeku stečajnog postupka i stanju stečajne mase</w:t>
      </w:r>
    </w:p>
    <w:p w:rsidRDefault="00257A40" w:rsidP="00257A40" w:rsidR="00957E7D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2. </w:t>
      </w:r>
      <w:r w:rsidR="00957E7D" w:rsidRPr="00957E7D">
        <w:rPr>
          <w:rFonts w:cs="Times New Roman" w:hAnsi="Times New Roman" w:ascii="Times New Roman"/>
        </w:rPr>
        <w:t>Odluka o visini prodajne cijene nekretnina</w:t>
      </w:r>
    </w:p>
    <w:p w:rsidRDefault="00957E7D" w:rsidP="00257A40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3. Razno</w:t>
      </w:r>
      <w:r w:rsidR="00257A40" w:rsidRPr="00957E7D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6459B2" w:rsidRPr="00957E7D">
        <w:rPr>
          <w:rFonts w:cs="Times New Roman" w:hAnsi="Times New Roman" w:ascii="Times New Roman"/>
        </w:rPr>
        <w:t xml:space="preserve">7. </w:t>
      </w:r>
      <w:r w:rsidR="00957E7D" w:rsidRPr="00957E7D">
        <w:rPr>
          <w:rFonts w:cs="Times New Roman" w:hAnsi="Times New Roman" w:ascii="Times New Roman"/>
        </w:rPr>
        <w:t>listopada 2015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lastRenderedPageBreak/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oglasna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DB05E6" w:rsidRPr="00957E7D">
        <w:rPr>
          <w:rFonts w:cs="Times New Roman" w:hAnsi="Times New Roman" w:ascii="Times New Roman"/>
        </w:rPr>
        <w:t>7</w:t>
      </w:r>
      <w:r w:rsidR="00A45EBC" w:rsidRPr="00957E7D">
        <w:rPr>
          <w:rFonts w:cs="Times New Roman" w:hAnsi="Times New Roman" w:ascii="Times New Roman"/>
        </w:rPr>
        <w:t xml:space="preserve">. </w:t>
      </w:r>
      <w:r w:rsidR="00957E7D" w:rsidRPr="00957E7D">
        <w:rPr>
          <w:rFonts w:cs="Times New Roman" w:hAnsi="Times New Roman" w:ascii="Times New Roman"/>
        </w:rPr>
        <w:t>listopada 2015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43EF2"/>
    <w:rsid w:val="00226F12"/>
    <w:rsid w:val="00257A40"/>
    <w:rsid w:val="002C4A8F"/>
    <w:rsid w:val="00362B8B"/>
    <w:rsid w:val="003B76F8"/>
    <w:rsid w:val="0048551A"/>
    <w:rsid w:val="004D25FD"/>
    <w:rsid w:val="005C7DB3"/>
    <w:rsid w:val="006459B2"/>
    <w:rsid w:val="0078318A"/>
    <w:rsid w:val="007E2937"/>
    <w:rsid w:val="00843D5B"/>
    <w:rsid w:val="008A64D0"/>
    <w:rsid w:val="008B46C2"/>
    <w:rsid w:val="008F3854"/>
    <w:rsid w:val="00937FEB"/>
    <w:rsid w:val="00957E7D"/>
    <w:rsid w:val="00A45EBC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3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EF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43E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3EF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3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EF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43E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3EF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220</properties:Words>
  <properties:Characters>1067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2015-10-07T11:10:00Z</dcterms:created>
  <dc:creator>stecaj</dc:creator>
  <cp:lastModifiedBy>Danijela Fumić</cp:lastModifiedBy>
  <cp:lastPrinted>2015-10-07T11:10:00Z</cp:lastPrinted>
  <dcterms:modified xmlns:xsi="http://www.w3.org/2001/XMLSchema-instance" xsi:type="dcterms:W3CDTF">2015-10-07T11:11:00Z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