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bc9c" w14:paraId="76abc9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D2B04">
        <w:t>4609/2015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645E1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D2B04">
        <w:t xml:space="preserve"> ZADRUGA ŽUTI za proizvodnju, trgovinu i usluge</w:t>
      </w:r>
      <w:r w:rsidR="00ED2B04" w:rsidRPr="00CA2C3E">
        <w:t xml:space="preserve">, OIB: </w:t>
      </w:r>
      <w:r w:rsidR="00ED2B04">
        <w:t>19972779579</w:t>
      </w:r>
      <w:r w:rsidR="00ED2B04" w:rsidRPr="00E9095A">
        <w:t>,</w:t>
      </w:r>
      <w:r w:rsidR="00ED2B04" w:rsidRPr="00C7525B">
        <w:t xml:space="preserve"> MBS:</w:t>
      </w:r>
      <w:r w:rsidR="00ED2B04">
        <w:t xml:space="preserve"> 080721398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D2B04">
        <w:t>22.898,90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645E1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D2B04">
      <w:t>4609/2015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2F7E1B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645E1"/>
    <w:rsid w:val="00786AE3"/>
    <w:rsid w:val="007B13A4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32135"/>
    <w:rsid w:val="00D66226"/>
    <w:rsid w:val="00EC3302"/>
    <w:rsid w:val="00ED2B04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4609</izvorni_sadrzaj>
    <derivirana_varijabla naziv="DomainObject.Predmet.Broj_1">4609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St-4609/2015</izvorni_sadrzaj>
    <derivirana_varijabla naziv="DomainObject.Predmet.OznakaBroj_1">St-4609/2015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ŽUTI za proizvodnju, trgovinu i usluge zastupanog po punomoćniku Ivor Đurđek</izvorni_sadrzaj>
    <derivirana_varijabla naziv="DomainObject.Predmet.ProtustrankaFormated_1">  ZADRUGA ŽUTI za proizvodnju, trgovinu i usluge zastupanog po punomoćniku Ivor Đurđek</derivirana_varijabla>
  </DomainObject.Predmet.ProtustrankaFormated>
  <DomainObject.Predmet.ProtustrankaFormatedOIB>
    <izvorni_sadrzaj>  ZADRUGA ŽUTI za proizvodnju, trgovinu i usluge, OIB 19972779579 zastupanog po punomoćniku Ivor Đurđek</izvorni_sadrzaj>
    <derivirana_varijabla naziv="DomainObject.Predmet.ProtustrankaFormatedOIB_1">  ZADRUGA ŽUTI za proizvodnju, trgovinu i usluge, OIB 19972779579 zastupanog po punomoćniku Ivor Đurđek</derivirana_varijabla>
  </DomainObject.Predmet.ProtustrankaFormatedOIB>
  <DomainObject.Predmet.ProtustrankaFormatedWithAdress>
    <izvorni_sadrzaj> ZADRUGA ŽUTI za proizvodnju, trgovinu i usluge, Milovana Gavazzija 2, 10000 Zagreb zastupanog po punomoćniku Ivor Đurđek</izvorni_sadrzaj>
    <derivirana_varijabla naziv="DomainObject.Predmet.ProtustrankaFormatedWithAdress_1"> ZADRUGA ŽUTI za proizvodnju, trgovinu i usluge, Milovana Gavazzija 2, 10000 Zagreb zastupanog po punomoćniku Ivor Đurđek</derivirana_varijabla>
  </DomainObject.Predmet.ProtustrankaFormatedWithAdress>
  <DomainObject.Predmet.ProtustrankaFormatedWithAdressOIB>
    <izvorni_sadrzaj> ZADRUGA ŽUTI za proizvodnju, trgovinu i usluge, OIB 19972779579, Milovana Gavazzija 2, 10000 Zagreb zastupanog po punomoćniku Ivor Đurđek</izvorni_sadrzaj>
    <derivirana_varijabla naziv="DomainObject.Predmet.ProtustrankaFormatedWithAdressOIB_1"> ZADRUGA ŽUTI za proizvodnju, trgovinu i usluge, OIB 19972779579, Milovana Gavazzija 2, 10000 Zagreb zastupanog po punomoćniku Ivor Đurđek</derivirana_varijabla>
  </DomainObject.Predmet.ProtustrankaFormatedWithAdressOIB>
  <DomainObject.Predmet.ProtustrankaWithAdress>
    <izvorni_sadrzaj>ZADRUGA ŽUTI za proizvodnju, trgovinu i usluge Milovana Gavazzija 2, 10000 Zagreb</izvorni_sadrzaj>
    <derivirana_varijabla naziv="DomainObject.Predmet.ProtustrankaWithAdress_1">ZADRUGA ŽUTI za proizvodnju, trgovinu i usluge Milovana Gavazzija 2, 10000 Zagreb</derivirana_varijabla>
  </DomainObject.Predmet.ProtustrankaWithAdress>
  <DomainObject.Predmet.ProtustrankaWithAdressOIB>
    <izvorni_sadrzaj>ZADRUGA ŽUTI za proizvodnju, trgovinu i usluge, OIB 19972779579, Milovana Gavazzija 2, 10000 Zagreb</izvorni_sadrzaj>
    <derivirana_varijabla naziv="DomainObject.Predmet.ProtustrankaWithAdressOIB_1">ZADRUGA ŽUTI za proizvodnju, trgovinu i usluge, OIB 19972779579, Milovana Gavazzija 2, 10000 Zagreb</derivirana_varijabla>
  </DomainObject.Predmet.ProtustrankaWithAdressOIB>
  <DomainObject.Predmet.ProtustrankaNazivFormated>
    <izvorni_sadrzaj>ZADRUGA ŽUTI za proizvodnju, trgovinu i usluge</izvorni_sadrzaj>
    <derivirana_varijabla naziv="DomainObject.Predmet.ProtustrankaNazivFormated_1">ZADRUGA ŽUTI za proizvodnju, trgovinu i usluge</derivirana_varijabla>
  </DomainObject.Predmet.ProtustrankaNazivFormated>
  <DomainObject.Predmet.ProtustrankaNazivFormatedOIB>
    <izvorni_sadrzaj>ZADRUGA ŽUTI za proizvodnju, trgovinu i usluge, OIB 19972779579</izvorni_sadrzaj>
    <derivirana_varijabla naziv="DomainObject.Predmet.ProtustrankaNazivFormatedOIB_1">ZADRUGA ŽUTI za proizvodnju, trgovinu i usluge, OIB 19972779579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ŽUTI za proizvodnju, trgovinu i usluge zastupanog po punomoćniku Ivor Đurđek</item>
    </izvorni_sadrzaj>
    <derivirana_varijabla naziv="DomainObject.Predmet.ProtuStrankaListFormated_1">
      <item>ZADRUGA ŽUTI za proizvodnju, trgovinu i usluge zastupanog po punomoćniku Ivor Đurđek</item>
    </derivirana_varijabla>
  </DomainObject.Predmet.ProtuStrankaListFormated>
  <DomainObject.Predmet.ProtuStrankaListFormatedOIB>
    <izvorni_sadrzaj>
      <item>ZADRUGA ŽUTI za proizvodnju, trgovinu i usluge, OIB 19972779579 zastupanog po punomoćniku Ivor Đurđek</item>
    </izvorni_sadrzaj>
    <derivirana_varijabla naziv="DomainObject.Predmet.ProtuStrankaListFormatedOIB_1">
      <item>ZADRUGA ŽUTI za proizvodnju, trgovinu i usluge, OIB 19972779579 zastupanog po punomoćniku Ivor Đurđek</item>
    </derivirana_varijabla>
  </DomainObject.Predmet.ProtuStrankaListFormatedOIB>
  <DomainObject.Predmet.ProtuStrankaListFormatedWithAdress>
    <izvorni_sadrzaj>
      <item>ZADRUGA ŽUTI za proizvodnju, trgovinu i usluge, Milovana Gavazzija 2, 10000 Zagreb zastupanog po punomoćniku Ivor Đurđek</item>
    </izvorni_sadrzaj>
    <derivirana_varijabla naziv="DomainObject.Predmet.ProtuStrankaListFormatedWithAdress_1">
      <item>ZADRUGA ŽUTI za proizvodnju, trgovinu i usluge, Milovana Gavazzija 2, 10000 Zagreb zastupanog po punomoćniku Ivor Đurđek</item>
    </derivirana_varijabla>
  </DomainObject.Predmet.ProtuStrankaListFormatedWithAdress>
  <DomainObject.Predmet.ProtuStrankaListFormatedWithAdressOIB>
    <izvorni_sadrzaj>
      <item>ZADRUGA ŽUTI za proizvodnju, trgovinu i usluge, OIB 19972779579, Milovana Gavazzija 2, 10000 Zagreb zastupanog po punomoćniku Ivor Đurđek</item>
    </izvorni_sadrzaj>
    <derivirana_varijabla naziv="DomainObject.Predmet.ProtuStrankaListFormatedWithAdressOIB_1">
      <item>ZADRUGA ŽUTI za proizvodnju, trgovinu i usluge, OIB 19972779579, Milovana Gavazzija 2, 10000 Zagreb zastupanog po punomoćniku Ivor Đurđek</item>
    </derivirana_varijabla>
  </DomainObject.Predmet.ProtuStrankaListFormatedWithAdressOIB>
  <DomainObject.Predmet.ProtuStrankaListNazivFormated>
    <izvorni_sadrzaj>
      <item>ZADRUGA ŽUTI za proizvodnju, trgovinu i usluge</item>
    </izvorni_sadrzaj>
    <derivirana_varijabla naziv="DomainObject.Predmet.ProtuStrankaListNazivFormated_1">
      <item>ZADRUGA ŽUTI za proizvodnju, trgovinu i usluge</item>
    </derivirana_varijabla>
  </DomainObject.Predmet.ProtuStrankaListNazivFormated>
  <DomainObject.Predmet.ProtuStrankaListNazivFormatedOIB>
    <izvorni_sadrzaj>
      <item>ZADRUGA ŽUTI za proizvodnju, trgovinu i usluge, OIB 19972779579</item>
    </izvorni_sadrzaj>
    <derivirana_varijabla naziv="DomainObject.Predmet.ProtuStrankaListNazivFormatedOIB_1">
      <item>ZADRUGA ŽUTI za proizvodnju, trgovinu i usluge, OIB 19972779579</item>
    </derivirana_varijabla>
  </DomainObject.Predmet.ProtuStrankaListNazivFormatedOIB>
  <DomainObject.Predmet.OstaliListFormated>
    <izvorni_sadrzaj>
      <item>Ivor Đurđek punomoćnik sudionika u postupku ZADRUGA ŽUTI za proizvodnju, trgovinu i usluge</item>
    </izvorni_sadrzaj>
    <derivirana_varijabla naziv="DomainObject.Predmet.OstaliListFormated_1">
      <item>Ivor Đurđek punomoćnik sudionika u postupku ZADRUGA ŽUTI za proizvodnju, trgovinu i usluge</item>
    </derivirana_varijabla>
  </DomainObject.Predmet.OstaliListFormated>
  <DomainObject.Predmet.OstaliListFormatedOIB>
    <izvorni_sadrzaj>
      <item>Ivor Đurđek, OIB 53735073236 punomoćnik sudionika u postupku ZADRUGA ŽUTI za proizvodnju, trgovinu i usluge</item>
    </izvorni_sadrzaj>
    <derivirana_varijabla naziv="DomainObject.Predmet.OstaliListFormatedOIB_1">
      <item>Ivor Đurđek, OIB 53735073236 punomoćnik sudionika u postupku ZADRUGA ŽUTI za proizvodnju, trgovinu i usluge</item>
    </derivirana_varijabla>
  </DomainObject.Predmet.OstaliListFormatedOIB>
  <DomainObject.Predmet.OstaliListFormatedWithAdress>
    <izvorni_sadrzaj>
      <item>Ivor Đurđek, Ulica Ladislava Šabana 30, 10360 Sesvete punomoćnik sudionika u postupku ZADRUGA ŽUTI za proizvodnju, trgovinu i usluge</item>
    </izvorni_sadrzaj>
    <derivirana_varijabla naziv="DomainObject.Predmet.OstaliListFormatedWithAdress_1">
      <item>Ivor Đurđek, Ulica Ladislava Šabana 30, 10360 Sesvete punomoćnik sudionika u postupku ZADRUGA ŽUTI za proizvodnju, trgovinu i usluge</item>
    </derivirana_varijabla>
  </DomainObject.Predmet.OstaliListFormatedWithAdress>
  <DomainObject.Predmet.OstaliListFormatedWithAdressOIB>
    <izvorni_sadrzaj>
      <item>Ivor Đurđek, OIB 53735073236, Ulica Ladislava Šabana 30, 10360 Sesvete punomoćnik sudionika u postupku ZADRUGA ŽUTI za proizvodnju, trgovinu i usluge</item>
    </izvorni_sadrzaj>
    <derivirana_varijabla naziv="DomainObject.Predmet.OstaliListFormatedWithAdressOIB_1">
      <item>Ivor Đurđek, OIB 53735073236, Ulica Ladislava Šabana 30, 10360 Sesvete punomoćnik sudionika u postupku ZADRUGA ŽUTI za proizvodnju, trgovinu i usluge</item>
    </derivirana_varijabla>
  </DomainObject.Predmet.OstaliListFormatedWithAdressOIB>
  <DomainObject.Predmet.OstaliListNazivFormated>
    <izvorni_sadrzaj>
      <item>Ivor Đurđek</item>
    </izvorni_sadrzaj>
    <derivirana_varijabla naziv="DomainObject.Predmet.OstaliListNazivFormated_1">
      <item>Ivor Đurđek</item>
    </derivirana_varijabla>
  </DomainObject.Predmet.OstaliListNazivFormated>
  <DomainObject.Predmet.OstaliListNazivFormatedOIB>
    <izvorni_sadrzaj>
      <item>Ivor Đurđek, OIB 53735073236</item>
    </izvorni_sadrzaj>
    <derivirana_varijabla naziv="DomainObject.Predmet.OstaliListNazivFormatedOIB_1">
      <item>Ivor Đurđek, OIB 53735073236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ŽUTI za proizvodnju, trgovinu i usluge</izvorni_sadrzaj>
    <derivirana_varijabla naziv="DomainObject.Predmet.ProtustrankaIDrugi_1">ZADRUGA ŽUTI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ŽUTI za proizvodnju, trgovinu i usluge, OIB 19972779579, Milovana Gavazzija 2, 10000 Zagreb</izvorni_sadrzaj>
    <derivirana_varijabla naziv="DomainObject.Predmet.ProtustrankaIDrugiAdressOIB_1">ZADRUGA ŽUTI za proizvodnju, trgovinu i usluge, OIB 19972779579, Milovana Gavazzija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ŽUTI za proizvodnju, trgovinu i usluge</item>
      <item>Ivor Đurđek</item>
    </izvorni_sadrzaj>
    <derivirana_varijabla naziv="DomainObject.Predmet.SudioniciListNaziv_1">
      <item>FINA Regionalni centar Zagreb</item>
      <item>ZADRUGA ŽUTI za proizvodnju, trgovinu i usluge</item>
      <item>Ivor Đurđek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ŽUTI za proizvodnju, trgovinu i usluge, OIB 19972779579, Milovana Gavazzija 2,10000 Zagreb</item>
      <item>Ivor Đurđek, OIB 53735073236, Ulica Ladislava Šabana 30,10360 Sesvete</item>
    </izvorni_sadrzaj>
    <derivirana_varijabla naziv="DomainObject.Predmet.SudioniciListAdressOIB_1">
      <item>FINA Regionalni centar Zagreb, OIB 85821130368, Trg svibanjskih žrtava 1995. 1,10000 Zagreb</item>
      <item>ZADRUGA ŽUTI za proizvodnju, trgovinu i usluge, OIB 19972779579, Milovana Gavazzija 2,10000 Zagreb</item>
      <item>Ivor Đurđek, OIB 53735073236, Ulica Ladislava Šabana 30,10360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19972779579</item>
      <item>, OIB 53735073236</item>
    </izvorni_sadrzaj>
    <derivirana_varijabla naziv="DomainObject.Predmet.SudioniciListNazivOIB_1">
      <item>, OIB 85821130368</item>
      <item>, OIB 19972779579</item>
      <item>, OIB 53735073236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2016-02-12T10:09:00Z</dcterms:created>
  <dc:creator>ilukac</dc:creator>
  <cp:lastModifiedBy>Mirela Šantek</cp:lastModifiedBy>
  <cp:lastPrinted>2016-03-14T09:08:00Z</cp:lastPrinted>
  <dcterms:modified xmlns:xsi="http://www.w3.org/2001/XMLSchema-instance" xsi:type="dcterms:W3CDTF">2016-03-16T13:30:00Z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