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913a" w14:paraId="6b2913a" w:rsidRDefault="004935ED" w:rsidP="00186C01" w:rsidR="00186C01" w:rsidRPr="004C1D5D">
      <w:pPr>
        <w15:collapsed w:val="false"/>
      </w:pPr>
      <w:bookmarkStart w:name="_GoBack" w:id="0"/>
      <w:bookmarkEnd w:id="0"/>
      <w:r w:rsidRPr="004C1D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6C01" w:rsidRPr="004C1D5D">
        <w:t xml:space="preserve"> </w:t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  <w:t xml:space="preserve">   </w:t>
      </w:r>
    </w:p>
    <w:p w:rsidRDefault="00186C01" w:rsidP="00186C01" w:rsidR="00186C01" w:rsidRPr="004C1D5D">
      <w:r w:rsidRPr="004C1D5D">
        <w:t>R E P U B L I K A    H R V A T S K A</w:t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  <w:t xml:space="preserve">52. </w:t>
      </w:r>
      <w:r w:rsidR="004C1D5D" w:rsidRPr="004C1D5D">
        <w:t>St</w:t>
      </w:r>
      <w:r w:rsidRPr="004C1D5D">
        <w:t>-</w:t>
      </w:r>
      <w:r w:rsidR="007B2EF2">
        <w:t>4550</w:t>
      </w:r>
      <w:r w:rsidRPr="004C1D5D">
        <w:t>/</w:t>
      </w:r>
      <w:r w:rsidR="00FF5A30" w:rsidRPr="004C1D5D">
        <w:t>15</w:t>
      </w:r>
      <w:r w:rsidR="004C1D5D" w:rsidRPr="004C1D5D">
        <w:t>-</w:t>
      </w:r>
      <w:r w:rsidR="00B17809">
        <w:t>8</w:t>
      </w:r>
      <w:r w:rsidRPr="004C1D5D">
        <w:t>TRGOVAČKI SUD U ZAGREBU</w:t>
      </w:r>
    </w:p>
    <w:p w:rsidRDefault="00186C01" w:rsidP="00186C01" w:rsidR="00186C01" w:rsidRPr="004C1D5D"/>
    <w:p w:rsidRDefault="00186C01" w:rsidP="00186C01" w:rsidR="00186C01" w:rsidRPr="004C1D5D">
      <w:pPr>
        <w:jc w:val="center"/>
      </w:pPr>
      <w:r w:rsidRPr="004C1D5D">
        <w:t>R E P U B L I K A    H R V A T S K A</w:t>
      </w:r>
    </w:p>
    <w:p w:rsidRDefault="00186C01" w:rsidP="00186C01" w:rsidR="00186C01" w:rsidRPr="004C1D5D">
      <w:pPr>
        <w:jc w:val="center"/>
      </w:pPr>
      <w:r w:rsidRPr="004C1D5D">
        <w:t>R  J  E  Š  E  N  J  E</w:t>
      </w:r>
    </w:p>
    <w:p w:rsidRDefault="00186C01" w:rsidP="00186C01" w:rsidR="00186C01" w:rsidRPr="004C1D5D">
      <w:pPr>
        <w:jc w:val="center"/>
      </w:pPr>
      <w:r w:rsidRPr="004C1D5D">
        <w:t>O</w:t>
      </w:r>
    </w:p>
    <w:p w:rsidRDefault="00186C01" w:rsidP="00186C01" w:rsidR="00186C01" w:rsidRPr="004C1D5D">
      <w:pPr>
        <w:jc w:val="center"/>
      </w:pPr>
      <w:r w:rsidRPr="004C1D5D">
        <w:t>I S P R A V K U</w:t>
      </w:r>
    </w:p>
    <w:p w:rsidRDefault="00186C01" w:rsidP="00186C01" w:rsidR="00186C01" w:rsidRPr="004C1D5D"/>
    <w:p w:rsidRDefault="00186C01" w:rsidP="00186C01" w:rsidR="00186C01" w:rsidRPr="004C1D5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C1D5D">
        <w:rPr>
          <w:rFonts w:hAnsi="Times New Roman" w:ascii="Times New Roman"/>
          <w:sz w:val="24"/>
          <w:szCs w:val="24"/>
        </w:rPr>
        <w:tab/>
        <w:t>U ime Republike Hrvatske Trgovački sud u Zagrebu po sucu toga suda Ljiljani Tomić, u</w:t>
      </w:r>
      <w:r w:rsidR="004C1D5D" w:rsidRPr="004C1D5D">
        <w:rPr>
          <w:rFonts w:hAnsi="Times New Roman" w:ascii="Times New Roman"/>
          <w:sz w:val="24"/>
          <w:szCs w:val="24"/>
        </w:rPr>
        <w:t xml:space="preserve"> skraćenom stečajnom p</w:t>
      </w:r>
      <w:r w:rsidR="007B2EF2">
        <w:rPr>
          <w:rFonts w:hAnsi="Times New Roman" w:ascii="Times New Roman"/>
          <w:sz w:val="24"/>
          <w:szCs w:val="24"/>
        </w:rPr>
        <w:t>ostupku pokrenutim nad dužnikom DUH IZ VLAŠKE, jednostavno društvo s ograničenom odgovornošću za trgovinu i usluge, OIB: 54855937505</w:t>
      </w:r>
      <w:r w:rsidRPr="004C1D5D">
        <w:rPr>
          <w:rFonts w:hAnsi="Times New Roman" w:ascii="Times New Roman"/>
          <w:sz w:val="24"/>
          <w:szCs w:val="24"/>
        </w:rPr>
        <w:t xml:space="preserve">, dana </w:t>
      </w:r>
      <w:r w:rsidR="00D50B59">
        <w:rPr>
          <w:rFonts w:hAnsi="Times New Roman" w:ascii="Times New Roman"/>
          <w:sz w:val="24"/>
          <w:szCs w:val="24"/>
        </w:rPr>
        <w:t>09</w:t>
      </w:r>
      <w:r w:rsidR="00FF5A30" w:rsidRPr="004C1D5D">
        <w:rPr>
          <w:rFonts w:hAnsi="Times New Roman" w:ascii="Times New Roman"/>
          <w:sz w:val="24"/>
          <w:szCs w:val="24"/>
        </w:rPr>
        <w:t xml:space="preserve">. </w:t>
      </w:r>
      <w:r w:rsidR="00B17809">
        <w:rPr>
          <w:rFonts w:hAnsi="Times New Roman" w:ascii="Times New Roman"/>
          <w:sz w:val="24"/>
          <w:szCs w:val="24"/>
        </w:rPr>
        <w:t>svibnja</w:t>
      </w:r>
      <w:r w:rsidRPr="004C1D5D">
        <w:rPr>
          <w:rFonts w:hAnsi="Times New Roman" w:ascii="Times New Roman"/>
          <w:sz w:val="24"/>
          <w:szCs w:val="24"/>
        </w:rPr>
        <w:t xml:space="preserve"> 201</w:t>
      </w:r>
      <w:r w:rsidR="004C1D5D" w:rsidRPr="004C1D5D">
        <w:rPr>
          <w:rFonts w:hAnsi="Times New Roman" w:ascii="Times New Roman"/>
          <w:sz w:val="24"/>
          <w:szCs w:val="24"/>
        </w:rPr>
        <w:t>6</w:t>
      </w:r>
      <w:r w:rsidRPr="004C1D5D">
        <w:rPr>
          <w:rFonts w:hAnsi="Times New Roman" w:ascii="Times New Roman"/>
          <w:sz w:val="24"/>
          <w:szCs w:val="24"/>
        </w:rPr>
        <w:t xml:space="preserve">.  </w:t>
      </w:r>
      <w:r w:rsidR="00FF5A30" w:rsidRPr="004C1D5D">
        <w:rPr>
          <w:rFonts w:hAnsi="Times New Roman" w:ascii="Times New Roman"/>
          <w:sz w:val="24"/>
          <w:szCs w:val="24"/>
        </w:rPr>
        <w:t xml:space="preserve">godine, </w:t>
      </w:r>
    </w:p>
    <w:p w:rsidRDefault="00FF5A30" w:rsidP="00186C01" w:rsidR="00FF5A30" w:rsidRPr="004C1D5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86C01" w:rsidP="00186C01" w:rsidR="00186C01" w:rsidRPr="004C1D5D">
      <w:pPr>
        <w:jc w:val="center"/>
      </w:pPr>
      <w:r w:rsidRPr="004C1D5D">
        <w:t>r i j e š i o    j e</w:t>
      </w:r>
    </w:p>
    <w:p w:rsidRDefault="00186C01" w:rsidP="00186C01" w:rsidR="00186C01" w:rsidRPr="004C1D5D"/>
    <w:p w:rsidRDefault="00186C01" w:rsidP="00186C01" w:rsidR="00186C01" w:rsidRPr="004C1D5D">
      <w:pPr>
        <w:numPr>
          <w:ilvl w:val="0"/>
          <w:numId w:val="1"/>
        </w:numPr>
        <w:ind w:firstLine="708" w:left="0"/>
        <w:contextualSpacing/>
        <w:jc w:val="both"/>
      </w:pPr>
      <w:r w:rsidRPr="004C1D5D">
        <w:t xml:space="preserve">Ispravlja se rješenje poslovni broj </w:t>
      </w:r>
      <w:r w:rsidR="004C1D5D" w:rsidRPr="004C1D5D">
        <w:t>St</w:t>
      </w:r>
      <w:r w:rsidRPr="004C1D5D">
        <w:t>-</w:t>
      </w:r>
      <w:r w:rsidR="007B2EF2">
        <w:t>4550</w:t>
      </w:r>
      <w:r w:rsidRPr="004C1D5D">
        <w:t>/</w:t>
      </w:r>
      <w:r w:rsidR="00FF5A30" w:rsidRPr="004C1D5D">
        <w:t>15</w:t>
      </w:r>
      <w:r w:rsidRPr="004C1D5D">
        <w:t xml:space="preserve"> od </w:t>
      </w:r>
      <w:r w:rsidR="007B2EF2">
        <w:t>12</w:t>
      </w:r>
      <w:r w:rsidRPr="004C1D5D">
        <w:t xml:space="preserve">. </w:t>
      </w:r>
      <w:r w:rsidR="007B2EF2">
        <w:t>veljače</w:t>
      </w:r>
      <w:r w:rsidRPr="004C1D5D">
        <w:t xml:space="preserve"> 201</w:t>
      </w:r>
      <w:r w:rsidR="004C1D5D" w:rsidRPr="004C1D5D">
        <w:t>6</w:t>
      </w:r>
      <w:r w:rsidRPr="004C1D5D">
        <w:t xml:space="preserve">. godine </w:t>
      </w:r>
      <w:r w:rsidR="00D50B59">
        <w:t xml:space="preserve">u uvodu i </w:t>
      </w:r>
      <w:r w:rsidR="0022106F">
        <w:t>točki I.</w:t>
      </w:r>
      <w:r w:rsidR="00D50B59">
        <w:t xml:space="preserve"> i III. </w:t>
      </w:r>
      <w:r w:rsidR="0022106F" w:rsidRPr="004C1D5D">
        <w:t xml:space="preserve">rješenja u kojem stoji </w:t>
      </w:r>
      <w:r w:rsidR="0022106F">
        <w:t>OIB dužnika 5485937505</w:t>
      </w:r>
      <w:r w:rsidR="00D50B59">
        <w:t>,</w:t>
      </w:r>
      <w:r w:rsidR="0022106F">
        <w:t xml:space="preserve"> a ispravno treba pisati OIB: 54855937505</w:t>
      </w:r>
      <w:r w:rsidR="0022106F" w:rsidRPr="004C1D5D">
        <w:t>.</w:t>
      </w:r>
    </w:p>
    <w:p w:rsidRDefault="00186C01" w:rsidP="00186C01" w:rsidR="00186C01" w:rsidRPr="004C1D5D">
      <w:pPr>
        <w:numPr>
          <w:ilvl w:val="0"/>
          <w:numId w:val="1"/>
        </w:numPr>
        <w:ind w:firstLine="708" w:left="0"/>
        <w:contextualSpacing/>
        <w:jc w:val="both"/>
      </w:pPr>
      <w:r w:rsidRPr="004C1D5D">
        <w:t>U ostalom dijelu rješenje ostaje neizmijenjeno.</w:t>
      </w:r>
    </w:p>
    <w:p w:rsidRDefault="00186C01" w:rsidP="00186C01" w:rsidR="00186C01" w:rsidRPr="004C1D5D"/>
    <w:p w:rsidRDefault="00186C01" w:rsidP="00186C01" w:rsidR="00186C01" w:rsidRPr="004C1D5D">
      <w:pPr>
        <w:jc w:val="center"/>
      </w:pPr>
      <w:r w:rsidRPr="004C1D5D">
        <w:t>Obrazloženje</w:t>
      </w:r>
    </w:p>
    <w:p w:rsidRDefault="00186C01" w:rsidP="00186C01" w:rsidR="00186C01" w:rsidRPr="004C1D5D">
      <w:pPr>
        <w:jc w:val="center"/>
      </w:pPr>
    </w:p>
    <w:p w:rsidRDefault="00186C01" w:rsidP="00186C01" w:rsidR="00186C01" w:rsidRPr="004C1D5D">
      <w:pPr>
        <w:jc w:val="both"/>
      </w:pPr>
      <w:r w:rsidRPr="004C1D5D">
        <w:tab/>
      </w:r>
      <w:r w:rsidR="004C1D5D" w:rsidRPr="004C1D5D">
        <w:t>Sud</w:t>
      </w:r>
      <w:r w:rsidRPr="004C1D5D">
        <w:t xml:space="preserve"> je uočio pogrešku u pisanju </w:t>
      </w:r>
      <w:r w:rsidR="00D50B59">
        <w:t xml:space="preserve">u uvodu, </w:t>
      </w:r>
      <w:r w:rsidR="0022106F">
        <w:t>točki I.</w:t>
      </w:r>
      <w:r w:rsidR="00D50B59">
        <w:t xml:space="preserve"> i III. </w:t>
      </w:r>
      <w:r w:rsidR="0022106F" w:rsidRPr="004C1D5D">
        <w:t xml:space="preserve"> rješenja St-</w:t>
      </w:r>
      <w:r w:rsidR="00D50B59">
        <w:t>4550/15</w:t>
      </w:r>
      <w:r w:rsidR="0022106F" w:rsidRPr="004C1D5D">
        <w:t xml:space="preserve"> od </w:t>
      </w:r>
      <w:r w:rsidR="0022106F">
        <w:t>12. veljače</w:t>
      </w:r>
      <w:r w:rsidR="0022106F" w:rsidRPr="004C1D5D">
        <w:t xml:space="preserve"> 2016. godine.</w:t>
      </w:r>
      <w:r w:rsidR="00FF5A30" w:rsidRPr="004C1D5D">
        <w:t xml:space="preserve"> </w:t>
      </w:r>
    </w:p>
    <w:p w:rsidRDefault="00186C01" w:rsidP="00186C01" w:rsidR="00186C01" w:rsidRPr="004C1D5D">
      <w:pPr>
        <w:jc w:val="both"/>
      </w:pPr>
      <w:r w:rsidRPr="004C1D5D">
        <w:tab/>
        <w:t xml:space="preserve">Kako je došlo do </w:t>
      </w:r>
      <w:r w:rsidR="004C1D5D" w:rsidRPr="004C1D5D">
        <w:t>očite omaške</w:t>
      </w:r>
      <w:r w:rsidRPr="004C1D5D">
        <w:t xml:space="preserve"> u pisanju, valjalo je ispraviti navedeno rješenje u smislu čl. 342. ZPP-a te je riješeno kao u izreci ovog rješenja.</w:t>
      </w:r>
    </w:p>
    <w:p w:rsidRDefault="00186C01" w:rsidP="00186C01" w:rsidR="00186C01">
      <w:pPr>
        <w:jc w:val="both"/>
      </w:pPr>
      <w:r w:rsidRPr="004C1D5D">
        <w:tab/>
      </w:r>
    </w:p>
    <w:p w:rsidRDefault="00186C01" w:rsidP="00186C01" w:rsidR="00186C01" w:rsidRPr="004C1D5D">
      <w:pPr>
        <w:jc w:val="center"/>
      </w:pPr>
      <w:r w:rsidRPr="004C1D5D">
        <w:t xml:space="preserve">U Zagrebu </w:t>
      </w:r>
      <w:r w:rsidR="00D50B59">
        <w:t>09</w:t>
      </w:r>
      <w:r w:rsidR="00B17809">
        <w:t>. svibnja</w:t>
      </w:r>
      <w:r w:rsidR="004C1D5D" w:rsidRPr="004C1D5D">
        <w:t xml:space="preserve"> 2016</w:t>
      </w:r>
      <w:r w:rsidRPr="004C1D5D">
        <w:t>.</w:t>
      </w:r>
      <w:r w:rsidR="004C1D5D" w:rsidRPr="004C1D5D">
        <w:t xml:space="preserve"> godine</w:t>
      </w:r>
    </w:p>
    <w:p w:rsidRDefault="00186C01" w:rsidP="00186C01" w:rsidR="00186C01" w:rsidRPr="004C1D5D">
      <w:pPr>
        <w:jc w:val="center"/>
      </w:pPr>
      <w:r w:rsidRPr="004C1D5D">
        <w:tab/>
      </w:r>
    </w:p>
    <w:p w:rsidRDefault="00186C01" w:rsidP="00186C01" w:rsidR="00186C01" w:rsidRPr="004C1D5D">
      <w:pPr>
        <w:jc w:val="both"/>
      </w:pP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  <w:t>Sudac:</w:t>
      </w:r>
    </w:p>
    <w:p w:rsidRDefault="00186C01" w:rsidP="00186C01" w:rsidR="00186C01" w:rsidRPr="004C1D5D"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="004935ED" w:rsidRPr="004C1D5D">
        <w:t>Ljiljana Tomić</w:t>
      </w:r>
      <w:r w:rsidR="00D50B59">
        <w:t>, v.r.</w:t>
      </w:r>
    </w:p>
    <w:p w:rsidRDefault="00186C01" w:rsidP="00186C01" w:rsidR="00186C01" w:rsidRPr="004C1D5D"/>
    <w:p w:rsidRDefault="00186C01" w:rsidP="00186C01" w:rsidR="00186C01" w:rsidRPr="004C1D5D">
      <w:r w:rsidRPr="004C1D5D">
        <w:t>POUKA O PRAVNOM LIJEKU:</w:t>
      </w:r>
    </w:p>
    <w:p w:rsidRDefault="00186C01" w:rsidP="00FF5A30" w:rsidR="00186C01" w:rsidRPr="004C1D5D">
      <w:pPr>
        <w:jc w:val="both"/>
      </w:pPr>
      <w:r w:rsidRPr="004C1D5D">
        <w:t xml:space="preserve">Protiv ovog rješenja nezadovoljna stranka može izjaviti žalbu u roku od osam dana od dana primitka rješenja. Žalba se ulaže u tri istovjetna primjerka putem ovog suda, a o žalbi odlučuje Visoki trgovački sud RH. </w:t>
      </w:r>
    </w:p>
    <w:p w:rsidRDefault="00FF5A30" w:rsidP="00FF5A30" w:rsidR="00FF5A30" w:rsidRPr="004C1D5D">
      <w:pPr>
        <w:jc w:val="both"/>
      </w:pPr>
    </w:p>
    <w:p w:rsidRDefault="00ED1B30" w:rsidP="00FF5A30" w:rsidR="00ED1B30" w:rsidRPr="004C1D5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854636" w:rsidP="00FF5A30" w:rsidR="00854636" w:rsidRPr="004C1D5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50B59" w:rsidP="00111BF6" w:rsidR="00D50B5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D50B59" w:rsidP="00111BF6" w:rsidR="00D50B5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54636" w:rsidP="00D50B59" w:rsidR="00854636" w:rsidRPr="004C1D5D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sectPr w:rsidR="00854636" w:rsidRPr="004C1D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EA3D4C"/>
    <w:multiLevelType w:val="hybridMultilevel"/>
    <w:tmpl w:val="942007F6"/>
    <w:lvl w:tplc="11125B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205BCC"/>
    <w:multiLevelType w:val="hybridMultilevel"/>
    <w:tmpl w:val="7D20CF4A"/>
    <w:lvl w:tplc="66A8A496" w:ilvl="0">
      <w:start w:val="1"/>
      <w:numFmt w:val="upperRoman"/>
      <w:lvlText w:val="%1."/>
      <w:lvlJc w:val="left"/>
      <w:pPr>
        <w:ind w:hanging="930" w:left="163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F373746"/>
    <w:multiLevelType w:val="hybridMultilevel"/>
    <w:tmpl w:val="CBD2B69C"/>
    <w:lvl w:tplc="E3FE4D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5EA"/>
    <w:rsid w:val="00125CF3"/>
    <w:rsid w:val="00186C01"/>
    <w:rsid w:val="00220C6B"/>
    <w:rsid w:val="0022106F"/>
    <w:rsid w:val="002D4235"/>
    <w:rsid w:val="004130A1"/>
    <w:rsid w:val="004935ED"/>
    <w:rsid w:val="004945EA"/>
    <w:rsid w:val="004C1D5D"/>
    <w:rsid w:val="007B2EF2"/>
    <w:rsid w:val="00854636"/>
    <w:rsid w:val="00B17809"/>
    <w:rsid w:val="00BB2AB1"/>
    <w:rsid w:val="00D50B59"/>
    <w:rsid w:val="00ED1B30"/>
    <w:rsid w:val="00F72065"/>
    <w:rsid w:val="00FF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6C0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6C01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186C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5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5ED"/>
    <w:rPr>
      <w:rFonts w:cs="Tahoma" w:eastAsia="Times New Roman" w:hAnsi="Tahoma" w:ascii="Tahoma"/>
      <w:sz w:val="16"/>
      <w:szCs w:val="16"/>
      <w:lang w:eastAsia="hr-HR"/>
    </w:rPr>
  </w:style>
  <w:style w:customStyle="true" w:styleId="PozadinaSvijetloZelena" w:type="character">
    <w:name w:val="Pozadina_SvijetloZelena"/>
    <w:basedOn w:val="Zadanifontodlomka"/>
    <w:rsid w:val="00FF5A30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A30"/>
    <w:rPr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0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B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B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6C0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6C01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186C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5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5ED"/>
    <w:rPr>
      <w:rFonts w:ascii="Tahoma" w:cs="Tahoma" w:eastAsia="Times New Roman" w:hAnsi="Tahoma"/>
      <w:sz w:val="16"/>
      <w:szCs w:val="16"/>
      <w:lang w:eastAsia="hr-HR"/>
    </w:rPr>
  </w:style>
  <w:style w:customStyle="1" w:styleId="PozadinaSvijetloZelena" w:type="character">
    <w:name w:val="Pozadina_SvijetloZelena"/>
    <w:basedOn w:val="Zadanifontodlomka"/>
    <w:rsid w:val="00FF5A30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rsid w:val="00FF5A30"/>
    <w:rPr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0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B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B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4550</izvorni_sadrzaj>
    <derivirana_varijabla naziv="DomainObject.Predmet.Broj_1">4550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St-4550/2015</izvorni_sadrzaj>
    <derivirana_varijabla naziv="DomainObject.Predmet.OznakaBroj_1">St-4550/2015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DUH IZ VLAŠKE j.d.o.o.</izvorni_sadrzaj>
    <derivirana_varijabla naziv="DomainObject.Predmet.ProtustrankaFormated_1">  DUH IZ VLAŠKE j.d.o.o.</derivirana_varijabla>
  </DomainObject.Predmet.ProtustrankaFormated>
  <DomainObject.Predmet.ProtustrankaFormatedOIB>
    <izvorni_sadrzaj>  DUH IZ VLAŠKE j.d.o.o., OIB 54855937505</izvorni_sadrzaj>
    <derivirana_varijabla naziv="DomainObject.Predmet.ProtustrankaFormatedOIB_1">  DUH IZ VLAŠKE j.d.o.o., OIB 54855937505</derivirana_varijabla>
  </DomainObject.Predmet.ProtustrankaFormatedOIB>
  <DomainObject.Predmet.ProtustrankaFormatedWithAdress>
    <izvorni_sadrzaj> DUH IZ VLAŠKE j.d.o.o., Vlaška 68, 10000 Zagreb</izvorni_sadrzaj>
    <derivirana_varijabla naziv="DomainObject.Predmet.ProtustrankaFormatedWithAdress_1"> DUH IZ VLAŠKE j.d.o.o., Vlaška 68, 10000 Zagreb</derivirana_varijabla>
  </DomainObject.Predmet.ProtustrankaFormatedWithAdress>
  <DomainObject.Predmet.ProtustrankaFormatedWithAdressOIB>
    <izvorni_sadrzaj> DUH IZ VLAŠKE j.d.o.o., OIB 54855937505, Vlaška 68, 10000 Zagreb</izvorni_sadrzaj>
    <derivirana_varijabla naziv="DomainObject.Predmet.ProtustrankaFormatedWithAdressOIB_1"> DUH IZ VLAŠKE j.d.o.o., OIB 54855937505, Vlaška 68, 10000 Zagreb</derivirana_varijabla>
  </DomainObject.Predmet.ProtustrankaFormatedWithAdressOIB>
  <DomainObject.Predmet.ProtustrankaWithAdress>
    <izvorni_sadrzaj>DUH IZ VLAŠKE j.d.o.o. Vlaška 68, 10000 Zagreb</izvorni_sadrzaj>
    <derivirana_varijabla naziv="DomainObject.Predmet.ProtustrankaWithAdress_1">DUH IZ VLAŠKE j.d.o.o. Vlaška 68, 10000 Zagreb</derivirana_varijabla>
  </DomainObject.Predmet.ProtustrankaWithAdress>
  <DomainObject.Predmet.ProtustrankaWithAdressOIB>
    <izvorni_sadrzaj>DUH IZ VLAŠKE j.d.o.o., OIB 54855937505, Vlaška 68, 10000 Zagreb</izvorni_sadrzaj>
    <derivirana_varijabla naziv="DomainObject.Predmet.ProtustrankaWithAdressOIB_1">DUH IZ VLAŠKE j.d.o.o., OIB 54855937505, Vlaška 68, 10000 Zagreb</derivirana_varijabla>
  </DomainObject.Predmet.ProtustrankaWithAdressOIB>
  <DomainObject.Predmet.ProtustrankaNazivFormated>
    <izvorni_sadrzaj>DUH IZ VLAŠKE j.d.o.o.</izvorni_sadrzaj>
    <derivirana_varijabla naziv="DomainObject.Predmet.ProtustrankaNazivFormated_1">DUH IZ VLAŠKE j.d.o.o.</derivirana_varijabla>
  </DomainObject.Predmet.ProtustrankaNazivFormated>
  <DomainObject.Predmet.ProtustrankaNazivFormatedOIB>
    <izvorni_sadrzaj>DUH IZ VLAŠKE j.d.o.o., OIB 54855937505</izvorni_sadrzaj>
    <derivirana_varijabla naziv="DomainObject.Predmet.ProtustrankaNazivFormatedOIB_1">DUH IZ VLAŠKE j.d.o.o., OIB 54855937505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DUH IZ VLAŠKE j.d.o.o.</item>
    </izvorni_sadrzaj>
    <derivirana_varijabla naziv="DomainObject.Predmet.ProtuStrankaListFormated_1">
      <item>DUH IZ VLAŠKE j.d.o.o.</item>
    </derivirana_varijabla>
  </DomainObject.Predmet.ProtuStrankaListFormated>
  <DomainObject.Predmet.ProtuStrankaListFormatedOIB>
    <izvorni_sadrzaj>
      <item>DUH IZ VLAŠKE j.d.o.o., OIB 54855937505</item>
    </izvorni_sadrzaj>
    <derivirana_varijabla naziv="DomainObject.Predmet.ProtuStrankaListFormatedOIB_1">
      <item>DUH IZ VLAŠKE j.d.o.o., OIB 54855937505</item>
    </derivirana_varijabla>
  </DomainObject.Predmet.ProtuStrankaListFormatedOIB>
  <DomainObject.Predmet.ProtuStrankaListFormatedWithAdress>
    <izvorni_sadrzaj>
      <item>DUH IZ VLAŠKE j.d.o.o., Vlaška 68, 10000 Zagreb</item>
    </izvorni_sadrzaj>
    <derivirana_varijabla naziv="DomainObject.Predmet.ProtuStrankaListFormatedWithAdress_1">
      <item>DUH IZ VLAŠKE j.d.o.o., Vlaška 68, 10000 Zagreb</item>
    </derivirana_varijabla>
  </DomainObject.Predmet.ProtuStrankaListFormatedWithAdress>
  <DomainObject.Predmet.ProtuStrankaListFormatedWithAdressOIB>
    <izvorni_sadrzaj>
      <item>DUH IZ VLAŠKE j.d.o.o., OIB 54855937505, Vlaška 68, 10000 Zagreb</item>
    </izvorni_sadrzaj>
    <derivirana_varijabla naziv="DomainObject.Predmet.ProtuStrankaListFormatedWithAdressOIB_1">
      <item>DUH IZ VLAŠKE j.d.o.o., OIB 54855937505, Vlaška 68, 10000 Zagreb</item>
    </derivirana_varijabla>
  </DomainObject.Predmet.ProtuStrankaListFormatedWithAdressOIB>
  <DomainObject.Predmet.ProtuStrankaListNazivFormated>
    <izvorni_sadrzaj>
      <item>DUH IZ VLAŠKE j.d.o.o.</item>
    </izvorni_sadrzaj>
    <derivirana_varijabla naziv="DomainObject.Predmet.ProtuStrankaListNazivFormated_1">
      <item>DUH IZ VLAŠKE j.d.o.o.</item>
    </derivirana_varijabla>
  </DomainObject.Predmet.ProtuStrankaListNazivFormated>
  <DomainObject.Predmet.ProtuStrankaListNazivFormatedOIB>
    <izvorni_sadrzaj>
      <item>DUH IZ VLAŠKE j.d.o.o., OIB 54855937505</item>
    </izvorni_sadrzaj>
    <derivirana_varijabla naziv="DomainObject.Predmet.ProtuStrankaListNazivFormatedOIB_1">
      <item>DUH IZ VLAŠKE j.d.o.o., OIB 54855937505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DUH IZ VLAŠKE j.d.o.o.</izvorni_sadrzaj>
    <derivirana_varijabla naziv="DomainObject.Predmet.ProtustrankaIDrugi_1">DUH IZ VLAŠKE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DUH IZ VLAŠKE j.d.o.o., OIB 54855937505, Vlaška 68, 10000 Zagreb</izvorni_sadrzaj>
    <derivirana_varijabla naziv="DomainObject.Predmet.ProtustrankaIDrugiAdressOIB_1">DUH IZ VLAŠKE j.d.o.o., OIB 54855937505,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DUH IZ VLAŠKE j.d.o.o.</item>
    </izvorni_sadrzaj>
    <derivirana_varijabla naziv="DomainObject.Predmet.SudioniciListNaziv_1">
      <item>FINA Regionalni centar Zagreb</item>
      <item>DUH IZ VLAŠKE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DUH IZ VLAŠKE j.d.o.o., OIB 54855937505, Vlaška 68,10000 Zagreb</item>
    </izvorni_sadrzaj>
    <derivirana_varijabla naziv="DomainObject.Predmet.SudioniciListAdressOIB_1">
      <item>FINA Regionalni centar Zagreb, OIB 85821130368, Trg svibanjskih žrtava 1995. 1,10000 Zagreb</item>
      <item>DUH IZ VLAŠKE j.d.o.o., OIB 54855937505, Vlaška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54855937505</item>
    </izvorni_sadrzaj>
    <derivirana_varijabla naziv="DomainObject.Predmet.SudioniciListNazivOIB_1">
      <item>, OIB 85821130368</item>
      <item>, OIB 54855937505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1050</properties:Characters>
  <properties:Lines>42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2016-05-06T09:26:00Z</dcterms:created>
  <dc:creator>Tamara Hržić</dc:creator>
  <cp:lastModifiedBy>Tamara Hržić</cp:lastModifiedBy>
  <cp:lastPrinted>2016-05-09T08:42:00Z</cp:lastPrinted>
  <dcterms:modified xmlns:xsi="http://www.w3.org/2001/XMLSchema-instance" xsi:type="dcterms:W3CDTF">2016-05-09T08:42:00Z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