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5cc7a" w14:paraId="cd5cc7a" w:rsidRDefault="00411B08" w:rsidP="00671A4A" w:rsidR="00866025" w:rsidRPr="001B3BEC">
      <w:pPr>
        <w15:collapsed w:val="false"/>
        <w:rPr>
          <w:bCs/>
        </w:rPr>
      </w:pPr>
      <w:bookmarkStart w:name="_GoBack" w:id="0"/>
      <w:bookmarkEnd w:id="0"/>
      <w:r w:rsidRPr="001B3BEC">
        <w:rPr>
          <w:bCs/>
        </w:rPr>
        <w:t xml:space="preserve">         </w:t>
      </w:r>
      <w:r w:rsidR="007B1459" w:rsidRPr="001B3BEC">
        <w:rPr>
          <w:bCs/>
        </w:rPr>
        <w:t xml:space="preserve">  </w:t>
      </w:r>
      <w:r w:rsidRPr="001B3BEC">
        <w:rPr>
          <w:bCs/>
        </w:rPr>
        <w:t xml:space="preserve">    </w:t>
      </w:r>
      <w:r w:rsidR="00176C69" w:rsidRPr="001B3BEC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6025" w:rsidP="00671A4A" w:rsidR="00866025" w:rsidRPr="001B3BEC">
      <w:pPr>
        <w:rPr>
          <w:bCs/>
        </w:rPr>
      </w:pPr>
    </w:p>
    <w:p w:rsidRDefault="00671A4A" w:rsidP="00671A4A" w:rsidR="00671A4A" w:rsidRPr="001B3BEC">
      <w:pPr>
        <w:ind w:hanging="720" w:left="360"/>
      </w:pPr>
      <w:r w:rsidRPr="001B3BEC">
        <w:t xml:space="preserve">     </w:t>
      </w:r>
      <w:r w:rsidR="00C540FD" w:rsidRPr="001B3BEC">
        <w:t xml:space="preserve">   </w:t>
      </w:r>
      <w:r w:rsidRPr="001B3BEC">
        <w:t>REPUBLIKA HRVATSKA</w:t>
      </w:r>
    </w:p>
    <w:p w:rsidRDefault="00671A4A" w:rsidP="006C58C9" w:rsidR="00FE4F6A" w:rsidRPr="001B3BEC">
      <w:pPr>
        <w:ind w:hanging="720" w:left="360"/>
      </w:pPr>
      <w:r w:rsidRPr="001B3BEC">
        <w:t xml:space="preserve">     TRGOVAČKI SUD U OSIJEKU</w:t>
      </w:r>
    </w:p>
    <w:p w:rsidRDefault="007524FD" w:rsidP="00BD2792" w:rsidR="007524FD" w:rsidRPr="001B3BEC"/>
    <w:p w:rsidRDefault="00866025" w:rsidP="00BD2792" w:rsidR="00866025" w:rsidRPr="001B3BEC"/>
    <w:p w:rsidRDefault="00162A33" w:rsidP="00440F91" w:rsidR="004C73D7" w:rsidRPr="001B3BEC">
      <w:pPr>
        <w:jc w:val="center"/>
      </w:pPr>
      <w:r w:rsidRPr="001B3BEC">
        <w:t>R</w:t>
      </w:r>
      <w:r w:rsidR="00885A5D" w:rsidRPr="001B3BEC">
        <w:t xml:space="preserve"> </w:t>
      </w:r>
      <w:r w:rsidRPr="001B3BEC">
        <w:t>E</w:t>
      </w:r>
      <w:r w:rsidR="00885A5D" w:rsidRPr="001B3BEC">
        <w:t xml:space="preserve"> </w:t>
      </w:r>
      <w:r w:rsidRPr="001B3BEC">
        <w:t>P</w:t>
      </w:r>
      <w:r w:rsidR="00885A5D" w:rsidRPr="001B3BEC">
        <w:t xml:space="preserve"> </w:t>
      </w:r>
      <w:r w:rsidRPr="001B3BEC">
        <w:t>U</w:t>
      </w:r>
      <w:r w:rsidR="00885A5D" w:rsidRPr="001B3BEC">
        <w:t xml:space="preserve"> </w:t>
      </w:r>
      <w:r w:rsidRPr="001B3BEC">
        <w:t>B</w:t>
      </w:r>
      <w:r w:rsidR="00885A5D" w:rsidRPr="001B3BEC">
        <w:t xml:space="preserve"> </w:t>
      </w:r>
      <w:r w:rsidRPr="001B3BEC">
        <w:t>L</w:t>
      </w:r>
      <w:r w:rsidR="00885A5D" w:rsidRPr="001B3BEC">
        <w:t xml:space="preserve"> </w:t>
      </w:r>
      <w:r w:rsidRPr="001B3BEC">
        <w:t>I</w:t>
      </w:r>
      <w:r w:rsidR="00885A5D" w:rsidRPr="001B3BEC">
        <w:t xml:space="preserve"> </w:t>
      </w:r>
      <w:r w:rsidRPr="001B3BEC">
        <w:t>K</w:t>
      </w:r>
      <w:r w:rsidR="00885A5D" w:rsidRPr="001B3BEC">
        <w:t xml:space="preserve"> </w:t>
      </w:r>
      <w:r w:rsidRPr="001B3BEC">
        <w:t xml:space="preserve">A </w:t>
      </w:r>
      <w:r w:rsidR="00885A5D" w:rsidRPr="001B3BEC">
        <w:t xml:space="preserve">  </w:t>
      </w:r>
      <w:r w:rsidRPr="001B3BEC">
        <w:t>H</w:t>
      </w:r>
      <w:r w:rsidR="00885A5D" w:rsidRPr="001B3BEC">
        <w:t xml:space="preserve"> </w:t>
      </w:r>
      <w:r w:rsidRPr="001B3BEC">
        <w:t>R</w:t>
      </w:r>
      <w:r w:rsidR="00885A5D" w:rsidRPr="001B3BEC">
        <w:t xml:space="preserve"> </w:t>
      </w:r>
      <w:r w:rsidRPr="001B3BEC">
        <w:t>V</w:t>
      </w:r>
      <w:r w:rsidR="00885A5D" w:rsidRPr="001B3BEC">
        <w:t xml:space="preserve"> </w:t>
      </w:r>
      <w:r w:rsidRPr="001B3BEC">
        <w:t>A</w:t>
      </w:r>
      <w:r w:rsidR="00885A5D" w:rsidRPr="001B3BEC">
        <w:t xml:space="preserve"> </w:t>
      </w:r>
      <w:r w:rsidRPr="001B3BEC">
        <w:t>T</w:t>
      </w:r>
      <w:r w:rsidR="00885A5D" w:rsidRPr="001B3BEC">
        <w:t xml:space="preserve"> </w:t>
      </w:r>
      <w:r w:rsidRPr="001B3BEC">
        <w:t>S</w:t>
      </w:r>
      <w:r w:rsidR="00885A5D" w:rsidRPr="001B3BEC">
        <w:t xml:space="preserve"> </w:t>
      </w:r>
      <w:r w:rsidRPr="001B3BEC">
        <w:t>K</w:t>
      </w:r>
      <w:r w:rsidR="00885A5D" w:rsidRPr="001B3BEC">
        <w:t xml:space="preserve"> </w:t>
      </w:r>
      <w:r w:rsidRPr="001B3BEC">
        <w:t>A</w:t>
      </w:r>
    </w:p>
    <w:p w:rsidRDefault="00162A33" w:rsidP="00117D70" w:rsidR="00FE4F6A" w:rsidRPr="001B3BEC">
      <w:pPr>
        <w:jc w:val="center"/>
      </w:pPr>
      <w:r w:rsidRPr="001B3BEC">
        <w:t>R J E Š E N J E</w:t>
      </w:r>
    </w:p>
    <w:p w:rsidRDefault="007524FD" w:rsidP="00C86FCC" w:rsidR="007524FD" w:rsidRPr="001B3BEC">
      <w:pPr>
        <w:pStyle w:val="Tijeloteksta"/>
        <w:rPr>
          <w:sz w:val="24"/>
        </w:rPr>
      </w:pPr>
    </w:p>
    <w:p w:rsidRDefault="00866025" w:rsidP="00C86FCC" w:rsidR="00866025">
      <w:pPr>
        <w:pStyle w:val="Tijeloteksta"/>
        <w:rPr>
          <w:sz w:val="24"/>
        </w:rPr>
      </w:pPr>
    </w:p>
    <w:p w:rsidRDefault="001B3BEC" w:rsidP="00C86FCC" w:rsidR="001B3BEC" w:rsidRPr="001B3BEC">
      <w:pPr>
        <w:pStyle w:val="Tijeloteksta"/>
        <w:rPr>
          <w:sz w:val="24"/>
        </w:rPr>
      </w:pPr>
    </w:p>
    <w:p w:rsidRDefault="00BD7D75" w:rsidP="00BD7D75" w:rsidR="00BD7D75" w:rsidRPr="001B3BEC">
      <w:pPr>
        <w:ind w:firstLine="708"/>
        <w:jc w:val="both"/>
      </w:pPr>
      <w:r w:rsidRPr="001B3BEC">
        <w:rPr>
          <w:color w:val="000000"/>
        </w:rPr>
        <w:t xml:space="preserve">Trgovački sud u Osijeku, </w:t>
      </w:r>
      <w:r w:rsidRPr="001B3BEC">
        <w:t>po stečajnom sucu mr. sc. Borisu Vukoviću</w:t>
      </w:r>
      <w:r w:rsidRPr="001B3BEC">
        <w:rPr>
          <w:color w:val="000000"/>
        </w:rPr>
        <w:t xml:space="preserve">, povodom prijedloga </w:t>
      </w:r>
      <w:r w:rsidRPr="001B3BEC">
        <w:t xml:space="preserve">FINANCIJSKE AGENCIJE Regionalni centar Zagreb, Podružnica Zagreb, Trg svibanjskih žrtava 1995. br. 1, Zagreb , OIB: 85821130368 za otvaranje stečajnog postupka nad dužnikom AIKIDO DRUŠTVO "ZAGREB", Koturaška cesta 1, Zagreb, Registarski broj: 21000599, OIB: 54242403154, </w:t>
      </w:r>
      <w:r w:rsidR="001B3BEC">
        <w:t xml:space="preserve">kojeg zastupa punomoćnica Kristina </w:t>
      </w:r>
      <w:proofErr w:type="spellStart"/>
      <w:r w:rsidR="001B3BEC">
        <w:t>Mudrovčić</w:t>
      </w:r>
      <w:proofErr w:type="spellEnd"/>
      <w:r w:rsidR="001B3BEC">
        <w:t xml:space="preserve">, odvjetnica u Zagrebu, Kneza Trpimira 31, </w:t>
      </w:r>
      <w:r w:rsidRPr="001B3BEC">
        <w:t>dana 10. rujna 2018. godine</w:t>
      </w:r>
    </w:p>
    <w:p w:rsidRDefault="007524FD" w:rsidP="0086028C" w:rsidR="007524FD" w:rsidRPr="001B3BEC"/>
    <w:p w:rsidRDefault="00866025" w:rsidP="0086028C" w:rsidR="00866025"/>
    <w:p w:rsidRDefault="001B3BEC" w:rsidP="0086028C" w:rsidR="001B3BEC" w:rsidRPr="001B3BEC"/>
    <w:p w:rsidRDefault="00C51B2A" w:rsidP="00F82EFB" w:rsidR="003C69BA" w:rsidRPr="001B3BEC">
      <w:pPr>
        <w:jc w:val="center"/>
      </w:pPr>
      <w:r w:rsidRPr="001B3BEC">
        <w:t>r i j e š i o  j e</w:t>
      </w:r>
    </w:p>
    <w:p w:rsidRDefault="007524FD" w:rsidP="00C51B2A" w:rsidR="007524FD">
      <w:pPr>
        <w:jc w:val="both"/>
      </w:pPr>
    </w:p>
    <w:p w:rsidRDefault="001B3BEC" w:rsidP="00C51B2A" w:rsidR="001B3BEC" w:rsidRPr="001B3BEC">
      <w:pPr>
        <w:jc w:val="both"/>
      </w:pPr>
    </w:p>
    <w:p w:rsidRDefault="00866025" w:rsidP="00C51B2A" w:rsidR="00866025" w:rsidRPr="001B3BEC">
      <w:pPr>
        <w:jc w:val="both"/>
      </w:pPr>
    </w:p>
    <w:p w:rsidRDefault="00C51B2A" w:rsidP="00C51B2A" w:rsidR="00C51B2A" w:rsidRPr="001B3BEC">
      <w:pPr>
        <w:pStyle w:val="Tijeloteksta"/>
        <w:ind w:hanging="720" w:left="720"/>
        <w:rPr>
          <w:sz w:val="24"/>
        </w:rPr>
      </w:pPr>
      <w:r w:rsidRPr="001B3BEC">
        <w:rPr>
          <w:sz w:val="24"/>
        </w:rPr>
        <w:t>I.</w:t>
      </w:r>
      <w:r w:rsidRPr="001B3BEC">
        <w:rPr>
          <w:sz w:val="24"/>
        </w:rPr>
        <w:tab/>
        <w:t xml:space="preserve">Nalaže se </w:t>
      </w:r>
      <w:r w:rsidR="007158CB" w:rsidRPr="001B3BEC">
        <w:rPr>
          <w:sz w:val="24"/>
        </w:rPr>
        <w:t>dužniku AIKIDO DRUŠTVO "ZAGREB", Koturaška cesta 1, Zagreb, Registarski broj: 21000599, OIB: 54242403154</w:t>
      </w:r>
      <w:r w:rsidR="00EB3AD8" w:rsidRPr="001B3BEC">
        <w:rPr>
          <w:sz w:val="24"/>
        </w:rPr>
        <w:t xml:space="preserve"> </w:t>
      </w:r>
      <w:r w:rsidRPr="001B3BEC">
        <w:rPr>
          <w:sz w:val="24"/>
        </w:rPr>
        <w:t>da u roku od 8 (osam) dana od dana primitka ovog rješenja uplati:</w:t>
      </w:r>
    </w:p>
    <w:p w:rsidRDefault="00C51B2A" w:rsidP="00C51B2A" w:rsidR="00C51B2A" w:rsidRPr="001B3BEC">
      <w:pPr>
        <w:pStyle w:val="Tijeloteksta"/>
        <w:ind w:hanging="720" w:left="720"/>
        <w:rPr>
          <w:sz w:val="24"/>
        </w:rPr>
      </w:pPr>
    </w:p>
    <w:p w:rsidRDefault="00C51B2A" w:rsidP="007158CB" w:rsidR="00C51B2A" w:rsidRPr="001B3BEC">
      <w:pPr>
        <w:pStyle w:val="Tijeloteksta"/>
        <w:numPr>
          <w:ilvl w:val="0"/>
          <w:numId w:val="10"/>
        </w:numPr>
        <w:rPr>
          <w:sz w:val="24"/>
        </w:rPr>
      </w:pPr>
      <w:r w:rsidRPr="001B3BEC">
        <w:rPr>
          <w:sz w:val="24"/>
        </w:rPr>
        <w:t xml:space="preserve">iznos predujma koji čini jednokratna nagrada privremenom stečajnom upravitelju u iznosu od </w:t>
      </w:r>
      <w:r w:rsidR="0086028C" w:rsidRPr="001B3BEC">
        <w:rPr>
          <w:sz w:val="24"/>
        </w:rPr>
        <w:t>3.500,</w:t>
      </w:r>
      <w:r w:rsidRPr="001B3BEC">
        <w:rPr>
          <w:sz w:val="24"/>
        </w:rPr>
        <w:t xml:space="preserve">00 kn </w:t>
      </w:r>
      <w:r w:rsidR="00401F9B" w:rsidRPr="001B3BEC">
        <w:rPr>
          <w:sz w:val="24"/>
        </w:rPr>
        <w:t>(</w:t>
      </w:r>
      <w:proofErr w:type="spellStart"/>
      <w:r w:rsidR="0086028C" w:rsidRPr="001B3BEC">
        <w:rPr>
          <w:sz w:val="24"/>
        </w:rPr>
        <w:t>tritisućepetstotinakuna</w:t>
      </w:r>
      <w:proofErr w:type="spellEnd"/>
      <w:r w:rsidR="00401F9B" w:rsidRPr="001B3BEC">
        <w:rPr>
          <w:sz w:val="24"/>
        </w:rPr>
        <w:t xml:space="preserve">) </w:t>
      </w:r>
      <w:r w:rsidR="00931A42" w:rsidRPr="001B3BEC">
        <w:rPr>
          <w:sz w:val="24"/>
        </w:rPr>
        <w:t>na žiro račun Trgovačkog suda u Osijeku broj HR31 2390 0011 3000 0020 0 s pozivom na  broj HR05 272</w:t>
      </w:r>
      <w:r w:rsidR="007158CB" w:rsidRPr="001B3BEC">
        <w:rPr>
          <w:sz w:val="24"/>
        </w:rPr>
        <w:t>-</w:t>
      </w:r>
      <w:r w:rsidR="00FD52B4">
        <w:rPr>
          <w:sz w:val="24"/>
        </w:rPr>
        <w:t>1300</w:t>
      </w:r>
      <w:r w:rsidR="007158CB" w:rsidRPr="001B3BEC">
        <w:rPr>
          <w:sz w:val="24"/>
        </w:rPr>
        <w:t>-17</w:t>
      </w:r>
      <w:r w:rsidRPr="001B3BEC">
        <w:rPr>
          <w:sz w:val="24"/>
        </w:rPr>
        <w:t>, te po izvršen</w:t>
      </w:r>
      <w:r w:rsidR="007158CB" w:rsidRPr="001B3BEC">
        <w:rPr>
          <w:sz w:val="24"/>
        </w:rPr>
        <w:t>oj</w:t>
      </w:r>
      <w:r w:rsidRPr="001B3BEC">
        <w:rPr>
          <w:sz w:val="24"/>
        </w:rPr>
        <w:t xml:space="preserve"> uplat</w:t>
      </w:r>
      <w:r w:rsidR="007158CB" w:rsidRPr="001B3BEC">
        <w:rPr>
          <w:sz w:val="24"/>
        </w:rPr>
        <w:t>i dostavi dokaz</w:t>
      </w:r>
      <w:r w:rsidRPr="001B3BEC">
        <w:rPr>
          <w:sz w:val="24"/>
        </w:rPr>
        <w:t xml:space="preserve"> u spis. </w:t>
      </w:r>
    </w:p>
    <w:p w:rsidRDefault="00C51B2A" w:rsidP="00C51B2A" w:rsidR="00C51B2A" w:rsidRPr="001B3BEC">
      <w:pPr>
        <w:pStyle w:val="Tijeloteksta"/>
        <w:rPr>
          <w:sz w:val="24"/>
        </w:rPr>
      </w:pPr>
    </w:p>
    <w:p w:rsidRDefault="00C51B2A" w:rsidP="00C51B2A" w:rsidR="00C51B2A" w:rsidRPr="001B3BEC">
      <w:pPr>
        <w:ind w:hanging="720" w:left="720"/>
        <w:jc w:val="both"/>
      </w:pPr>
      <w:r w:rsidRPr="001B3BEC">
        <w:t xml:space="preserve">II. </w:t>
      </w:r>
      <w:r w:rsidRPr="001B3BEC">
        <w:tab/>
        <w:t xml:space="preserve">Ukoliko </w:t>
      </w:r>
      <w:r w:rsidR="007158CB" w:rsidRPr="001B3BEC">
        <w:t>dužnik AIKIDO DRUŠTVO "ZAGREB", Koturaška cesta 1, Zagreb, Registarski broj: 21000599, OIB: 54242403154</w:t>
      </w:r>
      <w:r w:rsidRPr="001B3BEC">
        <w:t xml:space="preserve"> ne plati zatražen</w:t>
      </w:r>
      <w:r w:rsidR="007158CB" w:rsidRPr="001B3BEC">
        <w:t>i</w:t>
      </w:r>
      <w:r w:rsidRPr="001B3BEC">
        <w:t xml:space="preserve"> izno</w:t>
      </w:r>
      <w:r w:rsidR="007158CB" w:rsidRPr="001B3BEC">
        <w:t>s</w:t>
      </w:r>
      <w:r w:rsidR="00411B62" w:rsidRPr="001B3BEC">
        <w:t xml:space="preserve"> predujma ili o plaćanju bez </w:t>
      </w:r>
      <w:r w:rsidRPr="001B3BEC">
        <w:t xml:space="preserve">odgode ne obavijesti sud, radi naplate predujma iz točke I. ovog rješenja određuje se ovrha na </w:t>
      </w:r>
      <w:r w:rsidR="00C161E7" w:rsidRPr="001B3BEC">
        <w:t>njegovim</w:t>
      </w:r>
      <w:r w:rsidRPr="001B3BEC">
        <w:t xml:space="preserve"> novčanim sredstvima po računima i oročenim novčanim sredstvima kod poslovnih banaka sa sjedištem u Republici Hrvatskoj.</w:t>
      </w:r>
    </w:p>
    <w:p w:rsidRDefault="003C69BA" w:rsidP="00D155D3" w:rsidR="003C69BA" w:rsidRPr="001B3BEC">
      <w:pPr>
        <w:jc w:val="both"/>
      </w:pPr>
    </w:p>
    <w:p w:rsidRDefault="00C51B2A" w:rsidP="00C51B2A" w:rsidR="00C51B2A" w:rsidRPr="001B3BEC">
      <w:pPr>
        <w:ind w:left="1320"/>
        <w:jc w:val="both"/>
      </w:pPr>
      <w:r w:rsidRPr="001B3BEC">
        <w:t>a) Poziva se FINA da izda nalog za izvršenje osnove za plaćanje sukladno članku 9. Zakona o provedbi ovrhe na novčanim sredstvima.</w:t>
      </w:r>
    </w:p>
    <w:p w:rsidRDefault="00A77A0F" w:rsidP="00C51B2A" w:rsidR="00C51B2A" w:rsidRPr="001B3BEC">
      <w:pPr>
        <w:ind w:left="1320"/>
        <w:jc w:val="both"/>
      </w:pPr>
      <w:r w:rsidRPr="001B3BEC">
        <w:t xml:space="preserve">b) </w:t>
      </w:r>
      <w:r w:rsidR="00C51B2A" w:rsidRPr="001B3BEC">
        <w:t xml:space="preserve">Nalaže se FINI da novčani iznos od </w:t>
      </w:r>
      <w:r w:rsidR="007158CB" w:rsidRPr="001B3BEC">
        <w:t>3</w:t>
      </w:r>
      <w:r w:rsidR="008509C9" w:rsidRPr="001B3BEC">
        <w:t>.500,00</w:t>
      </w:r>
      <w:r w:rsidR="00C51B2A" w:rsidRPr="001B3BEC">
        <w:t xml:space="preserve"> kn,  </w:t>
      </w:r>
      <w:r w:rsidR="00401F9B" w:rsidRPr="001B3BEC">
        <w:t>(</w:t>
      </w:r>
      <w:proofErr w:type="spellStart"/>
      <w:r w:rsidR="007158CB" w:rsidRPr="001B3BEC">
        <w:t>tri</w:t>
      </w:r>
      <w:r w:rsidR="008509C9" w:rsidRPr="001B3BEC">
        <w:t>tisućepetstotinakuna</w:t>
      </w:r>
      <w:proofErr w:type="spellEnd"/>
      <w:r w:rsidR="00401F9B" w:rsidRPr="001B3BEC">
        <w:t xml:space="preserve">) </w:t>
      </w:r>
      <w:r w:rsidR="00C51B2A" w:rsidRPr="001B3BEC">
        <w:t>za koji je određena ovrha, zaplijeni i prenese na žiro račun Trgovačkog suda u Osijeku i to:</w:t>
      </w:r>
    </w:p>
    <w:p w:rsidRDefault="00C51B2A" w:rsidP="00BC5251" w:rsidR="00C51B2A" w:rsidRPr="001B3BEC">
      <w:pPr>
        <w:ind w:left="1320"/>
        <w:jc w:val="both"/>
      </w:pPr>
      <w:r w:rsidRPr="001B3BEC">
        <w:lastRenderedPageBreak/>
        <w:t xml:space="preserve">1. Iznos od </w:t>
      </w:r>
      <w:r w:rsidR="00A77A0F" w:rsidRPr="001B3BEC">
        <w:t>3.</w:t>
      </w:r>
      <w:r w:rsidR="005A7448" w:rsidRPr="001B3BEC">
        <w:t>500</w:t>
      </w:r>
      <w:r w:rsidR="00A77A0F" w:rsidRPr="001B3BEC">
        <w:t>,00 kn (</w:t>
      </w:r>
      <w:proofErr w:type="spellStart"/>
      <w:r w:rsidR="005A7448" w:rsidRPr="001B3BEC">
        <w:t>tritisućepetstotinakuna</w:t>
      </w:r>
      <w:proofErr w:type="spellEnd"/>
      <w:r w:rsidR="002B5B83" w:rsidRPr="001B3BEC">
        <w:t>)</w:t>
      </w:r>
      <w:r w:rsidR="003112F3" w:rsidRPr="001B3BEC">
        <w:t xml:space="preserve"> </w:t>
      </w:r>
      <w:r w:rsidR="001B3BEC" w:rsidRPr="001B3BEC">
        <w:t>na žiro račun Trgovačkog suda u Osijeku broj HR31 2390 0011 3000 0020 0 s pozivom na  broj HR05 272</w:t>
      </w:r>
      <w:r w:rsidR="00BC5251" w:rsidRPr="001B3BEC">
        <w:t>-</w:t>
      </w:r>
      <w:r w:rsidR="00FD52B4">
        <w:t>1300</w:t>
      </w:r>
      <w:r w:rsidR="00BC5251" w:rsidRPr="001B3BEC">
        <w:t>-17</w:t>
      </w:r>
      <w:r w:rsidRPr="001B3BEC">
        <w:t xml:space="preserve">, te o tome obavijesti sud. </w:t>
      </w:r>
      <w:r w:rsidR="00A77A0F" w:rsidRPr="001B3BEC">
        <w:t xml:space="preserve"> </w:t>
      </w:r>
    </w:p>
    <w:p w:rsidRDefault="00C51B2A" w:rsidP="00C51B2A" w:rsidR="00C51B2A" w:rsidRPr="001B3BEC">
      <w:pPr>
        <w:ind w:left="1320"/>
        <w:jc w:val="both"/>
      </w:pPr>
    </w:p>
    <w:p w:rsidRDefault="00C51B2A" w:rsidP="00C51B2A" w:rsidR="00C51B2A" w:rsidRPr="001B3BEC">
      <w:pPr>
        <w:ind w:left="1320"/>
        <w:jc w:val="both"/>
      </w:pPr>
      <w:r w:rsidRPr="001B3BEC">
        <w:t xml:space="preserve">c) Zabranjuje se FINI da navedenu tražbinu ispuni </w:t>
      </w:r>
      <w:r w:rsidR="00BC5251" w:rsidRPr="001B3BEC">
        <w:t>dužniku AIKIDO DRUŠTVO "ZAGREB", Koturaška cesta 1, Zagreb, Registarski broj: 21000599, OIB: 54242403154</w:t>
      </w:r>
      <w:r w:rsidRPr="001B3BEC">
        <w:t xml:space="preserve">, te se </w:t>
      </w:r>
      <w:r w:rsidR="00837594" w:rsidRPr="001B3BEC">
        <w:t>istom</w:t>
      </w:r>
      <w:r w:rsidRPr="001B3BEC">
        <w:t xml:space="preserve"> zabranjuje da tu tražbinu naplati ili inače raspolaže njome.</w:t>
      </w:r>
    </w:p>
    <w:p w:rsidRDefault="00C51B2A" w:rsidP="00C51B2A" w:rsidR="00C51B2A" w:rsidRPr="001B3BEC">
      <w:pPr>
        <w:jc w:val="both"/>
      </w:pPr>
    </w:p>
    <w:p w:rsidRDefault="00C51B2A" w:rsidP="00BC5251" w:rsidR="00FE4F6A" w:rsidRPr="001B3BEC">
      <w:pPr>
        <w:ind w:hanging="720" w:left="720"/>
        <w:jc w:val="both"/>
      </w:pPr>
      <w:r w:rsidRPr="001B3BEC">
        <w:t>III.</w:t>
      </w:r>
      <w:r w:rsidRPr="001B3BEC">
        <w:tab/>
        <w:t xml:space="preserve">Ukoliko </w:t>
      </w:r>
      <w:r w:rsidR="00BC5251" w:rsidRPr="001B3BEC">
        <w:t>dužnik AIKIDO DRUŠTVO "ZAGREB", Koturaška cesta 1, Zagreb, Registarski broj: 21000599, OIB: 54242403154</w:t>
      </w:r>
      <w:r w:rsidRPr="001B3BEC">
        <w:t xml:space="preserve">, ne postupi po nalogu suda iz točke I., ovo rješenje će se po pravomoćnosti dostaviti FINI radi provedbe ovrhe iz točke II. izreke rješenja. </w:t>
      </w:r>
      <w:r w:rsidR="008D6F1C" w:rsidRPr="001B3BEC">
        <w:t xml:space="preserve"> </w:t>
      </w:r>
    </w:p>
    <w:p w:rsidRDefault="007524FD" w:rsidP="006C58C9" w:rsidR="007524FD" w:rsidRPr="001B3BEC">
      <w:pPr>
        <w:jc w:val="both"/>
      </w:pPr>
    </w:p>
    <w:p w:rsidRDefault="00866025" w:rsidP="006C58C9" w:rsidR="00866025" w:rsidRPr="001B3BEC">
      <w:pPr>
        <w:jc w:val="both"/>
      </w:pPr>
    </w:p>
    <w:p w:rsidRDefault="00C51B2A" w:rsidP="006C58C9" w:rsidR="007524FD" w:rsidRPr="001B3BEC">
      <w:pPr>
        <w:jc w:val="center"/>
      </w:pPr>
      <w:r w:rsidRPr="001B3BEC">
        <w:t>Obrazloženje</w:t>
      </w:r>
    </w:p>
    <w:p w:rsidRDefault="00866025" w:rsidP="00C51B2A" w:rsidR="00866025" w:rsidRPr="001B3BEC">
      <w:pPr>
        <w:pStyle w:val="Tijeloteksta"/>
        <w:rPr>
          <w:bCs/>
          <w:sz w:val="24"/>
        </w:rPr>
      </w:pPr>
    </w:p>
    <w:p w:rsidRDefault="00866025" w:rsidP="00C51B2A" w:rsidR="00866025" w:rsidRPr="001B3BEC">
      <w:pPr>
        <w:pStyle w:val="Tijeloteksta"/>
        <w:rPr>
          <w:bCs/>
          <w:sz w:val="24"/>
        </w:rPr>
      </w:pPr>
    </w:p>
    <w:p w:rsidRDefault="006849F1" w:rsidP="006849F1" w:rsidR="006849F1">
      <w:pPr>
        <w:ind w:firstLine="720"/>
        <w:jc w:val="both"/>
      </w:pPr>
      <w:r>
        <w:t xml:space="preserve">Budući da je dužnik do završetka prethodnoga postupka postao sposoban za plaćanje sud je skladu s čl. 128. st. 9. SZ-a obustavio postupak, a troškove provedenog postupka koje u skladu s čl. 114. st. 1. SZ-a čini iznos predujma od 3.500,00 kn za nagradu privremenom stečajnom upravitelju dužan je naknaditi dužnik. </w:t>
      </w:r>
    </w:p>
    <w:p w:rsidRDefault="007524FD" w:rsidP="00C51B2A" w:rsidR="007524FD" w:rsidRPr="001B3BEC">
      <w:pPr>
        <w:jc w:val="both"/>
      </w:pPr>
    </w:p>
    <w:p w:rsidRDefault="00C51B2A" w:rsidP="006C58C9" w:rsidR="007524FD" w:rsidRPr="001B3BEC">
      <w:pPr>
        <w:jc w:val="center"/>
      </w:pPr>
      <w:r w:rsidRPr="001B3BEC">
        <w:t xml:space="preserve">U Osijeku </w:t>
      </w:r>
      <w:r w:rsidR="00793664" w:rsidRPr="001B3BEC">
        <w:t>10. rujna</w:t>
      </w:r>
      <w:r w:rsidR="007F15F4" w:rsidRPr="001B3BEC">
        <w:t xml:space="preserve"> 2018.</w:t>
      </w:r>
    </w:p>
    <w:p w:rsidRDefault="00866025" w:rsidP="006C58C9" w:rsidR="00866025" w:rsidRPr="001B3BEC">
      <w:pPr>
        <w:jc w:val="center"/>
      </w:pPr>
    </w:p>
    <w:p w:rsidRDefault="00866025" w:rsidP="006C58C9" w:rsidR="00866025" w:rsidRPr="001B3BEC">
      <w:pPr>
        <w:jc w:val="center"/>
      </w:pPr>
    </w:p>
    <w:p w:rsidRDefault="00C51B2A" w:rsidP="00C51B2A" w:rsidR="00C51B2A" w:rsidRPr="001B3BEC">
      <w:pPr>
        <w:jc w:val="both"/>
      </w:pPr>
      <w:r w:rsidRPr="001B3BEC">
        <w:tab/>
      </w:r>
      <w:r w:rsidRPr="001B3BEC">
        <w:tab/>
      </w:r>
      <w:r w:rsidRPr="001B3BEC">
        <w:tab/>
      </w:r>
      <w:r w:rsidRPr="001B3BEC">
        <w:tab/>
      </w:r>
      <w:r w:rsidRPr="001B3BEC">
        <w:tab/>
      </w:r>
      <w:r w:rsidRPr="001B3BEC">
        <w:tab/>
      </w:r>
      <w:r w:rsidRPr="001B3BEC">
        <w:tab/>
      </w:r>
      <w:r w:rsidRPr="001B3BEC">
        <w:tab/>
      </w:r>
      <w:r w:rsidRPr="001B3BEC">
        <w:tab/>
        <w:t>STEČAJNI SUDAC</w:t>
      </w:r>
    </w:p>
    <w:p w:rsidRDefault="00C51B2A" w:rsidP="00971981" w:rsidR="00C51B2A" w:rsidRPr="001B3BEC">
      <w:pPr>
        <w:ind w:left="4956"/>
        <w:jc w:val="center"/>
      </w:pPr>
      <w:r w:rsidRPr="001B3BEC">
        <w:t xml:space="preserve">           </w:t>
      </w:r>
      <w:r w:rsidR="0045065A" w:rsidRPr="001B3BEC">
        <w:t xml:space="preserve"> </w:t>
      </w:r>
      <w:r w:rsidRPr="001B3BEC">
        <w:t>mr. sc. Boris Vuković</w:t>
      </w:r>
    </w:p>
    <w:p w:rsidRDefault="00866025" w:rsidP="00971981" w:rsidR="00866025" w:rsidRPr="001B3BEC">
      <w:pPr>
        <w:ind w:left="4956"/>
        <w:jc w:val="center"/>
      </w:pPr>
    </w:p>
    <w:p w:rsidRDefault="00866025" w:rsidP="00971981" w:rsidR="00866025" w:rsidRPr="001B3BEC">
      <w:pPr>
        <w:ind w:left="4956"/>
        <w:jc w:val="center"/>
      </w:pPr>
    </w:p>
    <w:p w:rsidRDefault="007524FD" w:rsidP="00971981" w:rsidR="007524FD" w:rsidRPr="001B3BEC">
      <w:pPr>
        <w:ind w:left="4956"/>
        <w:jc w:val="center"/>
      </w:pPr>
    </w:p>
    <w:p w:rsidRDefault="007524FD" w:rsidP="00971981" w:rsidR="007524FD" w:rsidRPr="001B3BEC">
      <w:pPr>
        <w:ind w:left="4956"/>
        <w:jc w:val="center"/>
      </w:pPr>
    </w:p>
    <w:p w:rsidRDefault="00C51B2A" w:rsidP="00C51B2A" w:rsidR="006C58C9" w:rsidRPr="001B3BEC">
      <w:r w:rsidRPr="001B3BEC">
        <w:t>Zapisničar: Danijela Špeletić</w:t>
      </w:r>
    </w:p>
    <w:p w:rsidRDefault="00F707F2" w:rsidP="00C51B2A" w:rsidR="00F707F2" w:rsidRPr="001B3BEC"/>
    <w:p w:rsidRDefault="000E1E0D" w:rsidP="00C51B2A" w:rsidR="00C51B2A" w:rsidRPr="001B3BEC">
      <w:pPr>
        <w:jc w:val="both"/>
      </w:pPr>
      <w:r w:rsidRPr="001B3BEC">
        <w:t>UPUTA</w:t>
      </w:r>
      <w:r w:rsidR="00C51B2A" w:rsidRPr="001B3BEC">
        <w:t xml:space="preserve">  O PRAVNOM LIJEKU </w:t>
      </w:r>
    </w:p>
    <w:p w:rsidRDefault="00C51B2A" w:rsidP="00C51B2A" w:rsidR="007B1459" w:rsidRPr="001B3BEC">
      <w:pPr>
        <w:jc w:val="both"/>
      </w:pPr>
      <w:r w:rsidRPr="001B3BEC">
        <w:t xml:space="preserve">Protiv ovog rješenja može nezadovoljna stranka uložiti žalbu Visokom trgovačkom sudu Republike Hrvatske u Zagrebu u roku od 8 dana pismeno u 3 primjerka putem ovoga suda. </w:t>
      </w:r>
    </w:p>
    <w:p w:rsidRDefault="007524FD" w:rsidP="00C51B2A" w:rsidR="007524FD" w:rsidRPr="001B3BEC">
      <w:pPr>
        <w:jc w:val="both"/>
      </w:pPr>
    </w:p>
    <w:p w:rsidRDefault="007524FD" w:rsidP="00C51B2A" w:rsidR="007524FD" w:rsidRPr="001B3BEC">
      <w:pPr>
        <w:jc w:val="both"/>
      </w:pPr>
    </w:p>
    <w:p w:rsidRDefault="00C51B2A" w:rsidP="00C51B2A" w:rsidR="00C51B2A" w:rsidRPr="001B3BEC">
      <w:r w:rsidRPr="001B3BEC">
        <w:t>DNA</w:t>
      </w:r>
      <w:r w:rsidR="00D34D97" w:rsidRPr="001B3BEC">
        <w:t>:</w:t>
      </w:r>
    </w:p>
    <w:p w:rsidRDefault="00793664" w:rsidP="006C58C9" w:rsidR="002E3533">
      <w:pPr>
        <w:pStyle w:val="Odlomakpopisa"/>
        <w:numPr>
          <w:ilvl w:val="0"/>
          <w:numId w:val="13"/>
        </w:numPr>
        <w:jc w:val="both"/>
      </w:pPr>
      <w:r w:rsidRPr="001B3BEC">
        <w:t xml:space="preserve">dužnik </w:t>
      </w:r>
      <w:r w:rsidR="002E3533">
        <w:t>po punomoćniku – Odvjetnic</w:t>
      </w:r>
      <w:r w:rsidR="00EE2522">
        <w:t>i</w:t>
      </w:r>
      <w:r w:rsidR="002E3533">
        <w:t xml:space="preserve"> Kristin</w:t>
      </w:r>
      <w:r w:rsidR="00EE2522">
        <w:t>i</w:t>
      </w:r>
      <w:r w:rsidR="002E3533">
        <w:t xml:space="preserve"> </w:t>
      </w:r>
      <w:proofErr w:type="spellStart"/>
      <w:r w:rsidR="002E3533">
        <w:t>Mudrovčić</w:t>
      </w:r>
      <w:proofErr w:type="spellEnd"/>
      <w:r w:rsidR="002E3533">
        <w:t>, Zagreb, Kneza Trpimira 31</w:t>
      </w:r>
    </w:p>
    <w:p w:rsidRDefault="00C51B2A" w:rsidP="006C58C9" w:rsidR="00C51B2A" w:rsidRPr="001B3BEC">
      <w:pPr>
        <w:pStyle w:val="Odlomakpopisa"/>
        <w:numPr>
          <w:ilvl w:val="0"/>
          <w:numId w:val="13"/>
        </w:numPr>
        <w:jc w:val="both"/>
      </w:pPr>
      <w:r w:rsidRPr="001B3BEC">
        <w:t>FINA</w:t>
      </w:r>
      <w:r w:rsidR="00B951DE" w:rsidRPr="001B3BEC">
        <w:t xml:space="preserve"> </w:t>
      </w:r>
      <w:r w:rsidRPr="001B3BEC">
        <w:t xml:space="preserve">- </w:t>
      </w:r>
      <w:r w:rsidRPr="002E3533">
        <w:rPr>
          <w:b/>
        </w:rPr>
        <w:t>nakon pravomoćnosti</w:t>
      </w:r>
    </w:p>
    <w:p w:rsidRDefault="00C51B2A" w:rsidP="00C51B2A" w:rsidR="00C51B2A" w:rsidRPr="001B3BEC">
      <w:pPr>
        <w:numPr>
          <w:ilvl w:val="0"/>
          <w:numId w:val="13"/>
        </w:numPr>
      </w:pPr>
      <w:r w:rsidRPr="001B3BEC">
        <w:t>e-</w:t>
      </w:r>
      <w:proofErr w:type="spellStart"/>
      <w:r w:rsidRPr="001B3BEC">
        <w:t>ogl</w:t>
      </w:r>
      <w:proofErr w:type="spellEnd"/>
      <w:r w:rsidRPr="001B3BEC">
        <w:t>. pl.</w:t>
      </w:r>
    </w:p>
    <w:p w:rsidRDefault="00B62CFC" w:rsidP="00C51B2A" w:rsidR="00C51B2A" w:rsidRPr="001B3BEC">
      <w:pPr>
        <w:numPr>
          <w:ilvl w:val="0"/>
          <w:numId w:val="13"/>
        </w:numPr>
      </w:pPr>
      <w:r w:rsidRPr="001B3BEC">
        <w:t xml:space="preserve">kal. </w:t>
      </w:r>
      <w:r w:rsidR="00EE2522">
        <w:t>12.10</w:t>
      </w:r>
      <w:r w:rsidR="006A2FBB" w:rsidRPr="001B3BEC">
        <w:t>.2018.</w:t>
      </w:r>
    </w:p>
    <w:p w:rsidRDefault="00C51B2A" w:rsidP="00C51B2A" w:rsidR="00C51B2A" w:rsidRPr="001B3BEC">
      <w:pPr>
        <w:jc w:val="both"/>
      </w:pPr>
    </w:p>
    <w:p w:rsidRDefault="00C51B2A" w:rsidP="00C51B2A" w:rsidR="00C51B2A" w:rsidRPr="001B3BEC"/>
    <w:p w:rsidRDefault="00C51B2A" w:rsidP="00C51B2A" w:rsidR="00C51B2A" w:rsidRPr="001B3BEC"/>
    <w:p w:rsidRDefault="00671A4A" w:rsidP="00B55823" w:rsidR="00671A4A" w:rsidRPr="001B3BEC">
      <w:pPr>
        <w:jc w:val="both"/>
      </w:pPr>
    </w:p>
    <w:p w:rsidRDefault="00671A4A" w:rsidP="00671A4A" w:rsidR="00671A4A" w:rsidRPr="001B3BEC"/>
    <w:p w:rsidRDefault="00671A4A" w:rsidP="00671A4A" w:rsidR="00671A4A" w:rsidRPr="001B3BEC"/>
    <w:p w:rsidRDefault="00671A4A" w:rsidP="00671A4A" w:rsidR="00671A4A" w:rsidRPr="001B3BEC"/>
    <w:p w:rsidRDefault="00671A4A" w:rsidP="00671A4A" w:rsidR="00671A4A" w:rsidRPr="001B3BEC"/>
    <w:p w:rsidRDefault="00671A4A" w:rsidP="00671A4A" w:rsidR="00671A4A" w:rsidRPr="001B3BEC"/>
    <w:p w:rsidRDefault="00671A4A" w:rsidP="00671A4A" w:rsidR="00671A4A" w:rsidRPr="001B3BEC"/>
    <w:p w:rsidRDefault="00671A4A" w:rsidP="00671A4A" w:rsidR="00671A4A" w:rsidRPr="001B3BEC"/>
    <w:p w:rsidRDefault="00671A4A" w:rsidP="00671A4A" w:rsidR="00671A4A" w:rsidRPr="001B3BEC"/>
    <w:p w:rsidRDefault="00671A4A" w:rsidP="00671A4A" w:rsidR="00671A4A" w:rsidRPr="001B3BEC"/>
    <w:p w:rsidRDefault="00671A4A" w:rsidP="00671A4A" w:rsidR="00671A4A" w:rsidRPr="001B3BEC"/>
    <w:p w:rsidRDefault="00671A4A" w:rsidP="00671A4A" w:rsidR="00671A4A" w:rsidRPr="001B3BEC"/>
    <w:p w:rsidRDefault="00671A4A" w:rsidP="00671A4A" w:rsidR="00671A4A" w:rsidRPr="001B3BEC"/>
    <w:p w:rsidRDefault="00671A4A" w:rsidP="00671A4A" w:rsidR="00671A4A" w:rsidRPr="001B3BEC">
      <w:pPr>
        <w:ind w:left="5580"/>
      </w:pPr>
    </w:p>
    <w:p w:rsidRDefault="00671A4A" w:rsidP="00671A4A" w:rsidR="00671A4A" w:rsidRPr="001B3BEC"/>
    <w:p w:rsidRDefault="00671A4A" w:rsidP="00671A4A" w:rsidR="00671A4A" w:rsidRPr="001B3BEC"/>
    <w:p w:rsidRDefault="006D3C3F" w:rsidP="00671A4A" w:rsidR="006D3C3F" w:rsidRPr="001B3BEC"/>
    <w:p w:rsidRDefault="001B3BEC" w:rsidR="001B3BEC" w:rsidRPr="001B3BEC"/>
    <w:sectPr w:rsidSect="00606835" w:rsidR="001B3BEC" w:rsidRPr="001B3BE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000D" w:rsidR="00D4000D">
      <w:r>
        <w:separator/>
      </w:r>
    </w:p>
  </w:endnote>
  <w:endnote w:id="0" w:type="continuationSeparator">
    <w:p w:rsidRDefault="00D4000D" w:rsidR="00D400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000D" w:rsidR="00D4000D">
      <w:r>
        <w:separator/>
      </w:r>
    </w:p>
  </w:footnote>
  <w:footnote w:id="0" w:type="continuationSeparator">
    <w:p w:rsidRDefault="00D4000D" w:rsidR="00D400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7C8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763AA1" w:rsidR="007524F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D10011">
      <w:t>7 St-</w:t>
    </w:r>
    <w:r w:rsidR="00D10011">
      <w:rPr>
        <w:bCs/>
      </w:rPr>
      <w:t xml:space="preserve"> 1300</w:t>
    </w:r>
    <w:r w:rsidR="00D10011">
      <w:t>/17-29</w:t>
    </w:r>
  </w:p>
  <w:p w:rsidRDefault="007524FD" w:rsidP="00763AA1" w:rsidR="007524FD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EB3AD8" w:rsidR="00EB3AD8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EB3AD8">
      <w:t>7 St-</w:t>
    </w:r>
    <w:r w:rsidR="00EB3AD8">
      <w:rPr>
        <w:bCs/>
      </w:rPr>
      <w:t xml:space="preserve"> </w:t>
    </w:r>
    <w:r w:rsidR="00D10011">
      <w:rPr>
        <w:bCs/>
      </w:rPr>
      <w:t>1300</w:t>
    </w:r>
    <w:r w:rsidR="00EB3AD8">
      <w:t>/1</w:t>
    </w:r>
    <w:r w:rsidR="00A657CE">
      <w:t>7</w:t>
    </w:r>
    <w:r w:rsidR="00EB3AD8">
      <w:t>-</w:t>
    </w:r>
    <w:r w:rsidR="00D10011">
      <w:t>2</w:t>
    </w:r>
    <w:r w:rsidR="00A657CE">
      <w:t>9</w:t>
    </w:r>
  </w:p>
  <w:p w:rsidRDefault="007524FD" w:rsidP="007B1459" w:rsidR="007524FD"/>
  <w:p w:rsidRDefault="001B3BEC" w:rsidP="007B1459" w:rsidR="001B3BEC"/>
  <w:p w:rsidRDefault="001B3BEC" w:rsidP="007B1459" w:rsidR="001B3BEC" w:rsidRPr="00AE45C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9"/>
  </w:num>
  <w:num w:numId="11">
    <w:abstractNumId w:val="5"/>
  </w:num>
  <w:num w:numId="12">
    <w:abstractNumId w:val="9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5B24"/>
    <w:rsid w:val="00047817"/>
    <w:rsid w:val="00047AFD"/>
    <w:rsid w:val="00052E59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80CCB"/>
    <w:rsid w:val="00082BE6"/>
    <w:rsid w:val="0008385F"/>
    <w:rsid w:val="00083D2D"/>
    <w:rsid w:val="00087F26"/>
    <w:rsid w:val="000900DB"/>
    <w:rsid w:val="00090BC8"/>
    <w:rsid w:val="00091C60"/>
    <w:rsid w:val="00092965"/>
    <w:rsid w:val="00093500"/>
    <w:rsid w:val="00094240"/>
    <w:rsid w:val="000967A4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069C"/>
    <w:rsid w:val="000C1141"/>
    <w:rsid w:val="000C13BD"/>
    <w:rsid w:val="000C1412"/>
    <w:rsid w:val="000C180C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79C"/>
    <w:rsid w:val="00105A24"/>
    <w:rsid w:val="00105FEE"/>
    <w:rsid w:val="00110D41"/>
    <w:rsid w:val="00110DA1"/>
    <w:rsid w:val="00113ADF"/>
    <w:rsid w:val="00113C62"/>
    <w:rsid w:val="001153EE"/>
    <w:rsid w:val="00115C87"/>
    <w:rsid w:val="00116CBA"/>
    <w:rsid w:val="00117D70"/>
    <w:rsid w:val="00121D34"/>
    <w:rsid w:val="00121EAD"/>
    <w:rsid w:val="00122077"/>
    <w:rsid w:val="00123360"/>
    <w:rsid w:val="0012396D"/>
    <w:rsid w:val="00123B55"/>
    <w:rsid w:val="001252C0"/>
    <w:rsid w:val="001256B4"/>
    <w:rsid w:val="00126AEC"/>
    <w:rsid w:val="001273AD"/>
    <w:rsid w:val="00127D94"/>
    <w:rsid w:val="001306D4"/>
    <w:rsid w:val="0013197A"/>
    <w:rsid w:val="001348AA"/>
    <w:rsid w:val="00134BCA"/>
    <w:rsid w:val="00136F12"/>
    <w:rsid w:val="001375A0"/>
    <w:rsid w:val="00137C8B"/>
    <w:rsid w:val="001401F7"/>
    <w:rsid w:val="00141772"/>
    <w:rsid w:val="00141AF4"/>
    <w:rsid w:val="00144807"/>
    <w:rsid w:val="00144D3E"/>
    <w:rsid w:val="001454D1"/>
    <w:rsid w:val="00146C17"/>
    <w:rsid w:val="0015031F"/>
    <w:rsid w:val="00151FB5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1C68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3BEC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0DDE"/>
    <w:rsid w:val="00231023"/>
    <w:rsid w:val="00231B0A"/>
    <w:rsid w:val="00231DF8"/>
    <w:rsid w:val="002322CA"/>
    <w:rsid w:val="00233BDE"/>
    <w:rsid w:val="00236626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3B2E"/>
    <w:rsid w:val="00273B39"/>
    <w:rsid w:val="00274B7C"/>
    <w:rsid w:val="0027573E"/>
    <w:rsid w:val="0027615D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9D3"/>
    <w:rsid w:val="002B5B83"/>
    <w:rsid w:val="002C2390"/>
    <w:rsid w:val="002C309E"/>
    <w:rsid w:val="002C3A38"/>
    <w:rsid w:val="002C46EC"/>
    <w:rsid w:val="002C496F"/>
    <w:rsid w:val="002D4076"/>
    <w:rsid w:val="002D50AA"/>
    <w:rsid w:val="002D760F"/>
    <w:rsid w:val="002D7A01"/>
    <w:rsid w:val="002E2327"/>
    <w:rsid w:val="002E32F1"/>
    <w:rsid w:val="002E3533"/>
    <w:rsid w:val="002E4091"/>
    <w:rsid w:val="002E4945"/>
    <w:rsid w:val="002E67D0"/>
    <w:rsid w:val="002E741D"/>
    <w:rsid w:val="002F2EA0"/>
    <w:rsid w:val="002F46A9"/>
    <w:rsid w:val="002F48B0"/>
    <w:rsid w:val="002F6466"/>
    <w:rsid w:val="002F6AF5"/>
    <w:rsid w:val="00304503"/>
    <w:rsid w:val="00305A23"/>
    <w:rsid w:val="0030684B"/>
    <w:rsid w:val="00307C3A"/>
    <w:rsid w:val="0031019E"/>
    <w:rsid w:val="003105D4"/>
    <w:rsid w:val="00310BB4"/>
    <w:rsid w:val="00310F77"/>
    <w:rsid w:val="003112F3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46801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55A2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B6F4D"/>
    <w:rsid w:val="003C14CB"/>
    <w:rsid w:val="003C1F87"/>
    <w:rsid w:val="003C3E17"/>
    <w:rsid w:val="003C69BA"/>
    <w:rsid w:val="003C7070"/>
    <w:rsid w:val="003D0D80"/>
    <w:rsid w:val="003D184F"/>
    <w:rsid w:val="003D1F50"/>
    <w:rsid w:val="003D24EA"/>
    <w:rsid w:val="003D2CA4"/>
    <w:rsid w:val="003D2D72"/>
    <w:rsid w:val="003D6312"/>
    <w:rsid w:val="003E2666"/>
    <w:rsid w:val="003E27D3"/>
    <w:rsid w:val="003E2ED8"/>
    <w:rsid w:val="003E2F51"/>
    <w:rsid w:val="003E3973"/>
    <w:rsid w:val="003E3C7B"/>
    <w:rsid w:val="003E3FF7"/>
    <w:rsid w:val="003E4169"/>
    <w:rsid w:val="003E4C42"/>
    <w:rsid w:val="003E6EE5"/>
    <w:rsid w:val="003E7017"/>
    <w:rsid w:val="003F035E"/>
    <w:rsid w:val="003F39D1"/>
    <w:rsid w:val="003F451F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37AC1"/>
    <w:rsid w:val="004404BE"/>
    <w:rsid w:val="00440F91"/>
    <w:rsid w:val="00442D99"/>
    <w:rsid w:val="004458F1"/>
    <w:rsid w:val="00445EEA"/>
    <w:rsid w:val="00446619"/>
    <w:rsid w:val="00446E1B"/>
    <w:rsid w:val="00450039"/>
    <w:rsid w:val="004505D5"/>
    <w:rsid w:val="0045065A"/>
    <w:rsid w:val="00450BD1"/>
    <w:rsid w:val="00452C7A"/>
    <w:rsid w:val="00453517"/>
    <w:rsid w:val="00454636"/>
    <w:rsid w:val="00454989"/>
    <w:rsid w:val="00454D36"/>
    <w:rsid w:val="00455127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790E"/>
    <w:rsid w:val="004779CF"/>
    <w:rsid w:val="00481614"/>
    <w:rsid w:val="00485D8C"/>
    <w:rsid w:val="00486204"/>
    <w:rsid w:val="00486C17"/>
    <w:rsid w:val="0048705B"/>
    <w:rsid w:val="00490410"/>
    <w:rsid w:val="00491D6E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249C"/>
    <w:rsid w:val="004B2A88"/>
    <w:rsid w:val="004B2DA8"/>
    <w:rsid w:val="004B3EE8"/>
    <w:rsid w:val="004B6DF6"/>
    <w:rsid w:val="004C1194"/>
    <w:rsid w:val="004C1D6C"/>
    <w:rsid w:val="004C28A4"/>
    <w:rsid w:val="004C729B"/>
    <w:rsid w:val="004C73D7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1CEC"/>
    <w:rsid w:val="004E4381"/>
    <w:rsid w:val="004F0B03"/>
    <w:rsid w:val="004F0C2F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7365"/>
    <w:rsid w:val="00510069"/>
    <w:rsid w:val="00510B11"/>
    <w:rsid w:val="00510D93"/>
    <w:rsid w:val="0051198A"/>
    <w:rsid w:val="0051296B"/>
    <w:rsid w:val="005131C9"/>
    <w:rsid w:val="0051629B"/>
    <w:rsid w:val="00522BF5"/>
    <w:rsid w:val="005232A7"/>
    <w:rsid w:val="00525A1C"/>
    <w:rsid w:val="0053005B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17D5"/>
    <w:rsid w:val="00564792"/>
    <w:rsid w:val="00566E5A"/>
    <w:rsid w:val="00567101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A7448"/>
    <w:rsid w:val="005B23AE"/>
    <w:rsid w:val="005B23DD"/>
    <w:rsid w:val="005B76ED"/>
    <w:rsid w:val="005B772D"/>
    <w:rsid w:val="005B7DF0"/>
    <w:rsid w:val="005C141D"/>
    <w:rsid w:val="005C18D4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B2"/>
    <w:rsid w:val="005D6B8B"/>
    <w:rsid w:val="005D7190"/>
    <w:rsid w:val="005D754F"/>
    <w:rsid w:val="005E3194"/>
    <w:rsid w:val="005E5AEF"/>
    <w:rsid w:val="005E5BF8"/>
    <w:rsid w:val="005E6A40"/>
    <w:rsid w:val="005F0145"/>
    <w:rsid w:val="005F07E4"/>
    <w:rsid w:val="005F0C54"/>
    <w:rsid w:val="005F1567"/>
    <w:rsid w:val="005F1C28"/>
    <w:rsid w:val="005F2AAC"/>
    <w:rsid w:val="005F2E9C"/>
    <w:rsid w:val="005F2EA5"/>
    <w:rsid w:val="005F54CD"/>
    <w:rsid w:val="005F5861"/>
    <w:rsid w:val="00600086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046F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2631"/>
    <w:rsid w:val="006227B7"/>
    <w:rsid w:val="00622A93"/>
    <w:rsid w:val="00623E1C"/>
    <w:rsid w:val="00624CCB"/>
    <w:rsid w:val="00627178"/>
    <w:rsid w:val="0063272B"/>
    <w:rsid w:val="00633664"/>
    <w:rsid w:val="00633EF0"/>
    <w:rsid w:val="0063778C"/>
    <w:rsid w:val="00637C90"/>
    <w:rsid w:val="00640858"/>
    <w:rsid w:val="00641E46"/>
    <w:rsid w:val="006435B6"/>
    <w:rsid w:val="00644965"/>
    <w:rsid w:val="00644E71"/>
    <w:rsid w:val="006457EA"/>
    <w:rsid w:val="0064699F"/>
    <w:rsid w:val="00650497"/>
    <w:rsid w:val="006506F5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49F1"/>
    <w:rsid w:val="00687130"/>
    <w:rsid w:val="006874B5"/>
    <w:rsid w:val="0068790D"/>
    <w:rsid w:val="00687D11"/>
    <w:rsid w:val="006904CA"/>
    <w:rsid w:val="00692F52"/>
    <w:rsid w:val="00692FCA"/>
    <w:rsid w:val="00693B7B"/>
    <w:rsid w:val="006957B4"/>
    <w:rsid w:val="00695E9A"/>
    <w:rsid w:val="00695F9F"/>
    <w:rsid w:val="00697788"/>
    <w:rsid w:val="006A0CED"/>
    <w:rsid w:val="006A2F13"/>
    <w:rsid w:val="006A2FBB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197"/>
    <w:rsid w:val="006C39FE"/>
    <w:rsid w:val="006C58C9"/>
    <w:rsid w:val="006C7CB1"/>
    <w:rsid w:val="006D0058"/>
    <w:rsid w:val="006D0601"/>
    <w:rsid w:val="006D3C3F"/>
    <w:rsid w:val="006D63C4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0E00"/>
    <w:rsid w:val="007029EB"/>
    <w:rsid w:val="00704B18"/>
    <w:rsid w:val="00704DED"/>
    <w:rsid w:val="007052B1"/>
    <w:rsid w:val="007062D2"/>
    <w:rsid w:val="00706CA4"/>
    <w:rsid w:val="00707579"/>
    <w:rsid w:val="00710C58"/>
    <w:rsid w:val="007120B5"/>
    <w:rsid w:val="00712505"/>
    <w:rsid w:val="00713A26"/>
    <w:rsid w:val="00713EEA"/>
    <w:rsid w:val="00714324"/>
    <w:rsid w:val="00714762"/>
    <w:rsid w:val="00715399"/>
    <w:rsid w:val="007158CB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24FD"/>
    <w:rsid w:val="00756545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60C2"/>
    <w:rsid w:val="007873C8"/>
    <w:rsid w:val="00787760"/>
    <w:rsid w:val="007903D5"/>
    <w:rsid w:val="00791789"/>
    <w:rsid w:val="00791F43"/>
    <w:rsid w:val="007920D5"/>
    <w:rsid w:val="007933F1"/>
    <w:rsid w:val="00793664"/>
    <w:rsid w:val="00793949"/>
    <w:rsid w:val="00793BF8"/>
    <w:rsid w:val="007A122F"/>
    <w:rsid w:val="007A49B3"/>
    <w:rsid w:val="007A5FAD"/>
    <w:rsid w:val="007A7B5D"/>
    <w:rsid w:val="007B1459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2CBE"/>
    <w:rsid w:val="007C70C0"/>
    <w:rsid w:val="007C71A8"/>
    <w:rsid w:val="007C7426"/>
    <w:rsid w:val="007D0AF9"/>
    <w:rsid w:val="007D1059"/>
    <w:rsid w:val="007D3D64"/>
    <w:rsid w:val="007D508D"/>
    <w:rsid w:val="007E3875"/>
    <w:rsid w:val="007E3946"/>
    <w:rsid w:val="007E43C9"/>
    <w:rsid w:val="007E452F"/>
    <w:rsid w:val="007E47B5"/>
    <w:rsid w:val="007E5EAC"/>
    <w:rsid w:val="007E6CAD"/>
    <w:rsid w:val="007E7BD4"/>
    <w:rsid w:val="007F0127"/>
    <w:rsid w:val="007F0BCB"/>
    <w:rsid w:val="007F15F4"/>
    <w:rsid w:val="007F26B6"/>
    <w:rsid w:val="007F4824"/>
    <w:rsid w:val="007F4B7C"/>
    <w:rsid w:val="007F5B40"/>
    <w:rsid w:val="007F7391"/>
    <w:rsid w:val="008015CF"/>
    <w:rsid w:val="00801B8D"/>
    <w:rsid w:val="00802615"/>
    <w:rsid w:val="008062BF"/>
    <w:rsid w:val="008107D1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65A7"/>
    <w:rsid w:val="00827640"/>
    <w:rsid w:val="00830DCC"/>
    <w:rsid w:val="00834F01"/>
    <w:rsid w:val="008355A9"/>
    <w:rsid w:val="00837594"/>
    <w:rsid w:val="00837C5B"/>
    <w:rsid w:val="00841332"/>
    <w:rsid w:val="00841584"/>
    <w:rsid w:val="008419D8"/>
    <w:rsid w:val="00842C58"/>
    <w:rsid w:val="0084606E"/>
    <w:rsid w:val="008509C9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028C"/>
    <w:rsid w:val="0086164D"/>
    <w:rsid w:val="00862BE1"/>
    <w:rsid w:val="0086350F"/>
    <w:rsid w:val="00866025"/>
    <w:rsid w:val="0087079C"/>
    <w:rsid w:val="00870CA7"/>
    <w:rsid w:val="00872876"/>
    <w:rsid w:val="00877FF1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3A7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25A0"/>
    <w:rsid w:val="008B50D0"/>
    <w:rsid w:val="008B58AF"/>
    <w:rsid w:val="008B5936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D6F1C"/>
    <w:rsid w:val="008E175A"/>
    <w:rsid w:val="008E27E6"/>
    <w:rsid w:val="008E2B0E"/>
    <w:rsid w:val="008E2D4B"/>
    <w:rsid w:val="008E439F"/>
    <w:rsid w:val="008E6F1B"/>
    <w:rsid w:val="008E70D1"/>
    <w:rsid w:val="008F0E90"/>
    <w:rsid w:val="008F2773"/>
    <w:rsid w:val="008F2CFB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8D6"/>
    <w:rsid w:val="00913FE0"/>
    <w:rsid w:val="0091448F"/>
    <w:rsid w:val="00914A7E"/>
    <w:rsid w:val="00914C8E"/>
    <w:rsid w:val="009178B4"/>
    <w:rsid w:val="00920606"/>
    <w:rsid w:val="00921C7F"/>
    <w:rsid w:val="00922FFF"/>
    <w:rsid w:val="009241F1"/>
    <w:rsid w:val="009256A6"/>
    <w:rsid w:val="009257C8"/>
    <w:rsid w:val="00925E84"/>
    <w:rsid w:val="00925F4D"/>
    <w:rsid w:val="009262A1"/>
    <w:rsid w:val="009264E8"/>
    <w:rsid w:val="00926FA2"/>
    <w:rsid w:val="009316B1"/>
    <w:rsid w:val="00931A42"/>
    <w:rsid w:val="00931F93"/>
    <w:rsid w:val="009336C2"/>
    <w:rsid w:val="00933C01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AB6"/>
    <w:rsid w:val="00953DC8"/>
    <w:rsid w:val="00954214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1981"/>
    <w:rsid w:val="009723C8"/>
    <w:rsid w:val="00974CF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21BF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2EBA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0A49"/>
    <w:rsid w:val="00A22BB8"/>
    <w:rsid w:val="00A246FD"/>
    <w:rsid w:val="00A27F09"/>
    <w:rsid w:val="00A35298"/>
    <w:rsid w:val="00A35A50"/>
    <w:rsid w:val="00A35D5C"/>
    <w:rsid w:val="00A362B3"/>
    <w:rsid w:val="00A37FC7"/>
    <w:rsid w:val="00A400A4"/>
    <w:rsid w:val="00A40859"/>
    <w:rsid w:val="00A410AA"/>
    <w:rsid w:val="00A41187"/>
    <w:rsid w:val="00A419B8"/>
    <w:rsid w:val="00A432CA"/>
    <w:rsid w:val="00A43B20"/>
    <w:rsid w:val="00A44E66"/>
    <w:rsid w:val="00A45338"/>
    <w:rsid w:val="00A46005"/>
    <w:rsid w:val="00A4634C"/>
    <w:rsid w:val="00A4696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2E95"/>
    <w:rsid w:val="00A64DC4"/>
    <w:rsid w:val="00A64EB9"/>
    <w:rsid w:val="00A657CE"/>
    <w:rsid w:val="00A65B2B"/>
    <w:rsid w:val="00A663AD"/>
    <w:rsid w:val="00A67E32"/>
    <w:rsid w:val="00A71554"/>
    <w:rsid w:val="00A72521"/>
    <w:rsid w:val="00A73C9F"/>
    <w:rsid w:val="00A74939"/>
    <w:rsid w:val="00A74984"/>
    <w:rsid w:val="00A77A0F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BC8"/>
    <w:rsid w:val="00AA1EA2"/>
    <w:rsid w:val="00AA2175"/>
    <w:rsid w:val="00AA2C22"/>
    <w:rsid w:val="00AA40A5"/>
    <w:rsid w:val="00AA5153"/>
    <w:rsid w:val="00AA6663"/>
    <w:rsid w:val="00AA6A71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28"/>
    <w:rsid w:val="00AC79D3"/>
    <w:rsid w:val="00AD0139"/>
    <w:rsid w:val="00AD11D4"/>
    <w:rsid w:val="00AD12DA"/>
    <w:rsid w:val="00AD1960"/>
    <w:rsid w:val="00AD1C1B"/>
    <w:rsid w:val="00AD6B39"/>
    <w:rsid w:val="00AD6E12"/>
    <w:rsid w:val="00AD7818"/>
    <w:rsid w:val="00AE158C"/>
    <w:rsid w:val="00AE1B1D"/>
    <w:rsid w:val="00AE20B4"/>
    <w:rsid w:val="00AE45C0"/>
    <w:rsid w:val="00AE6D15"/>
    <w:rsid w:val="00AE7D7C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2CFC"/>
    <w:rsid w:val="00B65CC0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FF"/>
    <w:rsid w:val="00B961A8"/>
    <w:rsid w:val="00B97A74"/>
    <w:rsid w:val="00BA0039"/>
    <w:rsid w:val="00BA0197"/>
    <w:rsid w:val="00BA0CE3"/>
    <w:rsid w:val="00BA17EB"/>
    <w:rsid w:val="00BA3E22"/>
    <w:rsid w:val="00BA5225"/>
    <w:rsid w:val="00BA73A8"/>
    <w:rsid w:val="00BA7931"/>
    <w:rsid w:val="00BB0102"/>
    <w:rsid w:val="00BB01C2"/>
    <w:rsid w:val="00BB3177"/>
    <w:rsid w:val="00BB3E82"/>
    <w:rsid w:val="00BB4906"/>
    <w:rsid w:val="00BB72F3"/>
    <w:rsid w:val="00BB752B"/>
    <w:rsid w:val="00BB7CF0"/>
    <w:rsid w:val="00BB7E08"/>
    <w:rsid w:val="00BC1F61"/>
    <w:rsid w:val="00BC3441"/>
    <w:rsid w:val="00BC5251"/>
    <w:rsid w:val="00BC6B28"/>
    <w:rsid w:val="00BC77A9"/>
    <w:rsid w:val="00BC7B05"/>
    <w:rsid w:val="00BD0A07"/>
    <w:rsid w:val="00BD0B4D"/>
    <w:rsid w:val="00BD1A0A"/>
    <w:rsid w:val="00BD1AA6"/>
    <w:rsid w:val="00BD2792"/>
    <w:rsid w:val="00BD5693"/>
    <w:rsid w:val="00BD6E08"/>
    <w:rsid w:val="00BD7D75"/>
    <w:rsid w:val="00BE018E"/>
    <w:rsid w:val="00BE0835"/>
    <w:rsid w:val="00BE267B"/>
    <w:rsid w:val="00BE550E"/>
    <w:rsid w:val="00BE559E"/>
    <w:rsid w:val="00BE5CC6"/>
    <w:rsid w:val="00BE7798"/>
    <w:rsid w:val="00BF1493"/>
    <w:rsid w:val="00BF2838"/>
    <w:rsid w:val="00BF29D4"/>
    <w:rsid w:val="00BF3E59"/>
    <w:rsid w:val="00BF46FE"/>
    <w:rsid w:val="00BF532F"/>
    <w:rsid w:val="00BF70D6"/>
    <w:rsid w:val="00BF7261"/>
    <w:rsid w:val="00BF7AE3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1E7"/>
    <w:rsid w:val="00C16613"/>
    <w:rsid w:val="00C17963"/>
    <w:rsid w:val="00C179EE"/>
    <w:rsid w:val="00C20C89"/>
    <w:rsid w:val="00C220AB"/>
    <w:rsid w:val="00C223AA"/>
    <w:rsid w:val="00C236E7"/>
    <w:rsid w:val="00C24A9D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79"/>
    <w:rsid w:val="00C4494C"/>
    <w:rsid w:val="00C46E0F"/>
    <w:rsid w:val="00C472E9"/>
    <w:rsid w:val="00C47707"/>
    <w:rsid w:val="00C50D82"/>
    <w:rsid w:val="00C51B2A"/>
    <w:rsid w:val="00C52C5D"/>
    <w:rsid w:val="00C52FC9"/>
    <w:rsid w:val="00C53C19"/>
    <w:rsid w:val="00C540FD"/>
    <w:rsid w:val="00C55092"/>
    <w:rsid w:val="00C5519C"/>
    <w:rsid w:val="00C56EB7"/>
    <w:rsid w:val="00C57B0F"/>
    <w:rsid w:val="00C6116A"/>
    <w:rsid w:val="00C615F4"/>
    <w:rsid w:val="00C62055"/>
    <w:rsid w:val="00C62592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0AA"/>
    <w:rsid w:val="00C7627A"/>
    <w:rsid w:val="00C77AB9"/>
    <w:rsid w:val="00C81CAD"/>
    <w:rsid w:val="00C821ED"/>
    <w:rsid w:val="00C82CCB"/>
    <w:rsid w:val="00C83233"/>
    <w:rsid w:val="00C8529D"/>
    <w:rsid w:val="00C85690"/>
    <w:rsid w:val="00C8577E"/>
    <w:rsid w:val="00C85999"/>
    <w:rsid w:val="00C861D8"/>
    <w:rsid w:val="00C86594"/>
    <w:rsid w:val="00C86FCC"/>
    <w:rsid w:val="00C87288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52C"/>
    <w:rsid w:val="00CA6F05"/>
    <w:rsid w:val="00CA752E"/>
    <w:rsid w:val="00CA75CF"/>
    <w:rsid w:val="00CA75DA"/>
    <w:rsid w:val="00CA7C47"/>
    <w:rsid w:val="00CB0120"/>
    <w:rsid w:val="00CB24A8"/>
    <w:rsid w:val="00CB312D"/>
    <w:rsid w:val="00CB3876"/>
    <w:rsid w:val="00CB4BE0"/>
    <w:rsid w:val="00CB7057"/>
    <w:rsid w:val="00CB7A94"/>
    <w:rsid w:val="00CB7E25"/>
    <w:rsid w:val="00CC0F45"/>
    <w:rsid w:val="00CC31B6"/>
    <w:rsid w:val="00CC3A70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D7B6F"/>
    <w:rsid w:val="00CE5174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10011"/>
    <w:rsid w:val="00D11ABF"/>
    <w:rsid w:val="00D1346F"/>
    <w:rsid w:val="00D13931"/>
    <w:rsid w:val="00D151AD"/>
    <w:rsid w:val="00D155D3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D97"/>
    <w:rsid w:val="00D37E6D"/>
    <w:rsid w:val="00D4000D"/>
    <w:rsid w:val="00D400C2"/>
    <w:rsid w:val="00D40213"/>
    <w:rsid w:val="00D409FE"/>
    <w:rsid w:val="00D4112B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5632"/>
    <w:rsid w:val="00DC7EA3"/>
    <w:rsid w:val="00DD1593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4C7B"/>
    <w:rsid w:val="00DF5C5B"/>
    <w:rsid w:val="00DF5D17"/>
    <w:rsid w:val="00DF6E1C"/>
    <w:rsid w:val="00E0027F"/>
    <w:rsid w:val="00E002DD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EE1"/>
    <w:rsid w:val="00E24FDE"/>
    <w:rsid w:val="00E25567"/>
    <w:rsid w:val="00E263A1"/>
    <w:rsid w:val="00E26E32"/>
    <w:rsid w:val="00E275EE"/>
    <w:rsid w:val="00E277EE"/>
    <w:rsid w:val="00E301C3"/>
    <w:rsid w:val="00E31315"/>
    <w:rsid w:val="00E31AA7"/>
    <w:rsid w:val="00E334CD"/>
    <w:rsid w:val="00E33A91"/>
    <w:rsid w:val="00E35E81"/>
    <w:rsid w:val="00E365AC"/>
    <w:rsid w:val="00E418A8"/>
    <w:rsid w:val="00E433DD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349F"/>
    <w:rsid w:val="00EB39E0"/>
    <w:rsid w:val="00EB3A1D"/>
    <w:rsid w:val="00EB3AD8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2522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EB3"/>
    <w:rsid w:val="00F11EC1"/>
    <w:rsid w:val="00F121FB"/>
    <w:rsid w:val="00F124FB"/>
    <w:rsid w:val="00F14012"/>
    <w:rsid w:val="00F14EA4"/>
    <w:rsid w:val="00F15184"/>
    <w:rsid w:val="00F17ACD"/>
    <w:rsid w:val="00F20CBC"/>
    <w:rsid w:val="00F2224F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694A"/>
    <w:rsid w:val="00F47C5B"/>
    <w:rsid w:val="00F56316"/>
    <w:rsid w:val="00F56B64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64FC1"/>
    <w:rsid w:val="00F6731D"/>
    <w:rsid w:val="00F707F2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2EFB"/>
    <w:rsid w:val="00F83813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4920"/>
    <w:rsid w:val="00FB6508"/>
    <w:rsid w:val="00FC1AAC"/>
    <w:rsid w:val="00FC2757"/>
    <w:rsid w:val="00FC3408"/>
    <w:rsid w:val="00FC356D"/>
    <w:rsid w:val="00FC5916"/>
    <w:rsid w:val="00FD2AE9"/>
    <w:rsid w:val="00FD3127"/>
    <w:rsid w:val="00FD52B4"/>
    <w:rsid w:val="00FD5D78"/>
    <w:rsid w:val="00FD67E4"/>
    <w:rsid w:val="00FD746E"/>
    <w:rsid w:val="00FE09AC"/>
    <w:rsid w:val="00FE18BC"/>
    <w:rsid w:val="00FE363A"/>
    <w:rsid w:val="00FE3DAD"/>
    <w:rsid w:val="00FE4F6A"/>
    <w:rsid w:val="00FE62B2"/>
    <w:rsid w:val="00FE7488"/>
    <w:rsid w:val="00FF03FB"/>
    <w:rsid w:val="00FF213F"/>
    <w:rsid w:val="00FF25F8"/>
    <w:rsid w:val="00FF31D4"/>
    <w:rsid w:val="00FF60F9"/>
    <w:rsid w:val="00FF615E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232A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st1" w:type="character">
    <w:name w:val="st1"/>
    <w:basedOn w:val="Zadanifontodlomka"/>
    <w:rsid w:val="00440F9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232A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st1" w:type="character">
    <w:name w:val="st1"/>
    <w:basedOn w:val="Zadanifontodlomka"/>
    <w:rsid w:val="00440F9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66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32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711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738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2229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5896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8237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9613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0695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44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795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3045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081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647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732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6000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573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785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503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445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9344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9685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389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81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551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1300</izvorni_sadrzaj>
    <derivirana_varijabla naziv="DomainObject.Predmet.Broj_1">1300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svibnja 2018.</izvorni_sadrzaj>
    <derivirana_varijabla naziv="DomainObject.Predmet.DatumRjesavanja_1">25.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St-1300/2017</izvorni_sadrzaj>
    <derivirana_varijabla naziv="DomainObject.Predmet.OznakaBroj_1">St-1300/2017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AIKIDO DRUŠTVO ''ZAGREB'' zastupanog po punomoćniku Kristina Mudrovčić</izvorni_sadrzaj>
    <derivirana_varijabla naziv="DomainObject.Predmet.ProtustrankaFormated_1">  AIKIDO DRUŠTVO ''ZAGREB'' zastupanog po punomoćniku Kristina Mudrovčić</derivirana_varijabla>
  </DomainObject.Predmet.ProtustrankaFormated>
  <DomainObject.Predmet.ProtustrankaFormatedOIB>
    <izvorni_sadrzaj>  AIKIDO DRUŠTVO ''ZAGREB'', OIB 54242403154 zastupanog po punomoćniku Kristina Mudrovčić</izvorni_sadrzaj>
    <derivirana_varijabla naziv="DomainObject.Predmet.ProtustrankaFormatedOIB_1">  AIKIDO DRUŠTVO ''ZAGREB'', OIB 54242403154 zastupanog po punomoćniku Kristina Mudrovčić</derivirana_varijabla>
  </DomainObject.Predmet.ProtustrankaFormatedOIB>
  <DomainObject.Predmet.ProtustrankaFormatedWithAdress>
    <izvorni_sadrzaj> AIKIDO DRUŠTVO ''ZAGREB'' zastupanog po punomoćniku Kristina Mudrovčić</izvorni_sadrzaj>
    <derivirana_varijabla naziv="DomainObject.Predmet.ProtustrankaFormatedWithAdress_1"> AIKIDO DRUŠTVO ''ZAGREB'' zastupanog po punomoćniku Kristina Mudrovčić</derivirana_varijabla>
  </DomainObject.Predmet.ProtustrankaFormatedWithAdress>
  <DomainObject.Predmet.ProtustrankaFormatedWithAdressOIB>
    <izvorni_sadrzaj> AIKIDO DRUŠTVO ''ZAGREB'', OIB 54242403154 zastupanog po punomoćniku Kristina Mudrovčić</izvorni_sadrzaj>
    <derivirana_varijabla naziv="DomainObject.Predmet.ProtustrankaFormatedWithAdressOIB_1"> AIKIDO DRUŠTVO ''ZAGREB'', OIB 54242403154 zastupanog po punomoćniku Kristina Mudrovčić</derivirana_varijabla>
  </DomainObject.Predmet.ProtustrankaFormatedWithAdressOIB>
  <DomainObject.Predmet.ProtustrankaWithAdress>
    <izvorni_sadrzaj>AIKIDO DRUŠTVO ''ZAGREB'' </izvorni_sadrzaj>
    <derivirana_varijabla naziv="DomainObject.Predmet.ProtustrankaWithAdress_1">AIKIDO DRUŠTVO ''ZAGREB'' </derivirana_varijabla>
  </DomainObject.Predmet.ProtustrankaWithAdress>
  <DomainObject.Predmet.ProtustrankaWithAdressOIB>
    <izvorni_sadrzaj>AIKIDO DRUŠTVO ''ZAGREB'', OIB 54242403154</izvorni_sadrzaj>
    <derivirana_varijabla naziv="DomainObject.Predmet.ProtustrankaWithAdressOIB_1">AIKIDO DRUŠTVO ''ZAGREB'', OIB 54242403154</derivirana_varijabla>
  </DomainObject.Predmet.ProtustrankaWithAdressOIB>
  <DomainObject.Predmet.ProtustrankaNazivFormated>
    <izvorni_sadrzaj>AIKIDO DRUŠTVO ''ZAGREB''</izvorni_sadrzaj>
    <derivirana_varijabla naziv="DomainObject.Predmet.ProtustrankaNazivFormated_1">AIKIDO DRUŠTVO ''ZAGREB''</derivirana_varijabla>
  </DomainObject.Predmet.ProtustrankaNazivFormated>
  <DomainObject.Predmet.ProtustrankaNazivFormatedOIB>
    <izvorni_sadrzaj>AIKIDO DRUŠTVO ''ZAGREB'', OIB 54242403154</izvorni_sadrzaj>
    <derivirana_varijabla naziv="DomainObject.Predmet.ProtustrankaNazivFormatedOIB_1">AIKIDO DRUŠTVO ''ZAGREB'', OIB 54242403154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AIKIDO DRUŠTVO ''ZAGREB'' zastupanog po punomoćniku Kristina Mudrovčić</item>
    </izvorni_sadrzaj>
    <derivirana_varijabla naziv="DomainObject.Predmet.ProtuStrankaListFormated_1">
      <item>AIKIDO DRUŠTVO ''ZAGREB'' zastupanog po punomoćniku Kristina Mudrovčić</item>
    </derivirana_varijabla>
  </DomainObject.Predmet.ProtuStrankaListFormated>
  <DomainObject.Predmet.ProtuStrankaListFormatedOIB>
    <izvorni_sadrzaj>
      <item>AIKIDO DRUŠTVO ''ZAGREB'', OIB 54242403154 zastupanog po punomoćniku Kristina Mudrovčić</item>
    </izvorni_sadrzaj>
    <derivirana_varijabla naziv="DomainObject.Predmet.ProtuStrankaListFormatedOIB_1">
      <item>AIKIDO DRUŠTVO ''ZAGREB'', OIB 54242403154 zastupanog po punomoćniku Kristina Mudrovčić</item>
    </derivirana_varijabla>
  </DomainObject.Predmet.ProtuStrankaListFormatedOIB>
  <DomainObject.Predmet.ProtuStrankaListFormatedWithAdress>
    <izvorni_sadrzaj>
      <item>AIKIDO DRUŠTVO ''ZAGREB'' zastupanog po punomoćniku Kristina Mudrovčić</item>
    </izvorni_sadrzaj>
    <derivirana_varijabla naziv="DomainObject.Predmet.ProtuStrankaListFormatedWithAdress_1">
      <item>AIKIDO DRUŠTVO ''ZAGREB'' zastupanog po punomoćniku Kristina Mudrovčić</item>
    </derivirana_varijabla>
  </DomainObject.Predmet.ProtuStrankaListFormatedWithAdress>
  <DomainObject.Predmet.ProtuStrankaListFormatedWithAdressOIB>
    <izvorni_sadrzaj>
      <item>AIKIDO DRUŠTVO ''ZAGREB'', OIB 54242403154 zastupanog po punomoćniku Kristina Mudrovčić</item>
    </izvorni_sadrzaj>
    <derivirana_varijabla naziv="DomainObject.Predmet.ProtuStrankaListFormatedWithAdressOIB_1">
      <item>AIKIDO DRUŠTVO ''ZAGREB'', OIB 54242403154 zastupanog po punomoćniku Kristina Mudrovčić</item>
    </derivirana_varijabla>
  </DomainObject.Predmet.ProtuStrankaListFormatedWithAdressOIB>
  <DomainObject.Predmet.ProtuStrankaListNazivFormated>
    <izvorni_sadrzaj>
      <item>AIKIDO DRUŠTVO ''ZAGREB''</item>
    </izvorni_sadrzaj>
    <derivirana_varijabla naziv="DomainObject.Predmet.ProtuStrankaListNazivFormated_1">
      <item>AIKIDO DRUŠTVO ''ZAGREB''</item>
    </derivirana_varijabla>
  </DomainObject.Predmet.ProtuStrankaListNazivFormated>
  <DomainObject.Predmet.ProtuStrankaListNazivFormatedOIB>
    <izvorni_sadrzaj>
      <item>AIKIDO DRUŠTVO ''ZAGREB'', OIB 54242403154</item>
    </izvorni_sadrzaj>
    <derivirana_varijabla naziv="DomainObject.Predmet.ProtuStrankaListNazivFormatedOIB_1">
      <item>AIKIDO DRUŠTVO ''ZAGREB'', OIB 54242403154</item>
    </derivirana_varijabla>
  </DomainObject.Predmet.ProtuStrankaListNazivFormatedOIB>
  <DomainObject.Predmet.OstaliListFormated>
    <izvorni_sadrzaj>
      <item>Kristina Mudrovčić punomoćnik sudionika u postupku AIKIDO DRUŠTVO ''ZAGREB''</item>
    </izvorni_sadrzaj>
    <derivirana_varijabla naziv="DomainObject.Predmet.OstaliListFormated_1">
      <item>Kristina Mudrovčić punomoćnik sudionika u postupku AIKIDO DRUŠTVO ''ZAGREB''</item>
    </derivirana_varijabla>
  </DomainObject.Predmet.OstaliListFormated>
  <DomainObject.Predmet.OstaliListFormatedOIB>
    <izvorni_sadrzaj>
      <item>Kristina Mudrovčić, OIB 11220501199 punomoćnik sudionika u postupku AIKIDO DRUŠTVO ''ZAGREB''</item>
    </izvorni_sadrzaj>
    <derivirana_varijabla naziv="DomainObject.Predmet.OstaliListFormatedOIB_1">
      <item>Kristina Mudrovčić, OIB 11220501199 punomoćnik sudionika u postupku AIKIDO DRUŠTVO ''ZAGREB''</item>
    </derivirana_varijabla>
  </DomainObject.Predmet.OstaliListFormatedOIB>
  <DomainObject.Predmet.OstaliListFormatedWithAdress>
    <izvorni_sadrzaj>
      <item>Kristina Mudrovčić, Trpimirova 31, 10000 Zagreb punomoćnik sudionika u postupku AIKIDO DRUŠTVO ''ZAGREB''</item>
    </izvorni_sadrzaj>
    <derivirana_varijabla naziv="DomainObject.Predmet.OstaliListFormatedWithAdress_1">
      <item>Kristina Mudrovčić, Trpimirova 31, 10000 Zagreb punomoćnik sudionika u postupku AIKIDO DRUŠTVO ''ZAGREB''</item>
    </derivirana_varijabla>
  </DomainObject.Predmet.OstaliListFormatedWithAdress>
  <DomainObject.Predmet.OstaliListFormatedWithAdressOIB>
    <izvorni_sadrzaj>
      <item>Kristina Mudrovčić, OIB 11220501199, Trpimirova 31, 10000 Zagreb punomoćnik sudionika u postupku AIKIDO DRUŠTVO ''ZAGREB''</item>
    </izvorni_sadrzaj>
    <derivirana_varijabla naziv="DomainObject.Predmet.OstaliListFormatedWithAdressOIB_1">
      <item>Kristina Mudrovčić, OIB 11220501199, Trpimirova 31, 10000 Zagreb punomoćnik sudionika u postupku AIKIDO DRUŠTVO ''ZAGREB''</item>
    </derivirana_varijabla>
  </DomainObject.Predmet.OstaliListFormatedWithAdressOIB>
  <DomainObject.Predmet.OstaliListNazivFormated>
    <izvorni_sadrzaj>
      <item>Kristina Mudrovčić</item>
    </izvorni_sadrzaj>
    <derivirana_varijabla naziv="DomainObject.Predmet.OstaliListNazivFormated_1">
      <item>Kristina Mudrovčić</item>
    </derivirana_varijabla>
  </DomainObject.Predmet.OstaliListNazivFormated>
  <DomainObject.Predmet.OstaliListNazivFormatedOIB>
    <izvorni_sadrzaj>
      <item>Kristina Mudrovčić, OIB 11220501199</item>
    </izvorni_sadrzaj>
    <derivirana_varijabla naziv="DomainObject.Predmet.OstaliListNazivFormatedOIB_1">
      <item>Kristina Mudrovčić, OIB 11220501199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AIKIDO DRUŠTVO ''ZAGREB''</izvorni_sadrzaj>
    <derivirana_varijabla naziv="DomainObject.Predmet.ProtustrankaIDrugi_1">AIKIDO DRUŠTVO ''ZAGREB''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AIKIDO DRUŠTVO ''ZAGREB'', OIB 54242403154</izvorni_sadrzaj>
    <derivirana_varijabla naziv="DomainObject.Predmet.ProtustrankaIDrugiAdressOIB_1">AIKIDO DRUŠTVO ''ZAGREB'', OIB 54242403154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svibnja 2018.</izvorni_sadrzaj>
    <derivirana_varijabla naziv="DomainObject.Predmet.OdlukaRjesenje.DatumDonosenjaOdluke_1">25. svibnja 2018.</derivirana_varijabla>
  </DomainObject.Predmet.OdlukaRjesenje.DatumDonosenjaOdluke>
  <DomainObject.Predmet.OdlukaRjesenje.DatumPravomocnosti>
    <izvorni_sadrzaj>18. srpnja 2018.</izvorni_sadrzaj>
    <derivirana_varijabla naziv="DomainObject.Predmet.OdlukaRjesenje.DatumPravomocnosti_1">18. srpnja 2018.</derivirana_varijabla>
  </DomainObject.Predmet.OdlukaRjesenje.DatumPravomocnosti>
  <DomainObject.Predmet.OdlukaRjesenje.Oznaka>
    <izvorni_sadrzaj>St-1300/2017-17</izvorni_sadrzaj>
    <derivirana_varijabla naziv="DomainObject.Predmet.OdlukaRjesenje.Oznaka_1">St-1300/2017-17</derivirana_varijabla>
  </DomainObject.Predmet.OdlukaRjesenje.Oznaka>
  <DomainObject.Predmet.SudioniciListNaziv>
    <izvorni_sadrzaj>
      <item>AIKIDO DRUŠTVO ''ZAGREB''</item>
      <item>FINA Regionalni centar Zagreb</item>
      <item>Kristina Mudrovčić</item>
    </izvorni_sadrzaj>
    <derivirana_varijabla naziv="DomainObject.Predmet.SudioniciListNaziv_1">
      <item>AIKIDO DRUŠTVO ''ZAGREB''</item>
      <item>FINA Regionalni centar Zagreb</item>
      <item>Kristina Mudrovčić</item>
    </derivirana_varijabla>
  </DomainObject.Predmet.SudioniciListNaziv>
  <DomainObject.Predmet.SudioniciListAdressOIB>
    <izvorni_sadrzaj>
      <item>AIKIDO DRUŠTVO ''ZAGREB'', OIB 54242403154</item>
      <item>FINA Regionalni centar Zagreb, OIB 85821130368, Trg svibanjskih žrtava 1995. br. 1,10000 Zagreb</item>
      <item>Kristina Mudrovčić, OIB 11220501199, Trpimirova 31,10000 Zagreb</item>
    </izvorni_sadrzaj>
    <derivirana_varijabla naziv="DomainObject.Predmet.SudioniciListAdressOIB_1">
      <item>AIKIDO DRUŠTVO ''ZAGREB'', OIB 54242403154</item>
      <item>FINA Regionalni centar Zagreb, OIB 85821130368, Trg svibanjskih žrtava 1995. br. 1,10000 Zagreb</item>
      <item>Kristina Mudrovčić, OIB 11220501199, Trpimirova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54242403154</item>
      <item>, OIB 85821130368</item>
      <item>, OIB 11220501199</item>
    </izvorni_sadrzaj>
    <derivirana_varijabla naziv="DomainObject.Predmet.SudioniciListNazivOIB_1">
      <item>, OIB 54242403154</item>
      <item>, OIB 85821130368</item>
      <item>, OIB 11220501199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C67DF4-A82C-4A6D-A25B-632801471C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507</properties:Words>
  <properties:Characters>2676</properties:Characters>
  <properties:Lines>108</properties:Lines>
  <properties:Paragraphs>27</properties:Paragraphs>
  <properties:TotalTime>624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2018-09-10T11:39:00Z</cp:lastPrinted>
  <dcterms:modified xmlns:xsi="http://www.w3.org/2001/XMLSchema-instance" xsi:type="dcterms:W3CDTF">2018-09-11T05:48:00Z</dcterms:modified>
  <cp:revision>397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Odluka - Rješenje (1300-17 (29) poziv DUŽNIKU.docx)</vt:lpwstr>
  </prop:property>
  <prop:property name="BrojStranica" pid="5" fmtid="{D5CDD505-2E9C-101B-9397-08002B2CF9AE}">
    <vt:i4>3</vt:i4>
  </prop:property>
</prop:Properties>
</file>