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ca51" w14:paraId="b55ca51" w:rsidRDefault="00DA1AC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1739265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1AC8" w:rsidP="00DA1AC8" w:rsidR="00AE649C">
      <w:pPr>
        <w:pStyle w:val="NormaleSPIS"/>
        <w:spacing w:after="0"/>
      </w:pPr>
      <w:r>
        <w:t xml:space="preserve">     Republika Hrvatska</w:t>
      </w:r>
    </w:p>
    <w:p w:rsidRDefault="00DA1AC8" w:rsidP="00DA1AC8" w:rsidR="00DA1AC8">
      <w:pPr>
        <w:pStyle w:val="NormaleSPIS"/>
        <w:spacing w:after="0"/>
      </w:pPr>
      <w:r>
        <w:t>Trgovački sud u Bjelovaru</w:t>
      </w:r>
    </w:p>
    <w:p w:rsidRDefault="00DA1AC8" w:rsidP="004F27AE" w:rsidR="00DA1AC8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DA1AC8" w:rsidP="00DA1AC8" w:rsidR="00DA1AC8">
      <w:pPr>
        <w:jc w:val="right"/>
        <w:rPr>
          <w:b/>
        </w:rPr>
      </w:pPr>
      <w:r>
        <w:t>Poslovni broj:7 St-349/2017-7</w:t>
      </w:r>
    </w:p>
    <w:p w:rsidRDefault="00DA1AC8" w:rsidP="00DA1AC8" w:rsidR="00DA1AC8">
      <w:pPr>
        <w:jc w:val="center"/>
      </w:pPr>
      <w:r>
        <w:t>U  I M E  R E P U B L I K E   H R V A T  S K E</w:t>
      </w:r>
    </w:p>
    <w:p w:rsidRDefault="00DA1AC8" w:rsidP="00DA1AC8" w:rsidR="00DA1AC8">
      <w:pPr>
        <w:jc w:val="center"/>
        <w:rPr>
          <w:b/>
        </w:rPr>
      </w:pPr>
      <w:r>
        <w:t xml:space="preserve"> R J E Š E N J E</w:t>
      </w:r>
    </w:p>
    <w:p w:rsidRDefault="00DA1AC8" w:rsidP="00DA1AC8" w:rsidR="00DA1AC8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ISO-LIM j.d.o.o. za graditeljstvo i usluge iz </w:t>
      </w:r>
      <w:proofErr w:type="spellStart"/>
      <w:r>
        <w:t>Totovca</w:t>
      </w:r>
      <w:proofErr w:type="spellEnd"/>
      <w:r>
        <w:t xml:space="preserve">, Dravska 15, MBS 070120684, OIB 48987737641, 13. studenog 2017. </w:t>
      </w:r>
    </w:p>
    <w:p w:rsidRDefault="00DA1AC8" w:rsidP="00DA1AC8" w:rsidR="00DA1AC8">
      <w:pPr>
        <w:jc w:val="center"/>
        <w:rPr>
          <w:b/>
        </w:rPr>
      </w:pPr>
      <w:r>
        <w:t>r i j e š i o   j e</w:t>
      </w:r>
    </w:p>
    <w:p w:rsidRDefault="00DA1AC8" w:rsidP="00DA1AC8" w:rsidR="00DA1AC8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ISO-LIM j.d.o.o. za graditeljstvo i usluge iz </w:t>
      </w:r>
      <w:proofErr w:type="spellStart"/>
      <w:r>
        <w:t>Totovca</w:t>
      </w:r>
      <w:proofErr w:type="spellEnd"/>
      <w:r>
        <w:t xml:space="preserve">, Dravska 15, MBS 070120684, OIB 48987737641. </w:t>
      </w:r>
    </w:p>
    <w:p w:rsidRDefault="00DA1AC8" w:rsidP="00DA1AC8" w:rsidR="00DA1AC8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Nada Reljić iz Slavonskog Broda, Naselje </w:t>
      </w:r>
      <w:proofErr w:type="spellStart"/>
      <w:r>
        <w:t>A.Hebranga</w:t>
      </w:r>
      <w:proofErr w:type="spellEnd"/>
      <w:r>
        <w:t xml:space="preserve"> 7/9, OIB 63776354688. </w:t>
      </w:r>
    </w:p>
    <w:p w:rsidRDefault="00DA1AC8" w:rsidP="00DA1AC8" w:rsidR="00DA1AC8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ISO-LIM j.d.o.o. za graditeljstvo i usluge iz </w:t>
      </w:r>
      <w:proofErr w:type="spellStart"/>
      <w:r>
        <w:t>Totovca</w:t>
      </w:r>
      <w:proofErr w:type="spellEnd"/>
      <w:r>
        <w:t xml:space="preserve">, Dravska 15, MBS 070120684, OIB 48987737641. </w:t>
      </w:r>
    </w:p>
    <w:p w:rsidRDefault="00DA1AC8" w:rsidP="00DA1AC8" w:rsidR="00DA1AC8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14. studenog 2017. godine u</w:t>
      </w:r>
      <w:r>
        <w:rPr>
          <w:b/>
        </w:rPr>
        <w:t xml:space="preserve"> </w:t>
      </w:r>
      <w:r>
        <w:t>08,30 sati, kada je ovo rješenje stavljeno na e-oglasnu ploču ovog suda.</w:t>
      </w:r>
    </w:p>
    <w:p w:rsidRDefault="00DA1AC8" w:rsidP="00DA1AC8" w:rsidR="00DA1AC8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DA1AC8" w:rsidP="00DA1AC8" w:rsidR="00DA1AC8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DA1AC8" w:rsidP="00DA1AC8" w:rsidR="00DA1AC8">
      <w:pPr>
        <w:jc w:val="center"/>
      </w:pPr>
      <w:r>
        <w:t>Obrazloženje</w:t>
      </w:r>
    </w:p>
    <w:p w:rsidRDefault="00DA1AC8" w:rsidP="00DA1AC8" w:rsidR="00DA1AC8">
      <w:pPr>
        <w:jc w:val="both"/>
      </w:pPr>
      <w:r>
        <w:tab/>
        <w:t xml:space="preserve">Na prijedlog predlagatelja FINA, RC Zagreb, Podružnica Varaždin za otvaranje stečajnog postupka nad dužnikom ISO-LIM j.d.o.o. iz </w:t>
      </w:r>
      <w:proofErr w:type="spellStart"/>
      <w:r>
        <w:t>Totovca</w:t>
      </w:r>
      <w:proofErr w:type="spellEnd"/>
      <w:r>
        <w:t xml:space="preserve">, sud je pokrenuo postupak radi utvrđivanja uvjeta za otvaranje stečajnog postupka nad dužnikom, te u tom postupku utvrdio da dužnik nema imovine kojom bi se mogli pokriti troškovi stečajnog postupka, slijedom čega je svojim rješenjem 7 St-349/2017-6 od dana 11.09.2017.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11.09.2017. godine, pa kako nitko nije u ostavljenom roku, a niti sve do sada uplatio </w:t>
      </w:r>
    </w:p>
    <w:p w:rsidRDefault="00DA1AC8" w:rsidP="00DA1AC8" w:rsidR="00DA1AC8">
      <w:pPr>
        <w:jc w:val="center"/>
      </w:pPr>
      <w:r>
        <w:lastRenderedPageBreak/>
        <w:t>2</w:t>
      </w:r>
    </w:p>
    <w:p w:rsidRDefault="00DA1AC8" w:rsidP="00DA1AC8" w:rsidR="00DA1AC8">
      <w:pPr>
        <w:jc w:val="right"/>
      </w:pPr>
      <w:r>
        <w:t>Poslovni broj:7 St-349/2017-7</w:t>
      </w:r>
    </w:p>
    <w:p w:rsidRDefault="00DA1AC8" w:rsidP="00DA1AC8" w:rsidR="00DA1AC8">
      <w:pPr>
        <w:jc w:val="both"/>
      </w:pPr>
      <w:r>
        <w:t xml:space="preserve">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DA1AC8" w:rsidP="00DA1AC8" w:rsidR="00DA1AC8">
      <w:pPr>
        <w:ind w:firstLine="720"/>
        <w:jc w:val="center"/>
      </w:pPr>
      <w:r>
        <w:t xml:space="preserve">U Bjelovaru 14. studenog 2017. </w:t>
      </w:r>
    </w:p>
    <w:p w:rsidRDefault="00DA1AC8" w:rsidP="00DA1AC8" w:rsidR="00DA1AC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DA1AC8" w:rsidP="00DA1AC8" w:rsidR="00DA1AC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DA1AC8" w:rsidP="00DA1AC8" w:rsidR="00DA1AC8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A1AC8" w:rsidP="00DA1AC8" w:rsidR="00DA1AC8">
      <w:pPr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DA1AC8" w:rsidP="00DA1AC8" w:rsidR="00DA1AC8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DA1AC8" w:rsidP="00DA1AC8" w:rsidR="00DA1AC8">
      <w:pPr>
        <w:jc w:val="both"/>
      </w:pPr>
    </w:p>
    <w:p w:rsidRDefault="00DA1AC8" w:rsidP="00DA1AC8" w:rsidR="00DA1AC8">
      <w:pPr>
        <w:ind w:firstLine="720"/>
        <w:jc w:val="both"/>
      </w:pPr>
      <w:r>
        <w:tab/>
      </w:r>
    </w:p>
    <w:p w:rsidRDefault="00DA1AC8" w:rsidP="00DA1AC8" w:rsidR="00DA1AC8">
      <w:pPr>
        <w:jc w:val="both"/>
      </w:pPr>
      <w:r>
        <w:tab/>
      </w:r>
    </w:p>
    <w:p w:rsidRDefault="00DA1AC8" w:rsidP="00DA1AC8" w:rsidR="00DA1AC8">
      <w:pPr>
        <w:jc w:val="both"/>
      </w:pPr>
      <w:r>
        <w:tab/>
      </w:r>
      <w:r>
        <w:tab/>
      </w:r>
      <w:r>
        <w:tab/>
      </w:r>
    </w:p>
    <w:p w:rsidRDefault="00DA1AC8" w:rsidP="00DA1AC8" w:rsidR="00DA1AC8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1AC8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68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St-349/2017-7</izvorni_sadrzaj>
    <derivirana_varijabla naziv="DomainObject.Oznaka_1">St-349/2017-7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St-349/2017</izvorni_sadrzaj>
    <derivirana_varijabla naziv="DomainObject.Predmet.OznakaBroj_1">St-349/2017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ISO-LIM jednostavno društvo s ograničenom odgovornošću za graditeljstvo i usluge zastupanog po punomoćniku Damir Horvat</izvorni_sadrzaj>
    <derivirana_varijabla naziv="DomainObject.Predmet.ProtustrankaFormated_1">  ISO-LIM jednostavno društvo s ograničenom odgovornošću za graditeljstvo i usluge zastupanog po punomoćniku Damir Horvat</derivirana_varijabla>
  </DomainObject.Predmet.ProtustrankaFormated>
  <DomainObject.Predmet.ProtustrankaFormatedOIB>
    <izvorni_sadrzaj>  ISO-LIM jednostavno društvo s ograničenom odgovornošću za graditeljstvo i usluge, OIB 48987737641 zastupanog po punomoćniku Damir Horvat</izvorni_sadrzaj>
    <derivirana_varijabla naziv="DomainObject.Predmet.ProtustrankaFormatedOIB_1">  ISO-LIM jednostavno društvo s ograničenom odgovornošću za graditeljstvo i usluge, OIB 48987737641 zastupanog po punomoćniku Damir Horvat</derivirana_varijabla>
  </DomainObject.Predmet.ProtustrankaFormatedOIB>
  <DomainObject.Predmet.ProtustrankaFormatedWithAdress>
    <izvorni_sadrzaj> ISO-LIM jednostavno društvo s ograničenom odgovornošću za graditeljstvo i usluge, Dravska 15, 40000 Totovec zastupanog po punomoćniku Damir Horvat</izvorni_sadrzaj>
    <derivirana_varijabla naziv="DomainObject.Predmet.ProtustrankaFormatedWithAdress_1"> ISO-LIM jednostavno društvo s ograničenom odgovornošću za graditeljstvo i usluge, Dravska 15, 40000 Totovec zastupanog po punomoćniku Damir Horvat</derivirana_varijabla>
  </DomainObject.Predmet.ProtustrankaFormatedWithAdress>
  <DomainObject.Predmet.ProtustrankaFormatedWithAdressOIB>
    <izvorni_sadrzaj> ISO-LIM jednostavno društvo s ograničenom odgovornošću za graditeljstvo i usluge, OIB 48987737641, Dravska 15, 40000 Totovec zastupanog po punomoćniku Damir Horvat</izvorni_sadrzaj>
    <derivirana_varijabla naziv="DomainObject.Predmet.ProtustrankaFormatedWithAdressOIB_1"> ISO-LIM jednostavno društvo s ograničenom odgovornošću za graditeljstvo i usluge, OIB 48987737641, Dravska 15, 40000 Totovec zastupanog po punomoćniku Damir Horvat</derivirana_varijabla>
  </DomainObject.Predmet.ProtustrankaFormatedWithAdressOIB>
  <DomainObject.Predmet.ProtustrankaWithAdress>
    <izvorni_sadrzaj>ISO-LIM jednostavno društvo s ograničenom odgovornošću za graditeljstvo i usluge Dravska 15, 40000 Totovec</izvorni_sadrzaj>
    <derivirana_varijabla naziv="DomainObject.Predmet.ProtustrankaWithAdress_1">ISO-LIM jednostavno društvo s ograničenom odgovornošću za graditeljstvo i usluge Dravska 15, 40000 Totovec</derivirana_varijabla>
  </DomainObject.Predmet.ProtustrankaWithAdress>
  <DomainObject.Predmet.ProtustrankaWithAdressOIB>
    <izvorni_sadrzaj>ISO-LIM jednostavno društvo s ograničenom odgovornošću za graditeljstvo i usluge, OIB 48987737641, Dravska 15, 40000 Totovec</izvorni_sadrzaj>
    <derivirana_varijabla naziv="DomainObject.Predmet.ProtustrankaWithAdressOIB_1">ISO-LIM jednostavno društvo s ograničenom odgovornošću za graditeljstvo i usluge, OIB 48987737641, Dravska 15, 40000 Totovec</derivirana_varijabla>
  </DomainObject.Predmet.ProtustrankaWithAdressOIB>
  <DomainObject.Predmet.ProtustrankaNazivFormated>
    <izvorni_sadrzaj>ISO-LIM jednostavno društvo s ograničenom odgovornošću za graditeljstvo i usluge</izvorni_sadrzaj>
    <derivirana_varijabla naziv="DomainObject.Predmet.ProtustrankaNazivFormated_1">ISO-LIM jednostavno društvo s ograničenom odgovornošću za graditeljstvo i usluge</derivirana_varijabla>
  </DomainObject.Predmet.ProtustrankaNazivFormated>
  <DomainObject.Predmet.ProtustrankaNazivFormatedOIB>
    <izvorni_sadrzaj>ISO-LIM jednostavno društvo s ograničenom odgovornošću za graditeljstvo i usluge, OIB 48987737641</izvorni_sadrzaj>
    <derivirana_varijabla naziv="DomainObject.Predmet.ProtustrankaNazivFormatedOIB_1">ISO-LIM jednostavno društvo s ograničenom odgovornošću za graditeljstvo i usluge, OIB 48987737641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ISO-LIM jednostavno društvo s ograničenom odgovornošću za graditeljstvo i usluge zastupanog po punomoćniku Damir Horvat</item>
    </izvorni_sadrzaj>
    <derivirana_varijabla naziv="DomainObject.Predmet.ProtuStrankaListFormated_1">
      <item>ISO-LIM jednostavno društvo s ograničenom odgovornošću za graditeljstvo i usluge zastupanog po punomoćniku Damir Horvat</item>
    </derivirana_varijabla>
  </DomainObject.Predmet.ProtuStrankaListFormated>
  <DomainObject.Predmet.ProtuStrankaListFormatedOIB>
    <izvorni_sadrzaj>
      <item>ISO-LIM jednostavno društvo s ograničenom odgovornošću za graditeljstvo i usluge, OIB 48987737641 zastupanog po punomoćniku Damir Horvat</item>
    </izvorni_sadrzaj>
    <derivirana_varijabla naziv="DomainObject.Predmet.ProtuStrankaListFormatedOIB_1">
      <item>ISO-LIM jednostavno društvo s ograničenom odgovornošću za graditeljstvo i usluge, OIB 48987737641 zastupanog po punomoćniku Damir Horvat</item>
    </derivirana_varijabla>
  </DomainObject.Predmet.ProtuStrankaListFormatedOIB>
  <DomainObject.Predmet.ProtuStrankaListFormatedWithAdress>
    <izvorni_sadrzaj>
      <item>ISO-LIM jednostavno društvo s ograničenom odgovornošću za graditeljstvo i usluge, Dravska 15, 40000 Totovec zastupanog po punomoćniku Damir Horvat</item>
    </izvorni_sadrzaj>
    <derivirana_varijabla naziv="DomainObject.Predmet.ProtuStrankaListFormatedWithAdress_1">
      <item>ISO-LIM jednostavno društvo s ograničenom odgovornošću za graditeljstvo i usluge, Dravska 15, 40000 Totovec zastupanog po punomoćniku Damir Horvat</item>
    </derivirana_varijabla>
  </DomainObject.Predmet.ProtuStrankaListFormatedWithAdress>
  <DomainObject.Predmet.ProtuStrankaListFormatedWithAdressOIB>
    <izvorni_sadrzaj>
      <item>ISO-LIM jednostavno društvo s ograničenom odgovornošću za graditeljstvo i usluge, OIB 48987737641, Dravska 15, 40000 Totovec zastupanog po punomoćniku Damir Horvat</item>
    </izvorni_sadrzaj>
    <derivirana_varijabla naziv="DomainObject.Predmet.ProtuStrankaListFormatedWithAdressOIB_1">
      <item>ISO-LIM jednostavno društvo s ograničenom odgovornošću za graditeljstvo i usluge, OIB 48987737641, Dravska 15, 40000 Totovec zastupanog po punomoćniku Damir Horvat</item>
    </derivirana_varijabla>
  </DomainObject.Predmet.ProtuStrankaListFormatedWithAdressOIB>
  <DomainObject.Predmet.ProtuStrankaListNazivFormated>
    <izvorni_sadrzaj>
      <item>ISO-LIM jednostavno društvo s ograničenom odgovornošću za graditeljstvo i usluge</item>
    </izvorni_sadrzaj>
    <derivirana_varijabla naziv="DomainObject.Predmet.ProtuStrankaListNazivFormated_1">
      <item>ISO-LIM jednostavno društvo s ograničenom odgovornošću za graditeljstvo i usluge</item>
    </derivirana_varijabla>
  </DomainObject.Predmet.ProtuStrankaListNazivFormated>
  <DomainObject.Predmet.ProtuStrankaListNazivFormatedOIB>
    <izvorni_sadrzaj>
      <item>ISO-LIM jednostavno društvo s ograničenom odgovornošću za graditeljstvo i usluge, OIB 48987737641</item>
    </izvorni_sadrzaj>
    <derivirana_varijabla naziv="DomainObject.Predmet.ProtuStrankaListNazivFormatedOIB_1">
      <item>ISO-LIM jednostavno društvo s ograničenom odgovornošću za graditeljstvo i usluge, OIB 48987737641</item>
    </derivirana_varijabla>
  </DomainObject.Predmet.ProtuStrankaListNazivFormatedOIB>
  <DomainObject.Predmet.OstaliListFormated>
    <izvorni_sadrzaj>
      <item>e-oglasna ploča</item>
      <item>Sudski registar</item>
      <item>Damir Horvat punomoćnik sudionika u postupku ISO-LIM jednostavno društvo s ograničenom odgovornošću za graditeljstvo i usluge</item>
    </izvorni_sadrzaj>
    <derivirana_varijabla naziv="DomainObject.Predmet.OstaliListFormated_1">
      <item>e-oglasna ploča</item>
      <item>Sudski registar</item>
      <item>Damir Horvat punomoćnik sudionika u postupku ISO-LIM jednostavno društvo s ograničenom odgovornošću za graditeljstvo i usluge</item>
    </derivirana_varijabla>
  </DomainObject.Predmet.OstaliListFormated>
  <DomainObject.Predmet.OstaliListFormatedOIB>
    <izvorni_sadrzaj>
      <item>e-oglasna ploča</item>
      <item>Sudski registar</item>
      <item>Damir Horvat, OIB 22345155124 punomoćnik sudionika u postupku ISO-LIM jednostavno društvo s ograničenom odgovornošću za graditeljstvo i usluge</item>
    </izvorni_sadrzaj>
    <derivirana_varijabla naziv="DomainObject.Predmet.OstaliListFormatedOIB_1">
      <item>e-oglasna ploča</item>
      <item>Sudski registar</item>
      <item>Damir Horvat, OIB 22345155124 punomoćnik sudionika u postupku ISO-LIM jednostavno društvo s ograničenom odgovornošću za graditeljstvo i usluge</item>
    </derivirana_varijabla>
  </DomainObject.Predmet.OstaliListFormatedOIB>
  <DomainObject.Predmet.OstaliListFormatedWithAdress>
    <izvorni_sadrzaj>
      <item>e-oglasna ploča</item>
      <item>Sudski registar</item>
      <item>Damir Horvat, Dravska 15., 40000 Totovec punomoćnik sudionika u postupku ISO-LIM jednostavno društvo s ograničenom odgovornošću za graditeljstvo i usluge</item>
    </izvorni_sadrzaj>
    <derivirana_varijabla naziv="DomainObject.Predmet.OstaliListFormatedWithAdress_1">
      <item>e-oglasna ploča</item>
      <item>Sudski registar</item>
      <item>Damir Horvat, Dravska 15., 40000 Totovec punomoćnik sudionika u postupku ISO-LIM jednostavno društvo s ograničenom odgovornošću za graditeljstvo i usluge</item>
    </derivirana_varijabla>
  </DomainObject.Predmet.OstaliListFormatedWithAdress>
  <DomainObject.Predmet.OstaliListFormatedWithAdressOIB>
    <izvorni_sadrzaj>
      <item>e-oglasna ploča</item>
      <item>Sudski registar</item>
      <item>Damir Horvat, OIB 22345155124, Dravska 15., 40000 Totovec punomoćnik sudionika u postupku ISO-LIM jednostavno društvo s ograničenom odgovornošću za graditeljstvo i usluge</item>
    </izvorni_sadrzaj>
    <derivirana_varijabla naziv="DomainObject.Predmet.OstaliListFormatedWithAdressOIB_1">
      <item>e-oglasna ploča</item>
      <item>Sudski registar</item>
      <item>Damir Horvat, OIB 22345155124, Dravska 15., 40000 Totovec punomoćnik sudionika u postupku ISO-LIM jednostavno društvo s ograničenom odgovornošću za graditeljstvo i usluge</item>
    </derivirana_varijabla>
  </DomainObject.Predmet.OstaliListFormatedWithAdressOIB>
  <DomainObject.Predmet.OstaliListNazivFormated>
    <izvorni_sadrzaj>
      <item>e-oglasna ploča</item>
      <item>Sudski registar</item>
      <item>Damir Horvat</item>
    </izvorni_sadrzaj>
    <derivirana_varijabla naziv="DomainObject.Predmet.OstaliListNazivFormated_1">
      <item>e-oglasna ploča</item>
      <item>Sudski registar</item>
      <item>Damir Horvat</item>
    </derivirana_varijabla>
  </DomainObject.Predmet.OstaliListNazivFormated>
  <DomainObject.Predmet.OstaliListNazivFormatedOIB>
    <izvorni_sadrzaj>
      <item>e-oglasna ploča</item>
      <item>Sudski registar</item>
      <item>Damir Horvat, OIB 22345155124</item>
    </izvorni_sadrzaj>
    <derivirana_varijabla naziv="DomainObject.Predmet.OstaliListNazivFormatedOIB_1">
      <item>e-oglasna ploča</item>
      <item>Sudski registar</item>
      <item>Damir Horvat, OIB 22345155124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St-349/2017-7</izvorni_sadrzaj>
    <derivirana_varijabla naziv="DomainObject.PoslovniBrojDokumenta_1">St-349/2017-7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ISO-LIM jednostavno društvo s ograničenom odgovornošću za graditeljstvo i usluge</izvorni_sadrzaj>
    <derivirana_varijabla naziv="DomainObject.Predmet.ProtustrankaIDrugi_1">ISO-LIM jednostavno društvo s ograničenom odgovornošću za graditeljstvo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ISO-LIM jednostavno društvo s ograničenom odgovornošću za graditeljstvo i usluge, OIB 48987737641, Dravska 15, 40000 Totovec</izvorni_sadrzaj>
    <derivirana_varijabla naziv="DomainObject.Predmet.ProtustrankaIDrugiAdressOIB_1">ISO-LIM jednostavno društvo s ograničenom odgovornošću za graditeljstvo i usluge, OIB 48987737641, Dravska 15, 40000 Totovec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ISO-LIM jednostavno društvo s ograničenom odgovornošću za graditeljstvo i usluge</item>
      <item>e-oglasna ploča</item>
      <item>Sudski registar</item>
      <item>Damir Horvat</item>
    </izvorni_sadrzaj>
    <derivirana_varijabla naziv="DomainObject.Predmet.SudioniciListNaziv_1">
      <item>Financijska agencija, RC ZAGREB, Podružnica VARAŽDIN</item>
      <item>ISO-LIM jednostavno društvo s ograničenom odgovornošću za graditeljstvo i usluge</item>
      <item>e-oglasna ploča</item>
      <item>Sudski registar</item>
      <item>Damir Horvat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ISO-LIM jednostavno društvo s ograničenom odgovornošću za graditeljstvo i usluge, OIB 48987737641, Dravska 15,40000 Totovec</item>
      <item>e-oglasna ploča</item>
      <item>Sudski registar</item>
      <item>Damir Horvat, OIB 22345155124, Dravska 15.,40000 Totovec</item>
    </izvorni_sadrzaj>
    <derivirana_varijabla naziv="DomainObject.Predmet.SudioniciListAdressOIB_1">
      <item>Financijska agencija, RC ZAGREB, Podružnica VARAŽDIN, OIB 85821130368, A. Cesarca 2,42000 Varaždin</item>
      <item>ISO-LIM jednostavno društvo s ograničenom odgovornošću za graditeljstvo i usluge, OIB 48987737641, Dravska 15,40000 Totovec</item>
      <item>e-oglasna ploča</item>
      <item>Sudski registar</item>
      <item>Damir Horvat, OIB 22345155124, Dravska 15.,40000 Totovec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8D001B-7E3F-4D1F-A3F6-0EC70AE69B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2682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2017-11-14T07:26:00Z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St-349/2017-7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