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f5460" w14:paraId="e7f5460" w:rsidRDefault="007B7EDC" w:rsidP="004E475E" w:rsidR="007B7EDC">
      <w:pPr>
        <w:jc w:val="both"/>
        <w15:collapsed w:val="false"/>
      </w:pPr>
      <w:bookmarkStart w:name="_GoBack" w:id="0"/>
      <w:bookmarkEnd w:id="0"/>
    </w:p>
    <w:p w:rsidRDefault="007B7EDC" w:rsidP="004E475E" w:rsidR="007B7EDC">
      <w:pPr>
        <w:jc w:val="right"/>
      </w:pPr>
      <w:r>
        <w:t>14 St-</w:t>
      </w:r>
      <w:r w:rsidR="0041112D">
        <w:t>1</w:t>
      </w:r>
      <w:r w:rsidR="00C07EC8">
        <w:t>2</w:t>
      </w:r>
      <w:r w:rsidR="003E28CD">
        <w:t>3</w:t>
      </w:r>
      <w:r w:rsidR="0040125A">
        <w:t>5</w:t>
      </w:r>
      <w:r>
        <w:t>/</w:t>
      </w:r>
      <w:r w:rsidR="00E8650F">
        <w:t>1</w:t>
      </w:r>
      <w:r w:rsidR="00EB2CC7">
        <w:t>7</w:t>
      </w:r>
      <w:r>
        <w:t>-</w:t>
      </w:r>
      <w:r w:rsidR="00E1042B">
        <w:t>1</w:t>
      </w:r>
      <w:r w:rsidR="0040125A">
        <w:t>4</w:t>
      </w:r>
    </w:p>
    <w:p w:rsidRDefault="00FD0F32" w:rsidP="00FD0F32" w:rsidR="00FD0F32">
      <w:r>
        <w:rPr>
          <w:rStyle w:val="Naglaeno"/>
        </w:rPr>
        <w:t xml:space="preserve">             </w:t>
      </w:r>
      <w:r w:rsidR="000A5797">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D0F32" w:rsidP="00FD0F32" w:rsidR="00FD0F32" w:rsidRPr="00D21A2C"/>
    <w:p w:rsidRDefault="00FD0F32" w:rsidP="00FD0F32" w:rsidR="00FD0F32" w:rsidRPr="00B82754">
      <w:pPr>
        <w:ind w:hanging="720" w:left="360"/>
        <w:rPr>
          <w:b/>
        </w:rPr>
      </w:pPr>
      <w:r w:rsidRPr="00B82754">
        <w:rPr>
          <w:b/>
        </w:rPr>
        <w:t xml:space="preserve">     REPUBLIKA HRVATSKA</w:t>
      </w:r>
    </w:p>
    <w:p w:rsidRDefault="00FD0F32" w:rsidP="006F7B5B" w:rsidR="0004401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C203B" w:rsidP="006F7B5B" w:rsidR="00BC203B" w:rsidRPr="006F7B5B">
      <w:pPr>
        <w:ind w:hanging="720" w:left="360"/>
        <w:rPr>
          <w:sz w:val="22"/>
          <w:szCs w:val="22"/>
        </w:rPr>
      </w:pPr>
    </w:p>
    <w:p w:rsidRDefault="007B7EDC" w:rsidP="004E475E" w:rsidR="007B7EDC">
      <w:pPr>
        <w:jc w:val="center"/>
      </w:pPr>
      <w:r>
        <w:t>REPUBLIKA HRVATSKA</w:t>
      </w:r>
    </w:p>
    <w:p w:rsidRDefault="007B7EDC" w:rsidP="00BC203B" w:rsidR="00611430">
      <w:pPr>
        <w:jc w:val="center"/>
      </w:pPr>
      <w:r>
        <w:t>R J E Š E N J E</w:t>
      </w:r>
    </w:p>
    <w:p w:rsidRDefault="00A3136C" w:rsidP="004E475E" w:rsidR="00A3136C">
      <w:pPr>
        <w:jc w:val="both"/>
      </w:pPr>
    </w:p>
    <w:p w:rsidRDefault="00611430" w:rsidP="00212370" w:rsidR="00212370">
      <w:pPr>
        <w:jc w:val="both"/>
      </w:pPr>
      <w:r>
        <w:tab/>
      </w:r>
      <w:r w:rsidR="0040125A" w:rsidRPr="0040125A">
        <w:t>Trgovački sud u Osijeku, po sucu mr. sc. Tihomiru Kovačeviću, kao stečajnom sucu, povodom prijedloga FINANCIJSKE AGENCIJE ZAGREB, Regionalni centar Zagreb, Podružnica Zagreb, Trg svibanjskih žrtava 1995. 1, OIB 85821130368 za otvaranje stečajnog postupka nad dužnikom GALERIJA LUKA jednostavno društvo s ograničenom odgovornošću za usluge i trgovinu, Zagreb, Josipa Slavenskog 1, MBS 080870207, OIB 70204434624</w:t>
      </w:r>
      <w:r w:rsidR="0090669D" w:rsidRPr="0041082E">
        <w:t xml:space="preserve">, dana </w:t>
      </w:r>
      <w:r w:rsidR="00DD241C">
        <w:t>31</w:t>
      </w:r>
      <w:r w:rsidR="0090669D" w:rsidRPr="0041082E">
        <w:t xml:space="preserve">. </w:t>
      </w:r>
      <w:r w:rsidR="0090669D">
        <w:t>s</w:t>
      </w:r>
      <w:r w:rsidR="00296BB4">
        <w:t>iječnja</w:t>
      </w:r>
      <w:r w:rsidR="0090669D" w:rsidRPr="0041082E">
        <w:t xml:space="preserve"> 201</w:t>
      </w:r>
      <w:r w:rsidR="00296BB4">
        <w:t>8</w:t>
      </w:r>
      <w:r w:rsidR="0090669D" w:rsidRPr="0041082E">
        <w:t>.</w:t>
      </w:r>
    </w:p>
    <w:p w:rsidRDefault="00212370" w:rsidP="00212370" w:rsidR="00212370">
      <w:pPr>
        <w:jc w:val="both"/>
      </w:pPr>
    </w:p>
    <w:p w:rsidRDefault="00212370" w:rsidP="00212370" w:rsidR="00212370">
      <w:pPr>
        <w:jc w:val="center"/>
      </w:pPr>
      <w:r>
        <w:t>r i j e š i o  j e</w:t>
      </w:r>
    </w:p>
    <w:p w:rsidRDefault="00212370" w:rsidP="00212370" w:rsidR="00212370">
      <w:pPr>
        <w:jc w:val="both"/>
      </w:pPr>
    </w:p>
    <w:p w:rsidRDefault="00212370" w:rsidP="00212370" w:rsidR="00212370">
      <w:pPr>
        <w:jc w:val="both"/>
      </w:pPr>
    </w:p>
    <w:p w:rsidRDefault="00212370" w:rsidP="00BB1724" w:rsidR="00212370">
      <w:pPr>
        <w:numPr>
          <w:ilvl w:val="0"/>
          <w:numId w:val="2"/>
        </w:numPr>
        <w:jc w:val="both"/>
      </w:pPr>
      <w:r>
        <w:t xml:space="preserve">Pokreće se prethodni postupak nad dužnikom: </w:t>
      </w:r>
      <w:r w:rsidR="00BB1724" w:rsidRPr="00BB1724">
        <w:t>GALERIJA LUKA jednostavno društvo s ograničenom odgovornošću za usluge i trgovinu, Zagreb, Josipa Slavenskog 1, MBS 080870207, OIB 70204434624</w:t>
      </w:r>
      <w:r>
        <w:t>.</w:t>
      </w:r>
    </w:p>
    <w:p w:rsidRDefault="00212370" w:rsidP="00212370" w:rsidR="00212370">
      <w:pPr>
        <w:jc w:val="both"/>
      </w:pPr>
    </w:p>
    <w:p w:rsidRDefault="00212370" w:rsidP="00F46700" w:rsidR="00212370">
      <w:pPr>
        <w:numPr>
          <w:ilvl w:val="0"/>
          <w:numId w:val="2"/>
        </w:numPr>
        <w:jc w:val="both"/>
      </w:pPr>
      <w:r>
        <w:t xml:space="preserve">Za privremenog stečajnog upravitelja dužnika imenuje se </w:t>
      </w:r>
      <w:r w:rsidR="00FB5ACB">
        <w:t>Margareta Bondža</w:t>
      </w:r>
      <w:r w:rsidR="005F76DB">
        <w:t xml:space="preserve">, Vinkovci, </w:t>
      </w:r>
      <w:r w:rsidR="00FB5ACB">
        <w:t>Lapovačka</w:t>
      </w:r>
      <w:r w:rsidR="005F76DB">
        <w:t xml:space="preserve"> 3</w:t>
      </w:r>
      <w:r w:rsidR="00FB5ACB">
        <w:t>0</w:t>
      </w:r>
      <w:r w:rsidR="00F46700" w:rsidRPr="00F46700">
        <w:t xml:space="preserve">, OIB </w:t>
      </w:r>
      <w:r w:rsidR="00FB5ACB">
        <w:t>43842887527</w:t>
      </w:r>
      <w:r>
        <w:t>, izabran</w:t>
      </w:r>
      <w:r w:rsidR="00FB5ACB">
        <w:t>a</w:t>
      </w:r>
      <w:r>
        <w:t xml:space="preserve"> metodom slučajnog odabira - automatskom dodjelom s iznimkom.</w:t>
      </w:r>
    </w:p>
    <w:p w:rsidRDefault="00212370" w:rsidP="00212370" w:rsidR="00212370">
      <w:pPr>
        <w:jc w:val="both"/>
      </w:pPr>
    </w:p>
    <w:p w:rsidRDefault="00212370" w:rsidP="00212370" w:rsidR="00212370">
      <w:pPr>
        <w:numPr>
          <w:ilvl w:val="0"/>
          <w:numId w:val="2"/>
        </w:numPr>
        <w:jc w:val="both"/>
      </w:pPr>
      <w:r>
        <w:t xml:space="preserve">Privremeni stečajni upravitelj dužan je ispitati postoji li razlog za otvaranje stečajnog postupka i mogu li se imovinom dužnika namiriti troškovi postupka, te dostaviti sudu pisano izvješće u 3 primjerka o istom najkasnije do </w:t>
      </w:r>
      <w:r w:rsidR="008D1605">
        <w:t>2</w:t>
      </w:r>
      <w:r w:rsidR="005F76DB">
        <w:t>8</w:t>
      </w:r>
      <w:r>
        <w:t>.</w:t>
      </w:r>
      <w:r w:rsidR="00367CA0">
        <w:t>0</w:t>
      </w:r>
      <w:r w:rsidR="00D573BD">
        <w:t>2</w:t>
      </w:r>
      <w:r>
        <w:t>.201</w:t>
      </w:r>
      <w:r w:rsidR="00367CA0">
        <w:t>8</w:t>
      </w:r>
      <w:r>
        <w:t>.</w:t>
      </w:r>
    </w:p>
    <w:p w:rsidRDefault="00212370" w:rsidP="00212370" w:rsidR="00212370">
      <w:pPr>
        <w:jc w:val="both"/>
      </w:pPr>
    </w:p>
    <w:p w:rsidRDefault="00212370" w:rsidP="00212370" w:rsidR="00212370">
      <w:pPr>
        <w:numPr>
          <w:ilvl w:val="0"/>
          <w:numId w:val="2"/>
        </w:numPr>
        <w:jc w:val="both"/>
      </w:pPr>
      <w:r>
        <w:t>Privremeni stečajni upravitelj ovlašten je stupiti u poslovne prostorije dužnika, te tamo provesti sve potrebne radnje.</w:t>
      </w:r>
    </w:p>
    <w:p w:rsidRDefault="00212370" w:rsidP="00212370" w:rsidR="00212370">
      <w:pPr>
        <w:jc w:val="both"/>
      </w:pPr>
    </w:p>
    <w:p w:rsidRDefault="00212370" w:rsidP="00212370" w:rsidR="00212370">
      <w:pPr>
        <w:numPr>
          <w:ilvl w:val="0"/>
          <w:numId w:val="2"/>
        </w:numPr>
        <w:jc w:val="both"/>
      </w:pPr>
      <w:r>
        <w:t>Osobe ovlaštene za zastupanje dužnika po zakonu, članovi tijela dužnika, radnici dužnika i u slučaju ako im je prestala dužnost odnosno zaposlenje, te tijela javne vlasti, dužni su privremenom stečajnom upravitelju dopustiti uvid u poslovne knjige i svu poslovnu dokumentaciju dužnika i pružiti mu sve potrebne podatke i obavijesti, a pod prijetnjom zakonskih posljedica.</w:t>
      </w:r>
    </w:p>
    <w:p w:rsidRDefault="00212370" w:rsidP="00212370" w:rsidR="00212370">
      <w:pPr>
        <w:jc w:val="both"/>
      </w:pPr>
    </w:p>
    <w:p w:rsidRDefault="00212370" w:rsidP="00212370" w:rsidR="00212370">
      <w:pPr>
        <w:jc w:val="both"/>
      </w:pPr>
    </w:p>
    <w:p w:rsidRDefault="00212370" w:rsidP="00212370" w:rsidR="00212370">
      <w:pPr>
        <w:jc w:val="both"/>
      </w:pPr>
    </w:p>
    <w:p w:rsidRDefault="00212370" w:rsidP="00212370" w:rsidR="00212370">
      <w:pPr>
        <w:numPr>
          <w:ilvl w:val="0"/>
          <w:numId w:val="2"/>
        </w:numPr>
        <w:jc w:val="both"/>
      </w:pPr>
      <w:r>
        <w:lastRenderedPageBreak/>
        <w:t>Privremeni stečajni upravitelj dužan je posebno provjeriti da li je dužnik imao promet nekretnina u razdoblju od 4 godine prije podnošenja prijedloga za otvaranje stečajnog postupka, te da li postoje pobojne pravne radnje dužnika.</w:t>
      </w:r>
    </w:p>
    <w:p w:rsidRDefault="00212370" w:rsidP="00212370" w:rsidR="00212370">
      <w:pPr>
        <w:jc w:val="both"/>
      </w:pPr>
    </w:p>
    <w:p w:rsidRDefault="00212370" w:rsidP="00FB5ACB" w:rsidR="00212370">
      <w:pPr>
        <w:numPr>
          <w:ilvl w:val="0"/>
          <w:numId w:val="2"/>
        </w:numPr>
        <w:jc w:val="both"/>
      </w:pPr>
      <w:r>
        <w:t xml:space="preserve">Zakazuje se ročište radi očitovanja o prijedlogu za otvaranje stečajnog postupka i ročište radi rasprave o pretpostavkama za otvaranje stečajnog postupka nad </w:t>
      </w:r>
      <w:r w:rsidR="00FB5ACB" w:rsidRPr="00FB5ACB">
        <w:t>GALERIJA LUKA jednostavno društvo s ograničenom odgovornošću za usluge i trgovinu, Zagreb, Josipa Slavenskog 1, MBS 080870207, OIB 70204434624</w:t>
      </w:r>
    </w:p>
    <w:p w:rsidRDefault="00212370" w:rsidP="00212370" w:rsidR="00212370">
      <w:pPr>
        <w:jc w:val="both"/>
      </w:pPr>
    </w:p>
    <w:p w:rsidRDefault="00212370" w:rsidP="00212370" w:rsidR="00212370">
      <w:pPr>
        <w:jc w:val="both"/>
      </w:pPr>
    </w:p>
    <w:p w:rsidRDefault="00A67F5B" w:rsidP="00212370" w:rsidR="00212370">
      <w:pPr>
        <w:ind w:firstLine="720" w:left="2160"/>
      </w:pPr>
      <w:r>
        <w:t>6</w:t>
      </w:r>
      <w:r w:rsidR="00212370">
        <w:t xml:space="preserve">. </w:t>
      </w:r>
      <w:r>
        <w:t>ožujka</w:t>
      </w:r>
      <w:r w:rsidR="00212370">
        <w:t xml:space="preserve"> 201</w:t>
      </w:r>
      <w:r w:rsidR="00C05FE6">
        <w:t>8</w:t>
      </w:r>
      <w:r w:rsidR="00212370">
        <w:t xml:space="preserve">. u </w:t>
      </w:r>
      <w:r w:rsidR="00323960">
        <w:t>9</w:t>
      </w:r>
      <w:r w:rsidR="00212370">
        <w:t>,</w:t>
      </w:r>
      <w:r w:rsidR="00323960">
        <w:t>3</w:t>
      </w:r>
      <w:r w:rsidR="00212370">
        <w:t>0 sati</w:t>
      </w:r>
    </w:p>
    <w:p w:rsidRDefault="00212370" w:rsidP="00212370" w:rsidR="00212370" w:rsidRPr="00A320F5">
      <w:pPr>
        <w:jc w:val="center"/>
        <w:rPr>
          <w:bCs/>
        </w:rPr>
      </w:pPr>
      <w:r w:rsidRPr="00A320F5">
        <w:rPr>
          <w:bCs/>
        </w:rPr>
        <w:t>u prostorijama Trgovačkog suda u Osijeku,</w:t>
      </w:r>
    </w:p>
    <w:p w:rsidRDefault="00212370" w:rsidP="00212370" w:rsidR="00212370">
      <w:pPr>
        <w:jc w:val="center"/>
        <w:rPr>
          <w:bCs/>
        </w:rPr>
      </w:pPr>
      <w:r w:rsidRPr="00A320F5">
        <w:rPr>
          <w:bCs/>
        </w:rPr>
        <w:t xml:space="preserve">Zagrebačka br. 2, soba broj </w:t>
      </w:r>
      <w:r w:rsidR="002C23B7">
        <w:rPr>
          <w:bCs/>
        </w:rPr>
        <w:t>39</w:t>
      </w:r>
      <w:r w:rsidRPr="00A320F5">
        <w:rPr>
          <w:bCs/>
        </w:rPr>
        <w:t>/</w:t>
      </w:r>
      <w:r w:rsidR="002C23B7">
        <w:rPr>
          <w:bCs/>
        </w:rPr>
        <w:t>I</w:t>
      </w:r>
      <w:r w:rsidRPr="00A320F5">
        <w:rPr>
          <w:bCs/>
        </w:rPr>
        <w:t>I.</w:t>
      </w:r>
    </w:p>
    <w:p w:rsidRDefault="00212370" w:rsidP="00212370" w:rsidR="00212370">
      <w:pPr>
        <w:jc w:val="both"/>
      </w:pPr>
    </w:p>
    <w:p w:rsidRDefault="00212370" w:rsidP="00212370" w:rsidR="00212370">
      <w:pPr>
        <w:jc w:val="both"/>
      </w:pPr>
    </w:p>
    <w:p w:rsidRDefault="00212370" w:rsidP="00212370" w:rsidR="00212370">
      <w:pPr>
        <w:jc w:val="center"/>
      </w:pPr>
      <w:r>
        <w:t>Obrazloženje</w:t>
      </w:r>
    </w:p>
    <w:p w:rsidRDefault="00212370" w:rsidP="00212370" w:rsidR="00212370">
      <w:pPr>
        <w:jc w:val="both"/>
      </w:pPr>
    </w:p>
    <w:p w:rsidRDefault="00212370" w:rsidP="00212370" w:rsidR="00212370">
      <w:pPr>
        <w:jc w:val="both"/>
      </w:pPr>
    </w:p>
    <w:p w:rsidRDefault="00323960" w:rsidP="00323960" w:rsidR="00323960">
      <w:pPr>
        <w:ind w:firstLine="720"/>
        <w:jc w:val="both"/>
      </w:pPr>
      <w:r>
        <w:t>Dana 23.01.2017. zaprimljen je na Trgovačkom sudu u Zagrebu prijedlog FINE Regionalni centar Zagreb, Podružnica Zagreb, klasa: 110-07/17-01/04 Ur. broj 04-06-17-361 od 20.01.2017. godine, za otvaranje stečajnog postupka nad dužnikom GALERIJA LUKA jednostavno društvo s ograničenom odgovornošću za usluge i trgovinu, Zagreb, Josipa Slavenskog 1, MBS 080870207, OIB 70204434624, temeljem odredbe čl. 110. st. 1. Stečajnog zakona (NN 71/15 i 104/17, dalje: SZ).</w:t>
      </w:r>
    </w:p>
    <w:p w:rsidRDefault="00323960" w:rsidP="00323960" w:rsidR="00323960">
      <w:pPr>
        <w:ind w:firstLine="720"/>
        <w:jc w:val="both"/>
      </w:pPr>
    </w:p>
    <w:p w:rsidRDefault="00323960" w:rsidP="00323960" w:rsidR="00323960">
      <w:pPr>
        <w:ind w:firstLine="720"/>
        <w:jc w:val="both"/>
      </w:pPr>
      <w:r>
        <w:t>U prijedlogu je navela da na dan 19.01.2017. dužnik u Očevidniku redoslijeda osnova za plaćanje ima evidentirane neizvršene osnove za plaćanje u neprekinutom razdoblju od 120 dana, u ukupnom iznosu od 16.875,66 kn, u koji iznos je uračunata kamata i naknada FINE za provedbe ovrhe na novčanim sredstvima dužnika. Navodi da dužnik ima 2 zaposlena radnika.</w:t>
      </w:r>
    </w:p>
    <w:p w:rsidRDefault="00323960" w:rsidP="00323960" w:rsidR="00323960">
      <w:pPr>
        <w:ind w:firstLine="720"/>
        <w:jc w:val="both"/>
      </w:pPr>
    </w:p>
    <w:p w:rsidRDefault="00323960" w:rsidP="00323960" w:rsidR="00A67F5B">
      <w:pPr>
        <w:ind w:firstLine="720"/>
        <w:jc w:val="both"/>
      </w:pPr>
      <w:r>
        <w:t>Dostavlja popis računa i oročenih novčanih sredstava dužnika na dan 19.01.2017., te navodi da na temelju čl. 112. st. 5. SZ dužnik na ime predujma za namirenje troškova stečajnog postupka ima zaplijenjena novčana sredstva na dan 19.01.2017. u iznosu od 5.000,00 kn.</w:t>
      </w:r>
    </w:p>
    <w:p w:rsidRDefault="00323960" w:rsidP="00323960" w:rsidR="00323960">
      <w:pPr>
        <w:ind w:firstLine="720"/>
        <w:jc w:val="both"/>
      </w:pPr>
    </w:p>
    <w:p w:rsidRDefault="00314A46" w:rsidP="00314A46" w:rsidR="00314A46">
      <w:pPr>
        <w:ind w:firstLine="720"/>
        <w:jc w:val="both"/>
      </w:pPr>
      <w:r>
        <w:t>Predmetni stečajni predmet Trgovačkog suda u Zagrebu dana 13.07.2017. zaprimljen je na Trgovačkom sudu u Osijeku temeljem rješenja Visokog Trgovačkog suda Republike Hrvatske u Zagrebu poslovnog broja 31-Su-525/17-10 od 26.06.2017. o određivanju Trgovačkog suda u Osijeku kao drugog stvarno nadležnog suda za postupanje u ovom stečajnom predmetu.</w:t>
      </w:r>
    </w:p>
    <w:p w:rsidRDefault="00314A46" w:rsidP="00212370" w:rsidR="00314A46">
      <w:pPr>
        <w:ind w:firstLine="720"/>
        <w:jc w:val="both"/>
      </w:pPr>
    </w:p>
    <w:p w:rsidRDefault="00857A2E" w:rsidP="00857A2E" w:rsidR="00857A2E">
      <w:pPr>
        <w:ind w:firstLine="720"/>
        <w:jc w:val="both"/>
      </w:pPr>
      <w:r w:rsidRPr="000625B3">
        <w:t>Temeljem odredbe čl. 84. st. 1. SZ i čl. 85. SZ, a u vezi s čl. 119. st. 6. SZ odlučeno kao u t. 2. izreke ovoga rješenja sukladno Mišljenju Povjerenstva za odlučivanje o sukobu interesa Broj: 711-I-752-M-63/17-02-8 od 16.05.2017. i očitovanju Ministarstva pravosuđa, Upravi za organizaciju pravosuđa KLASA: UP/I-133-04/15-</w:t>
      </w:r>
      <w:r w:rsidRPr="000625B3">
        <w:lastRenderedPageBreak/>
        <w:t>01/223, URBROJ: 514-03-02-02-01-17-29 od 3.10.2017. Sanja Mišević kao bivša državna tajnica u Ministarstvu pravosuđa u razdoblju od 12 mjeseci od dana prestanka obnašanja predmetne dužnosti ne može obavljati poslove stečajne upraviteljice, odnosno do 29.04.2018.</w:t>
      </w:r>
    </w:p>
    <w:p w:rsidRDefault="007630FA" w:rsidP="00857A2E" w:rsidR="007630FA">
      <w:pPr>
        <w:ind w:firstLine="720"/>
        <w:jc w:val="both"/>
      </w:pPr>
    </w:p>
    <w:p w:rsidRDefault="007630FA" w:rsidP="00857A2E" w:rsidR="007630FA" w:rsidRPr="000625B3">
      <w:pPr>
        <w:ind w:firstLine="720"/>
        <w:jc w:val="both"/>
      </w:pPr>
      <w:r>
        <w:t xml:space="preserve">Sud je </w:t>
      </w:r>
      <w:r w:rsidRPr="00176811">
        <w:t xml:space="preserve">utvrdio da je predlagatelj ovlašten za podnošenje predmetnoga prijedloga temeljem odredbe čl. </w:t>
      </w:r>
      <w:r>
        <w:t>1</w:t>
      </w:r>
      <w:r w:rsidR="00F01776">
        <w:t>10</w:t>
      </w:r>
      <w:r>
        <w:t xml:space="preserve">. </w:t>
      </w:r>
      <w:r w:rsidR="00F01776">
        <w:t xml:space="preserve">st. </w:t>
      </w:r>
      <w:r w:rsidR="006776BE">
        <w:t>1</w:t>
      </w:r>
      <w:r>
        <w:t>. SZ</w:t>
      </w:r>
      <w:r w:rsidRPr="00176811">
        <w:t xml:space="preserve">, </w:t>
      </w:r>
      <w:r>
        <w:t xml:space="preserve">te je </w:t>
      </w:r>
      <w:r w:rsidRPr="00670F0C">
        <w:t xml:space="preserve">donio rješenje o pokretanju prethodnog postupka i imenovao privremenog stečajnog </w:t>
      </w:r>
      <w:r>
        <w:t>upravitelja</w:t>
      </w:r>
      <w:r w:rsidRPr="00670F0C">
        <w:t xml:space="preserve"> (čl. 115. st. 1. i 2. SZ-a), odredio mu dužnosti (čl. 119. st. 2. i 3. SZ-a) i zakazao ročište (čl. 123. i čl. 128. st.</w:t>
      </w:r>
      <w:r w:rsidR="008C1B03">
        <w:t xml:space="preserve"> </w:t>
      </w:r>
      <w:r w:rsidRPr="00670F0C">
        <w:t>1. SZ-a).</w:t>
      </w:r>
    </w:p>
    <w:p w:rsidRDefault="00212370" w:rsidP="00212370" w:rsidR="00212370">
      <w:pPr>
        <w:ind w:firstLine="720"/>
        <w:jc w:val="both"/>
      </w:pPr>
    </w:p>
    <w:p w:rsidRDefault="00212370" w:rsidP="00212370" w:rsidR="00212370">
      <w:pPr>
        <w:ind w:firstLine="720"/>
        <w:jc w:val="both"/>
      </w:pPr>
    </w:p>
    <w:p w:rsidRDefault="00212370" w:rsidP="00212370" w:rsidR="00212370">
      <w:pPr>
        <w:jc w:val="center"/>
      </w:pPr>
      <w:r>
        <w:t xml:space="preserve">U Osijeku </w:t>
      </w:r>
      <w:r w:rsidR="008C1B03">
        <w:t>31</w:t>
      </w:r>
      <w:r w:rsidR="003A65E4" w:rsidRPr="003A65E4">
        <w:t>. siječnja 2018</w:t>
      </w:r>
      <w:r>
        <w:t>.</w:t>
      </w:r>
    </w:p>
    <w:p w:rsidRDefault="00212370" w:rsidP="00212370" w:rsidR="00212370">
      <w:pPr>
        <w:jc w:val="center"/>
      </w:pPr>
    </w:p>
    <w:p w:rsidRDefault="00212370" w:rsidP="00212370" w:rsidR="00212370">
      <w:pPr>
        <w:jc w:val="center"/>
      </w:pPr>
    </w:p>
    <w:p w:rsidRDefault="00212370" w:rsidP="00212370" w:rsidR="00212370">
      <w:pPr>
        <w:jc w:val="both"/>
      </w:pPr>
      <w:r>
        <w:t>Zapisničar:</w:t>
      </w:r>
      <w:r>
        <w:tab/>
      </w:r>
      <w:r>
        <w:tab/>
      </w:r>
      <w:r>
        <w:tab/>
      </w:r>
      <w:r>
        <w:tab/>
      </w:r>
      <w:r>
        <w:tab/>
      </w:r>
      <w:r>
        <w:tab/>
      </w:r>
      <w:r>
        <w:tab/>
        <w:t>STEČAJNI SUDAC:</w:t>
      </w:r>
    </w:p>
    <w:p w:rsidRDefault="00212370" w:rsidP="00212370" w:rsidR="00212370">
      <w:pPr>
        <w:jc w:val="both"/>
      </w:pPr>
      <w:r>
        <w:t>Elizabeta Đeke</w:t>
      </w:r>
      <w:r>
        <w:tab/>
        <w:t xml:space="preserve">      </w:t>
      </w:r>
      <w:r>
        <w:tab/>
      </w:r>
      <w:r>
        <w:tab/>
      </w:r>
      <w:r>
        <w:tab/>
      </w:r>
      <w:r>
        <w:tab/>
        <w:t xml:space="preserve">       mr. sc. Tihomir Kovačević</w:t>
      </w:r>
    </w:p>
    <w:p w:rsidRDefault="00212370" w:rsidP="00212370" w:rsidR="00212370">
      <w:pPr>
        <w:jc w:val="both"/>
      </w:pPr>
      <w:r>
        <w:t xml:space="preserve">   </w:t>
      </w:r>
    </w:p>
    <w:p w:rsidRDefault="00212370" w:rsidP="00212370" w:rsidR="00212370">
      <w:pPr>
        <w:jc w:val="both"/>
      </w:pPr>
    </w:p>
    <w:p w:rsidRDefault="00212370" w:rsidP="00212370" w:rsidR="00212370">
      <w:pPr>
        <w:jc w:val="both"/>
      </w:pPr>
      <w:r>
        <w:t>POUKA O PRAVNOM LIJEKU:</w:t>
      </w:r>
    </w:p>
    <w:p w:rsidRDefault="00212370" w:rsidP="00212370" w:rsidR="00212370">
      <w:pPr>
        <w:jc w:val="both"/>
      </w:pPr>
      <w:r>
        <w:t>Protiv ovoga rješenja nije dopuštena posebna žalba (čl. 115. st. 1. SZ-a).</w:t>
      </w:r>
    </w:p>
    <w:p w:rsidRDefault="00212370" w:rsidP="00212370" w:rsidR="00212370">
      <w:pPr>
        <w:jc w:val="both"/>
      </w:pPr>
    </w:p>
    <w:p w:rsidRDefault="00212370" w:rsidP="00212370" w:rsidR="00212370">
      <w:pPr>
        <w:jc w:val="both"/>
      </w:pPr>
    </w:p>
    <w:p w:rsidRDefault="00212370" w:rsidP="00212370" w:rsidR="00212370">
      <w:pPr>
        <w:jc w:val="both"/>
      </w:pPr>
      <w:r>
        <w:t>D N A :</w:t>
      </w:r>
    </w:p>
    <w:p w:rsidRDefault="00212370" w:rsidP="00993152" w:rsidR="00212370">
      <w:pPr>
        <w:numPr>
          <w:ilvl w:val="0"/>
          <w:numId w:val="8"/>
        </w:numPr>
        <w:jc w:val="both"/>
      </w:pPr>
      <w:r>
        <w:t>Predlagatelju FINI na njihov poslovni broj</w:t>
      </w:r>
    </w:p>
    <w:p w:rsidRDefault="00212370" w:rsidP="00993152" w:rsidR="00212370">
      <w:pPr>
        <w:numPr>
          <w:ilvl w:val="0"/>
          <w:numId w:val="8"/>
        </w:numPr>
        <w:jc w:val="both"/>
      </w:pPr>
      <w:r>
        <w:t xml:space="preserve">Dužniku </w:t>
      </w:r>
    </w:p>
    <w:p w:rsidRDefault="00212370" w:rsidP="006776BE" w:rsidR="00212370">
      <w:pPr>
        <w:pStyle w:val="Odlomakpopisa"/>
        <w:numPr>
          <w:ilvl w:val="0"/>
          <w:numId w:val="8"/>
        </w:numPr>
      </w:pPr>
      <w:r>
        <w:t xml:space="preserve">Zakonski zastupnik dužnika </w:t>
      </w:r>
      <w:r w:rsidR="006776BE" w:rsidRPr="006776BE">
        <w:t>Snježana Kovačević, Zagreb, Dobronićeva ulica 32</w:t>
      </w:r>
    </w:p>
    <w:p w:rsidRDefault="00212370" w:rsidP="00993152" w:rsidR="00212370">
      <w:pPr>
        <w:numPr>
          <w:ilvl w:val="0"/>
          <w:numId w:val="8"/>
        </w:numPr>
        <w:jc w:val="both"/>
      </w:pPr>
      <w:r>
        <w:t>Privremen</w:t>
      </w:r>
      <w:r w:rsidR="001E5C22">
        <w:t>i</w:t>
      </w:r>
      <w:r>
        <w:t xml:space="preserve"> stečajn</w:t>
      </w:r>
      <w:r w:rsidR="001E5C22">
        <w:t>i</w:t>
      </w:r>
      <w:r>
        <w:t xml:space="preserve"> upravitelj uz presliku lista </w:t>
      </w:r>
      <w:r w:rsidR="00052EA6">
        <w:t>2</w:t>
      </w:r>
      <w:r w:rsidR="006776BE">
        <w:t xml:space="preserve"> i 14</w:t>
      </w:r>
    </w:p>
    <w:p w:rsidRDefault="00212370" w:rsidP="00993152" w:rsidR="00212370">
      <w:pPr>
        <w:numPr>
          <w:ilvl w:val="0"/>
          <w:numId w:val="8"/>
        </w:numPr>
        <w:jc w:val="both"/>
      </w:pPr>
      <w:r>
        <w:t>sudskom registru elektroničkom poštom</w:t>
      </w:r>
    </w:p>
    <w:p w:rsidRDefault="00212370" w:rsidP="00993152" w:rsidR="00212370" w:rsidRPr="00295F3E">
      <w:pPr>
        <w:numPr>
          <w:ilvl w:val="0"/>
          <w:numId w:val="8"/>
        </w:numPr>
        <w:jc w:val="both"/>
      </w:pPr>
      <w:r>
        <w:t xml:space="preserve">Ministarstvu pravosuđa RH, Zagreb, </w:t>
      </w:r>
      <w:r w:rsidRPr="00346188">
        <w:rPr>
          <w:bCs/>
        </w:rPr>
        <w:t>Ulica grada Vukovara 49</w:t>
      </w:r>
      <w:r>
        <w:rPr>
          <w:bCs/>
        </w:rPr>
        <w:t xml:space="preserve"> elektroničkom poštom</w:t>
      </w:r>
    </w:p>
    <w:p w:rsidRDefault="00212370" w:rsidP="00993152" w:rsidR="00212370">
      <w:pPr>
        <w:numPr>
          <w:ilvl w:val="0"/>
          <w:numId w:val="8"/>
        </w:numPr>
        <w:jc w:val="both"/>
      </w:pPr>
      <w:r>
        <w:t xml:space="preserve">objaviti na </w:t>
      </w:r>
      <w:r w:rsidRPr="00295F3E">
        <w:rPr>
          <w:rFonts w:cstheme="majorBidi" w:hAnsiTheme="majorBidi" w:asciiTheme="majorBidi"/>
        </w:rPr>
        <w:t>mrežn</w:t>
      </w:r>
      <w:r>
        <w:rPr>
          <w:rFonts w:cstheme="majorBidi" w:hAnsiTheme="majorBidi" w:asciiTheme="majorBidi"/>
        </w:rPr>
        <w:t>oj</w:t>
      </w:r>
      <w:r w:rsidRPr="00295F3E">
        <w:rPr>
          <w:rFonts w:cstheme="majorBidi" w:hAnsiTheme="majorBidi" w:asciiTheme="majorBidi"/>
        </w:rPr>
        <w:t xml:space="preserve"> stranic</w:t>
      </w:r>
      <w:r>
        <w:rPr>
          <w:rFonts w:cstheme="majorBidi" w:hAnsiTheme="majorBidi" w:asciiTheme="majorBidi"/>
        </w:rPr>
        <w:t>i</w:t>
      </w:r>
      <w:r w:rsidRPr="00295F3E">
        <w:rPr>
          <w:rFonts w:cstheme="majorBidi" w:hAnsiTheme="majorBidi" w:asciiTheme="majorBidi"/>
        </w:rPr>
        <w:t xml:space="preserve"> e-Oglasna ploča sudova </w:t>
      </w:r>
    </w:p>
    <w:p w:rsidRDefault="00212370" w:rsidP="00993152" w:rsidR="00212370">
      <w:pPr>
        <w:numPr>
          <w:ilvl w:val="0"/>
          <w:numId w:val="8"/>
        </w:numPr>
        <w:jc w:val="both"/>
      </w:pPr>
      <w:r>
        <w:t xml:space="preserve">R </w:t>
      </w:r>
      <w:r w:rsidR="000B5B83">
        <w:t>6</w:t>
      </w:r>
      <w:r>
        <w:t>/</w:t>
      </w:r>
      <w:r w:rsidR="000B5B83">
        <w:t>3</w:t>
      </w:r>
      <w:r>
        <w:t>.</w:t>
      </w:r>
    </w:p>
    <w:p w:rsidRDefault="00212370" w:rsidP="00212370" w:rsidR="00212370">
      <w:pPr>
        <w:ind w:firstLine="720"/>
        <w:jc w:val="both"/>
      </w:pPr>
    </w:p>
    <w:p w:rsidRDefault="009D3A79" w:rsidP="00212370" w:rsidR="009D3A79">
      <w:pPr>
        <w:jc w:val="both"/>
      </w:pPr>
    </w:p>
    <w:sectPr w:rsidSect="00FD0F32" w:rsidR="009D3A79">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2E1F" w:rsidP="00FD0F32" w:rsidR="002F2E1F">
      <w:r>
        <w:separator/>
      </w:r>
    </w:p>
  </w:endnote>
  <w:endnote w:id="0" w:type="continuationSeparator">
    <w:p w:rsidRDefault="002F2E1F" w:rsidP="00FD0F32" w:rsidR="002F2E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2E1F" w:rsidP="00FD0F32" w:rsidR="002F2E1F">
      <w:r>
        <w:separator/>
      </w:r>
    </w:p>
  </w:footnote>
  <w:footnote w:id="0" w:type="continuationSeparator">
    <w:p w:rsidRDefault="002F2E1F" w:rsidP="00FD0F32" w:rsidR="002F2E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0F32" w:rsidR="00FD0F32">
    <w:pPr>
      <w:pStyle w:val="Zaglavlje"/>
      <w:jc w:val="center"/>
    </w:pPr>
    <w:r>
      <w:fldChar w:fldCharType="begin"/>
    </w:r>
    <w:r>
      <w:instrText>PAGE   \* MERGEFORMAT</w:instrText>
    </w:r>
    <w:r>
      <w:fldChar w:fldCharType="separate"/>
    </w:r>
    <w:r w:rsidR="00220DFA">
      <w:rPr>
        <w:noProof/>
      </w:rPr>
      <w:t>3</w:t>
    </w:r>
    <w:r>
      <w:fldChar w:fldCharType="end"/>
    </w:r>
  </w:p>
  <w:p w:rsidRDefault="00FD0F32" w:rsidP="00FD0F32" w:rsidR="00FD0F32">
    <w:pPr>
      <w:jc w:val="right"/>
    </w:pPr>
    <w:r>
      <w:tab/>
      <w:t xml:space="preserve">              </w:t>
    </w:r>
    <w:r w:rsidR="00E1042B" w:rsidRPr="00E1042B">
      <w:t>14 St-</w:t>
    </w:r>
    <w:r w:rsidR="0040125A" w:rsidRPr="0040125A">
      <w:t>1235/17-14</w:t>
    </w:r>
  </w:p>
  <w:p w:rsidRDefault="00FD0F32" w:rsidR="00FD0F3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442D2"/>
    <w:multiLevelType w:val="hybridMultilevel"/>
    <w:tmpl w:val="B24492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86A5B28"/>
    <w:multiLevelType w:val="hybridMultilevel"/>
    <w:tmpl w:val="BCAA51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B6076B2"/>
    <w:multiLevelType w:val="hybridMultilevel"/>
    <w:tmpl w:val="99F4D0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70D5CFF"/>
    <w:multiLevelType w:val="hybridMultilevel"/>
    <w:tmpl w:val="EB98DD7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B516B69"/>
    <w:multiLevelType w:val="hybridMultilevel"/>
    <w:tmpl w:val="C1D6B69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D49050D"/>
    <w:multiLevelType w:val="hybridMultilevel"/>
    <w:tmpl w:val="FE3018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BA57153"/>
    <w:multiLevelType w:val="hybridMultilevel"/>
    <w:tmpl w:val="2AA42128"/>
    <w:lvl w:tplc="041A000F" w:ilvl="0">
      <w:start w:val="1"/>
      <w:numFmt w:val="decimal"/>
      <w:lvlText w:val="%1."/>
      <w:lvlJc w:val="left"/>
      <w:pPr>
        <w:tabs>
          <w:tab w:pos="1425" w:val="num"/>
        </w:tabs>
        <w:ind w:hanging="360" w:left="1425"/>
      </w:pPr>
    </w:lvl>
    <w:lvl w:tplc="E3500B34" w:ilvl="1">
      <w:numFmt w:val="bullet"/>
      <w:lvlText w:val="-"/>
      <w:lvlJc w:val="left"/>
      <w:pPr>
        <w:tabs>
          <w:tab w:pos="1980" w:val="num"/>
        </w:tabs>
        <w:ind w:hanging="360" w:left="1980"/>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7">
    <w:nsid w:val="66005A75"/>
    <w:multiLevelType w:val="hybridMultilevel"/>
    <w:tmpl w:val="018EF01E"/>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
  </w:num>
  <w:num w:numId="2">
    <w:abstractNumId w:val="0"/>
  </w:num>
  <w:num w:numId="3">
    <w:abstractNumId w:val="6"/>
  </w:num>
  <w:num w:numId="4">
    <w:abstractNumId w:val="3"/>
  </w:num>
  <w:num w:numId="5">
    <w:abstractNumId w:val="5"/>
  </w:num>
  <w:num w:numId="6">
    <w:abstractNumId w:val="4"/>
  </w:num>
  <w:num w:numId="7">
    <w:abstractNumId w:val="2"/>
  </w:num>
  <w:num w:numId="8">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7EDC"/>
    <w:rsid w:val="0000262A"/>
    <w:rsid w:val="0000362D"/>
    <w:rsid w:val="00007148"/>
    <w:rsid w:val="000109DE"/>
    <w:rsid w:val="00022DD3"/>
    <w:rsid w:val="0003421E"/>
    <w:rsid w:val="00044014"/>
    <w:rsid w:val="00052EA6"/>
    <w:rsid w:val="0005765B"/>
    <w:rsid w:val="00061E21"/>
    <w:rsid w:val="000817DB"/>
    <w:rsid w:val="00084DCC"/>
    <w:rsid w:val="000A5797"/>
    <w:rsid w:val="000B151E"/>
    <w:rsid w:val="000B1DB2"/>
    <w:rsid w:val="000B5B83"/>
    <w:rsid w:val="000C1636"/>
    <w:rsid w:val="000D1DAF"/>
    <w:rsid w:val="000E0280"/>
    <w:rsid w:val="000E0D09"/>
    <w:rsid w:val="000E2BEC"/>
    <w:rsid w:val="000E599D"/>
    <w:rsid w:val="000E71D2"/>
    <w:rsid w:val="000F1333"/>
    <w:rsid w:val="000F6394"/>
    <w:rsid w:val="000F786E"/>
    <w:rsid w:val="001032F2"/>
    <w:rsid w:val="001127C1"/>
    <w:rsid w:val="001146C6"/>
    <w:rsid w:val="0011732E"/>
    <w:rsid w:val="00125D50"/>
    <w:rsid w:val="00127A7F"/>
    <w:rsid w:val="00140CF6"/>
    <w:rsid w:val="00143E24"/>
    <w:rsid w:val="00146C51"/>
    <w:rsid w:val="00150591"/>
    <w:rsid w:val="0015659B"/>
    <w:rsid w:val="0016119A"/>
    <w:rsid w:val="00172056"/>
    <w:rsid w:val="001757B4"/>
    <w:rsid w:val="00193952"/>
    <w:rsid w:val="00195F28"/>
    <w:rsid w:val="001976B4"/>
    <w:rsid w:val="001A6B21"/>
    <w:rsid w:val="001D113B"/>
    <w:rsid w:val="001D4964"/>
    <w:rsid w:val="001D61CD"/>
    <w:rsid w:val="001E26C1"/>
    <w:rsid w:val="001E5608"/>
    <w:rsid w:val="001E5C22"/>
    <w:rsid w:val="001F3818"/>
    <w:rsid w:val="001F476B"/>
    <w:rsid w:val="001F4E53"/>
    <w:rsid w:val="0020511E"/>
    <w:rsid w:val="00212370"/>
    <w:rsid w:val="00220DFA"/>
    <w:rsid w:val="002257DF"/>
    <w:rsid w:val="0023483C"/>
    <w:rsid w:val="00234C2C"/>
    <w:rsid w:val="00237D77"/>
    <w:rsid w:val="00260090"/>
    <w:rsid w:val="00265620"/>
    <w:rsid w:val="00295578"/>
    <w:rsid w:val="00295F3E"/>
    <w:rsid w:val="00296BB4"/>
    <w:rsid w:val="002B1378"/>
    <w:rsid w:val="002C23B7"/>
    <w:rsid w:val="002C458E"/>
    <w:rsid w:val="002C4C28"/>
    <w:rsid w:val="002D5B4E"/>
    <w:rsid w:val="002D75D8"/>
    <w:rsid w:val="002E42D0"/>
    <w:rsid w:val="002E663A"/>
    <w:rsid w:val="002E7C6D"/>
    <w:rsid w:val="002F2E1F"/>
    <w:rsid w:val="002F66B0"/>
    <w:rsid w:val="00302F1C"/>
    <w:rsid w:val="00307662"/>
    <w:rsid w:val="003100CA"/>
    <w:rsid w:val="00314A46"/>
    <w:rsid w:val="00317D94"/>
    <w:rsid w:val="00323960"/>
    <w:rsid w:val="00333984"/>
    <w:rsid w:val="00335D07"/>
    <w:rsid w:val="0034197E"/>
    <w:rsid w:val="003421AB"/>
    <w:rsid w:val="003533BA"/>
    <w:rsid w:val="00354972"/>
    <w:rsid w:val="00356D22"/>
    <w:rsid w:val="00357DD6"/>
    <w:rsid w:val="00367CA0"/>
    <w:rsid w:val="003778B9"/>
    <w:rsid w:val="00383A81"/>
    <w:rsid w:val="003862FF"/>
    <w:rsid w:val="003908AE"/>
    <w:rsid w:val="003927F2"/>
    <w:rsid w:val="00394CAB"/>
    <w:rsid w:val="00394D49"/>
    <w:rsid w:val="003A6151"/>
    <w:rsid w:val="003A61DC"/>
    <w:rsid w:val="003A65E4"/>
    <w:rsid w:val="003B169D"/>
    <w:rsid w:val="003B3218"/>
    <w:rsid w:val="003C59F8"/>
    <w:rsid w:val="003C7EC1"/>
    <w:rsid w:val="003D468C"/>
    <w:rsid w:val="003E28CD"/>
    <w:rsid w:val="003E3BDF"/>
    <w:rsid w:val="003E509A"/>
    <w:rsid w:val="003F637C"/>
    <w:rsid w:val="0040125A"/>
    <w:rsid w:val="00406F6D"/>
    <w:rsid w:val="0041002D"/>
    <w:rsid w:val="0041112D"/>
    <w:rsid w:val="0043315F"/>
    <w:rsid w:val="00440509"/>
    <w:rsid w:val="00443D03"/>
    <w:rsid w:val="00450C50"/>
    <w:rsid w:val="00465059"/>
    <w:rsid w:val="00476653"/>
    <w:rsid w:val="0048200B"/>
    <w:rsid w:val="0048349B"/>
    <w:rsid w:val="004A41B7"/>
    <w:rsid w:val="004A5D16"/>
    <w:rsid w:val="004B3B7F"/>
    <w:rsid w:val="004B691F"/>
    <w:rsid w:val="004C009C"/>
    <w:rsid w:val="004C0A09"/>
    <w:rsid w:val="004C2E6C"/>
    <w:rsid w:val="004C3364"/>
    <w:rsid w:val="004C3544"/>
    <w:rsid w:val="004C5E47"/>
    <w:rsid w:val="004D098B"/>
    <w:rsid w:val="004D51EA"/>
    <w:rsid w:val="004E475E"/>
    <w:rsid w:val="004F10E7"/>
    <w:rsid w:val="004F15EE"/>
    <w:rsid w:val="004F2640"/>
    <w:rsid w:val="00506EBD"/>
    <w:rsid w:val="00507A13"/>
    <w:rsid w:val="0051072F"/>
    <w:rsid w:val="005137EC"/>
    <w:rsid w:val="0053263A"/>
    <w:rsid w:val="005335A7"/>
    <w:rsid w:val="00534031"/>
    <w:rsid w:val="00537D2C"/>
    <w:rsid w:val="005428C9"/>
    <w:rsid w:val="00552EEF"/>
    <w:rsid w:val="00556AFC"/>
    <w:rsid w:val="00557058"/>
    <w:rsid w:val="00564F52"/>
    <w:rsid w:val="00576460"/>
    <w:rsid w:val="005861A8"/>
    <w:rsid w:val="005A0866"/>
    <w:rsid w:val="005A74CE"/>
    <w:rsid w:val="005B28D3"/>
    <w:rsid w:val="005B525F"/>
    <w:rsid w:val="005C162A"/>
    <w:rsid w:val="005D41DB"/>
    <w:rsid w:val="005F76DB"/>
    <w:rsid w:val="006066BB"/>
    <w:rsid w:val="00611430"/>
    <w:rsid w:val="00624E32"/>
    <w:rsid w:val="006303BE"/>
    <w:rsid w:val="00630694"/>
    <w:rsid w:val="006435F0"/>
    <w:rsid w:val="00650092"/>
    <w:rsid w:val="0065067F"/>
    <w:rsid w:val="00650D8D"/>
    <w:rsid w:val="00652FB8"/>
    <w:rsid w:val="00653EFD"/>
    <w:rsid w:val="00654848"/>
    <w:rsid w:val="00663D74"/>
    <w:rsid w:val="006776BE"/>
    <w:rsid w:val="0068076F"/>
    <w:rsid w:val="00681E91"/>
    <w:rsid w:val="00682A95"/>
    <w:rsid w:val="00682E92"/>
    <w:rsid w:val="00683E8D"/>
    <w:rsid w:val="00686E8C"/>
    <w:rsid w:val="006B27C0"/>
    <w:rsid w:val="006B3A90"/>
    <w:rsid w:val="006B4F26"/>
    <w:rsid w:val="006B7688"/>
    <w:rsid w:val="006C01D5"/>
    <w:rsid w:val="006D7788"/>
    <w:rsid w:val="006E1762"/>
    <w:rsid w:val="006F33BC"/>
    <w:rsid w:val="006F7B5B"/>
    <w:rsid w:val="00717FB3"/>
    <w:rsid w:val="0073050A"/>
    <w:rsid w:val="00730914"/>
    <w:rsid w:val="007343EC"/>
    <w:rsid w:val="007412F6"/>
    <w:rsid w:val="00747F15"/>
    <w:rsid w:val="00753FC1"/>
    <w:rsid w:val="00757FE8"/>
    <w:rsid w:val="007630FA"/>
    <w:rsid w:val="007717F2"/>
    <w:rsid w:val="00772088"/>
    <w:rsid w:val="00790F14"/>
    <w:rsid w:val="007B3CD3"/>
    <w:rsid w:val="007B7EDC"/>
    <w:rsid w:val="007C7C7F"/>
    <w:rsid w:val="007D14E6"/>
    <w:rsid w:val="007D2250"/>
    <w:rsid w:val="007D79A8"/>
    <w:rsid w:val="007E694F"/>
    <w:rsid w:val="007F3E0B"/>
    <w:rsid w:val="008034D7"/>
    <w:rsid w:val="0080410E"/>
    <w:rsid w:val="00814644"/>
    <w:rsid w:val="00815C5D"/>
    <w:rsid w:val="0082155F"/>
    <w:rsid w:val="00825AD6"/>
    <w:rsid w:val="008277A4"/>
    <w:rsid w:val="008508C3"/>
    <w:rsid w:val="00855D61"/>
    <w:rsid w:val="00857A2E"/>
    <w:rsid w:val="0086404A"/>
    <w:rsid w:val="0086731F"/>
    <w:rsid w:val="0088467F"/>
    <w:rsid w:val="008847F8"/>
    <w:rsid w:val="00884C61"/>
    <w:rsid w:val="00886270"/>
    <w:rsid w:val="00891A16"/>
    <w:rsid w:val="008A0B8A"/>
    <w:rsid w:val="008B7B03"/>
    <w:rsid w:val="008C1B03"/>
    <w:rsid w:val="008C4203"/>
    <w:rsid w:val="008D1605"/>
    <w:rsid w:val="008E028B"/>
    <w:rsid w:val="00904DB3"/>
    <w:rsid w:val="0090669D"/>
    <w:rsid w:val="00907C67"/>
    <w:rsid w:val="00913729"/>
    <w:rsid w:val="009142F2"/>
    <w:rsid w:val="00915CE2"/>
    <w:rsid w:val="00925019"/>
    <w:rsid w:val="00925A27"/>
    <w:rsid w:val="00930989"/>
    <w:rsid w:val="00934FA1"/>
    <w:rsid w:val="009365DD"/>
    <w:rsid w:val="009373AB"/>
    <w:rsid w:val="009504AE"/>
    <w:rsid w:val="00955680"/>
    <w:rsid w:val="00955EAC"/>
    <w:rsid w:val="009607EC"/>
    <w:rsid w:val="0096332B"/>
    <w:rsid w:val="009635B8"/>
    <w:rsid w:val="009654F9"/>
    <w:rsid w:val="009674B0"/>
    <w:rsid w:val="0097332C"/>
    <w:rsid w:val="00980B07"/>
    <w:rsid w:val="009879FD"/>
    <w:rsid w:val="00992D9D"/>
    <w:rsid w:val="00992FAF"/>
    <w:rsid w:val="00993152"/>
    <w:rsid w:val="00993B7F"/>
    <w:rsid w:val="009A3914"/>
    <w:rsid w:val="009A75B1"/>
    <w:rsid w:val="009B0F55"/>
    <w:rsid w:val="009B228A"/>
    <w:rsid w:val="009C71E5"/>
    <w:rsid w:val="009C75A5"/>
    <w:rsid w:val="009D3A79"/>
    <w:rsid w:val="009D704B"/>
    <w:rsid w:val="009D7C3F"/>
    <w:rsid w:val="009E37DF"/>
    <w:rsid w:val="009E42B9"/>
    <w:rsid w:val="009E4CE5"/>
    <w:rsid w:val="009F2043"/>
    <w:rsid w:val="00A01640"/>
    <w:rsid w:val="00A02FF6"/>
    <w:rsid w:val="00A10460"/>
    <w:rsid w:val="00A178F6"/>
    <w:rsid w:val="00A22B74"/>
    <w:rsid w:val="00A23129"/>
    <w:rsid w:val="00A271D0"/>
    <w:rsid w:val="00A3136C"/>
    <w:rsid w:val="00A320F5"/>
    <w:rsid w:val="00A353C1"/>
    <w:rsid w:val="00A36539"/>
    <w:rsid w:val="00A370D7"/>
    <w:rsid w:val="00A37C30"/>
    <w:rsid w:val="00A5102B"/>
    <w:rsid w:val="00A52210"/>
    <w:rsid w:val="00A65C1A"/>
    <w:rsid w:val="00A67F5B"/>
    <w:rsid w:val="00A74041"/>
    <w:rsid w:val="00A82FE7"/>
    <w:rsid w:val="00A87A94"/>
    <w:rsid w:val="00A92278"/>
    <w:rsid w:val="00AA2AA8"/>
    <w:rsid w:val="00AA55D3"/>
    <w:rsid w:val="00AB6EA6"/>
    <w:rsid w:val="00AC5FF3"/>
    <w:rsid w:val="00AC621F"/>
    <w:rsid w:val="00AD0F3C"/>
    <w:rsid w:val="00AD2E40"/>
    <w:rsid w:val="00AD694D"/>
    <w:rsid w:val="00AF552A"/>
    <w:rsid w:val="00AF7215"/>
    <w:rsid w:val="00B04405"/>
    <w:rsid w:val="00B062F1"/>
    <w:rsid w:val="00B11825"/>
    <w:rsid w:val="00B246D8"/>
    <w:rsid w:val="00B27239"/>
    <w:rsid w:val="00B33FFE"/>
    <w:rsid w:val="00B460FE"/>
    <w:rsid w:val="00B4712A"/>
    <w:rsid w:val="00B50218"/>
    <w:rsid w:val="00B56FC9"/>
    <w:rsid w:val="00B60B69"/>
    <w:rsid w:val="00B631C0"/>
    <w:rsid w:val="00B700B4"/>
    <w:rsid w:val="00B700D9"/>
    <w:rsid w:val="00B75549"/>
    <w:rsid w:val="00B76BE4"/>
    <w:rsid w:val="00B84963"/>
    <w:rsid w:val="00B8746C"/>
    <w:rsid w:val="00B94928"/>
    <w:rsid w:val="00B95C5A"/>
    <w:rsid w:val="00BA13EB"/>
    <w:rsid w:val="00BA1BAD"/>
    <w:rsid w:val="00BA3984"/>
    <w:rsid w:val="00BB0F7F"/>
    <w:rsid w:val="00BB1724"/>
    <w:rsid w:val="00BB2720"/>
    <w:rsid w:val="00BB3ED9"/>
    <w:rsid w:val="00BC203B"/>
    <w:rsid w:val="00BD3549"/>
    <w:rsid w:val="00BD7DE1"/>
    <w:rsid w:val="00BE473B"/>
    <w:rsid w:val="00BF0F14"/>
    <w:rsid w:val="00BF12E1"/>
    <w:rsid w:val="00BF61C4"/>
    <w:rsid w:val="00BF7875"/>
    <w:rsid w:val="00C03878"/>
    <w:rsid w:val="00C05FE6"/>
    <w:rsid w:val="00C0764A"/>
    <w:rsid w:val="00C07EC8"/>
    <w:rsid w:val="00C1413B"/>
    <w:rsid w:val="00C30255"/>
    <w:rsid w:val="00C30DBA"/>
    <w:rsid w:val="00C316FD"/>
    <w:rsid w:val="00C3394B"/>
    <w:rsid w:val="00C354FB"/>
    <w:rsid w:val="00C3740E"/>
    <w:rsid w:val="00C43408"/>
    <w:rsid w:val="00C44D6A"/>
    <w:rsid w:val="00C455AD"/>
    <w:rsid w:val="00C467DE"/>
    <w:rsid w:val="00C50158"/>
    <w:rsid w:val="00C518AF"/>
    <w:rsid w:val="00C60AF3"/>
    <w:rsid w:val="00C67E69"/>
    <w:rsid w:val="00C912D7"/>
    <w:rsid w:val="00C96257"/>
    <w:rsid w:val="00C96C1F"/>
    <w:rsid w:val="00CA05DB"/>
    <w:rsid w:val="00CA3AC2"/>
    <w:rsid w:val="00CA40D5"/>
    <w:rsid w:val="00CB294A"/>
    <w:rsid w:val="00CD1821"/>
    <w:rsid w:val="00CD76BD"/>
    <w:rsid w:val="00CE0BF9"/>
    <w:rsid w:val="00CF4B2A"/>
    <w:rsid w:val="00CF52B9"/>
    <w:rsid w:val="00CF5CBC"/>
    <w:rsid w:val="00D02115"/>
    <w:rsid w:val="00D131ED"/>
    <w:rsid w:val="00D15AFC"/>
    <w:rsid w:val="00D43995"/>
    <w:rsid w:val="00D45D6C"/>
    <w:rsid w:val="00D5401B"/>
    <w:rsid w:val="00D573BD"/>
    <w:rsid w:val="00D601D5"/>
    <w:rsid w:val="00D71D8F"/>
    <w:rsid w:val="00D76A8E"/>
    <w:rsid w:val="00D76E41"/>
    <w:rsid w:val="00D83273"/>
    <w:rsid w:val="00D85221"/>
    <w:rsid w:val="00D939E7"/>
    <w:rsid w:val="00D96576"/>
    <w:rsid w:val="00D97346"/>
    <w:rsid w:val="00DA4393"/>
    <w:rsid w:val="00DB01FB"/>
    <w:rsid w:val="00DB43E8"/>
    <w:rsid w:val="00DC032E"/>
    <w:rsid w:val="00DD241C"/>
    <w:rsid w:val="00DD25A3"/>
    <w:rsid w:val="00DD4BA9"/>
    <w:rsid w:val="00DF5840"/>
    <w:rsid w:val="00E05F2C"/>
    <w:rsid w:val="00E1042B"/>
    <w:rsid w:val="00E137A6"/>
    <w:rsid w:val="00E14899"/>
    <w:rsid w:val="00E1609C"/>
    <w:rsid w:val="00E27673"/>
    <w:rsid w:val="00E36B26"/>
    <w:rsid w:val="00E42141"/>
    <w:rsid w:val="00E45DFD"/>
    <w:rsid w:val="00E517AD"/>
    <w:rsid w:val="00E51EF4"/>
    <w:rsid w:val="00E63C21"/>
    <w:rsid w:val="00E73FC0"/>
    <w:rsid w:val="00E80FD3"/>
    <w:rsid w:val="00E827B7"/>
    <w:rsid w:val="00E82BC0"/>
    <w:rsid w:val="00E8650F"/>
    <w:rsid w:val="00E905B8"/>
    <w:rsid w:val="00E920FD"/>
    <w:rsid w:val="00EA7C38"/>
    <w:rsid w:val="00EB2CC7"/>
    <w:rsid w:val="00EB4B93"/>
    <w:rsid w:val="00EC0850"/>
    <w:rsid w:val="00EC3529"/>
    <w:rsid w:val="00EC4508"/>
    <w:rsid w:val="00ED0B78"/>
    <w:rsid w:val="00EE5CD2"/>
    <w:rsid w:val="00EF47C9"/>
    <w:rsid w:val="00EF6417"/>
    <w:rsid w:val="00EF74DB"/>
    <w:rsid w:val="00F014F0"/>
    <w:rsid w:val="00F01776"/>
    <w:rsid w:val="00F078AC"/>
    <w:rsid w:val="00F10B9E"/>
    <w:rsid w:val="00F12013"/>
    <w:rsid w:val="00F30DA0"/>
    <w:rsid w:val="00F41F5A"/>
    <w:rsid w:val="00F45589"/>
    <w:rsid w:val="00F46700"/>
    <w:rsid w:val="00F47D50"/>
    <w:rsid w:val="00F54FA1"/>
    <w:rsid w:val="00F6142F"/>
    <w:rsid w:val="00F630EC"/>
    <w:rsid w:val="00F64F48"/>
    <w:rsid w:val="00F76085"/>
    <w:rsid w:val="00F8122A"/>
    <w:rsid w:val="00F82857"/>
    <w:rsid w:val="00F8682D"/>
    <w:rsid w:val="00F8730A"/>
    <w:rsid w:val="00F9032E"/>
    <w:rsid w:val="00F927F2"/>
    <w:rsid w:val="00FA2B55"/>
    <w:rsid w:val="00FA4951"/>
    <w:rsid w:val="00FA4AA8"/>
    <w:rsid w:val="00FA55BC"/>
    <w:rsid w:val="00FA7BF1"/>
    <w:rsid w:val="00FB5ACB"/>
    <w:rsid w:val="00FC1274"/>
    <w:rsid w:val="00FC2755"/>
    <w:rsid w:val="00FD0F32"/>
    <w:rsid w:val="00FD3AB6"/>
    <w:rsid w:val="00FF4F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true"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true"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cs="Tahoma" w:hAnsi="Tahoma" w:ascii="Tahoma"/>
      <w:sz w:val="16"/>
      <w:szCs w:val="16"/>
    </w:rPr>
  </w:style>
  <w:style w:customStyle="true" w:styleId="TekstbaloniaChar" w:type="character">
    <w:name w:val="Tekst balončića Char"/>
    <w:link w:val="Tekstbalonia"/>
    <w:rsid w:val="00AD0F3C"/>
    <w:rPr>
      <w:rFonts w:cs="Tahoma" w:hAnsi="Tahoma" w:ascii="Tahoma"/>
      <w:sz w:val="16"/>
      <w:szCs w:val="16"/>
      <w:lang w:eastAsia="en-US"/>
    </w:rPr>
  </w:style>
  <w:style w:styleId="Tekstrezerviranogmjesta" w:type="character">
    <w:name w:val="Placeholder Text"/>
    <w:basedOn w:val="Zadanifontodlomka"/>
    <w:uiPriority w:val="99"/>
    <w:semiHidden/>
    <w:rsid w:val="00220DFA"/>
    <w:rPr>
      <w:color w:val="808080"/>
      <w:bdr w:space="0" w:sz="0" w:color="auto" w:val="none"/>
      <w:shd w:fill="auto" w:color="auto" w:val="clear"/>
    </w:rPr>
  </w:style>
  <w:style w:customStyle="true" w:styleId="eSPISCCParagraphDefaultFont" w:type="character">
    <w:name w:val="eSPIS_CC_Paragraph Default Font"/>
    <w:basedOn w:val="Zadanifontodlomka"/>
    <w:rsid w:val="00220DF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20DFA"/>
    <w:rPr>
      <w:bdr w:space="0" w:sz="0" w:color="auto" w:val="none"/>
      <w:shd w:fill="FFFFCC" w:color="auto" w:val="clear"/>
      <w:lang w:val="hr-HR"/>
    </w:rPr>
  </w:style>
  <w:style w:customStyle="true" w:styleId="PozadinaSvijetloCrvena" w:type="character">
    <w:name w:val="Pozadina_SvijetloCrvena"/>
    <w:basedOn w:val="eSPISCCParagraphDefaultFont"/>
    <w:rsid w:val="00220DF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20DF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1"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1"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ascii="Tahoma" w:cs="Tahoma" w:hAnsi="Tahoma"/>
      <w:sz w:val="16"/>
      <w:szCs w:val="16"/>
    </w:rPr>
  </w:style>
  <w:style w:customStyle="1" w:styleId="TekstbaloniaChar" w:type="character">
    <w:name w:val="Tekst balončića Char"/>
    <w:link w:val="Tekstbalonia"/>
    <w:rsid w:val="00AD0F3C"/>
    <w:rPr>
      <w:rFonts w:ascii="Tahoma" w:cs="Tahoma" w:hAnsi="Tahoma"/>
      <w:sz w:val="16"/>
      <w:szCs w:val="16"/>
      <w:lang w:eastAsia="en-US"/>
    </w:rPr>
  </w:style>
  <w:style w:styleId="Tekstrezerviranogmjesta" w:type="character">
    <w:name w:val="Placeholder Text"/>
    <w:basedOn w:val="Zadanifontodlomka"/>
    <w:uiPriority w:val="99"/>
    <w:semiHidden/>
    <w:rsid w:val="00220DFA"/>
    <w:rPr>
      <w:color w:val="808080"/>
      <w:bdr w:color="auto" w:space="0" w:sz="0" w:val="none"/>
      <w:shd w:color="auto" w:fill="auto" w:val="clear"/>
    </w:rPr>
  </w:style>
  <w:style w:customStyle="1" w:styleId="eSPISCCParagraphDefaultFont" w:type="character">
    <w:name w:val="eSPIS_CC_Paragraph Default Font"/>
    <w:basedOn w:val="Zadanifontodlomka"/>
    <w:rsid w:val="00220DF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20DFA"/>
    <w:rPr>
      <w:bdr w:color="auto" w:space="0" w:sz="0" w:val="none"/>
      <w:shd w:color="auto" w:fill="FFFFCC" w:val="clear"/>
      <w:lang w:val="hr-HR"/>
    </w:rPr>
  </w:style>
  <w:style w:customStyle="1" w:styleId="PozadinaSvijetloCrvena" w:type="character">
    <w:name w:val="Pozadina_SvijetloCrvena"/>
    <w:basedOn w:val="eSPISCCParagraphDefaultFont"/>
    <w:rsid w:val="00220DF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20DF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781208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siječnja 2018.</izvorni_sadrzaj>
    <derivirana_varijabla naziv="DomainObject.DatumDonosenjaOdluke_1">31.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1235</izvorni_sadrzaj>
    <derivirana_varijabla naziv="DomainObject.Predmet.Broj_1">1235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St-1235/2017</izvorni_sadrzaj>
    <derivirana_varijabla naziv="DomainObject.Predmet.OznakaBroj_1">St-1235/2017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GALERIJA LUKA j.d.o.o.</izvorni_sadrzaj>
    <derivirana_varijabla naziv="DomainObject.Predmet.ProtustrankaFormated_1">  GALERIJA LUKA j.d.o.o.</derivirana_varijabla>
  </DomainObject.Predmet.ProtustrankaFormated>
  <DomainObject.Predmet.ProtustrankaFormatedOIB>
    <izvorni_sadrzaj>  GALERIJA LUKA j.d.o.o., OIB 70204434624</izvorni_sadrzaj>
    <derivirana_varijabla naziv="DomainObject.Predmet.ProtustrankaFormatedOIB_1">  GALERIJA LUKA j.d.o.o., OIB 70204434624</derivirana_varijabla>
  </DomainObject.Predmet.ProtustrankaFormatedOIB>
  <DomainObject.Predmet.ProtustrankaFormatedWithAdress>
    <izvorni_sadrzaj> GALERIJA LUKA j.d.o.o., Josipa Slavenskog 1, 10000 Zagreb</izvorni_sadrzaj>
    <derivirana_varijabla naziv="DomainObject.Predmet.ProtustrankaFormatedWithAdress_1"> GALERIJA LUKA j.d.o.o., Josipa Slavenskog 1, 10000 Zagreb</derivirana_varijabla>
  </DomainObject.Predmet.ProtustrankaFormatedWithAdress>
  <DomainObject.Predmet.ProtustrankaFormatedWithAdressOIB>
    <izvorni_sadrzaj> GALERIJA LUKA j.d.o.o., OIB 70204434624, Josipa Slavenskog 1, 10000 Zagreb</izvorni_sadrzaj>
    <derivirana_varijabla naziv="DomainObject.Predmet.ProtustrankaFormatedWithAdressOIB_1"> GALERIJA LUKA j.d.o.o., OIB 70204434624, Josipa Slavenskog 1, 10000 Zagreb</derivirana_varijabla>
  </DomainObject.Predmet.ProtustrankaFormatedWithAdressOIB>
  <DomainObject.Predmet.ProtustrankaWithAdress>
    <izvorni_sadrzaj>GALERIJA LUKA j.d.o.o. Josipa Slavenskog 1, 10000 Zagreb</izvorni_sadrzaj>
    <derivirana_varijabla naziv="DomainObject.Predmet.ProtustrankaWithAdress_1">GALERIJA LUKA j.d.o.o. Josipa Slavenskog 1, 10000 Zagreb</derivirana_varijabla>
  </DomainObject.Predmet.ProtustrankaWithAdress>
  <DomainObject.Predmet.ProtustrankaWithAdressOIB>
    <izvorni_sadrzaj>GALERIJA LUKA j.d.o.o., OIB 70204434624, Josipa Slavenskog 1, 10000 Zagreb</izvorni_sadrzaj>
    <derivirana_varijabla naziv="DomainObject.Predmet.ProtustrankaWithAdressOIB_1">GALERIJA LUKA j.d.o.o., OIB 70204434624, Josipa Slavenskog 1, 10000 Zagreb</derivirana_varijabla>
  </DomainObject.Predmet.ProtustrankaWithAdressOIB>
  <DomainObject.Predmet.ProtustrankaNazivFormated>
    <izvorni_sadrzaj>GALERIJA LUKA j.d.o.o.</izvorni_sadrzaj>
    <derivirana_varijabla naziv="DomainObject.Predmet.ProtustrankaNazivFormated_1">GALERIJA LUKA j.d.o.o.</derivirana_varijabla>
  </DomainObject.Predmet.ProtustrankaNazivFormated>
  <DomainObject.Predmet.ProtustrankaNazivFormatedOIB>
    <izvorni_sadrzaj>GALERIJA LUKA j.d.o.o., OIB 70204434624</izvorni_sadrzaj>
    <derivirana_varijabla naziv="DomainObject.Predmet.ProtustrankaNazivFormatedOIB_1">GALERIJA LUKA j.d.o.o., OIB 70204434624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GALERIJA LUKA j.d.o.o.</item>
    </izvorni_sadrzaj>
    <derivirana_varijabla naziv="DomainObject.Predmet.ProtuStrankaListFormated_1">
      <item>GALERIJA LUKA j.d.o.o.</item>
    </derivirana_varijabla>
  </DomainObject.Predmet.ProtuStrankaListFormated>
  <DomainObject.Predmet.ProtuStrankaListFormatedOIB>
    <izvorni_sadrzaj>
      <item>GALERIJA LUKA j.d.o.o., OIB 70204434624</item>
    </izvorni_sadrzaj>
    <derivirana_varijabla naziv="DomainObject.Predmet.ProtuStrankaListFormatedOIB_1">
      <item>GALERIJA LUKA j.d.o.o., OIB 70204434624</item>
    </derivirana_varijabla>
  </DomainObject.Predmet.ProtuStrankaListFormatedOIB>
  <DomainObject.Predmet.ProtuStrankaListFormatedWithAdress>
    <izvorni_sadrzaj>
      <item>GALERIJA LUKA j.d.o.o., Josipa Slavenskog 1, 10000 Zagreb</item>
    </izvorni_sadrzaj>
    <derivirana_varijabla naziv="DomainObject.Predmet.ProtuStrankaListFormatedWithAdress_1">
      <item>GALERIJA LUKA j.d.o.o., Josipa Slavenskog 1, 10000 Zagreb</item>
    </derivirana_varijabla>
  </DomainObject.Predmet.ProtuStrankaListFormatedWithAdress>
  <DomainObject.Predmet.ProtuStrankaListFormatedWithAdressOIB>
    <izvorni_sadrzaj>
      <item>GALERIJA LUKA j.d.o.o., OIB 70204434624, Josipa Slavenskog 1, 10000 Zagreb</item>
    </izvorni_sadrzaj>
    <derivirana_varijabla naziv="DomainObject.Predmet.ProtuStrankaListFormatedWithAdressOIB_1">
      <item>GALERIJA LUKA j.d.o.o., OIB 70204434624, Josipa Slavenskog 1, 10000 Zagreb</item>
    </derivirana_varijabla>
  </DomainObject.Predmet.ProtuStrankaListFormatedWithAdressOIB>
  <DomainObject.Predmet.ProtuStrankaListNazivFormated>
    <izvorni_sadrzaj>
      <item>GALERIJA LUKA j.d.o.o.</item>
    </izvorni_sadrzaj>
    <derivirana_varijabla naziv="DomainObject.Predmet.ProtuStrankaListNazivFormated_1">
      <item>GALERIJA LUKA j.d.o.o.</item>
    </derivirana_varijabla>
  </DomainObject.Predmet.ProtuStrankaListNazivFormated>
  <DomainObject.Predmet.ProtuStrankaListNazivFormatedOIB>
    <izvorni_sadrzaj>
      <item>GALERIJA LUKA j.d.o.o., OIB 70204434624</item>
    </izvorni_sadrzaj>
    <derivirana_varijabla naziv="DomainObject.Predmet.ProtuStrankaListNazivFormatedOIB_1">
      <item>GALERIJA LUKA j.d.o.o., OIB 70204434624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2018.</izvorni_sadrzaj>
    <derivirana_varijabla naziv="DomainObject.Datum_1">31.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GALERIJA LUKA j.d.o.o.</izvorni_sadrzaj>
    <derivirana_varijabla naziv="DomainObject.Predmet.ProtustrankaIDrugi_1">GALERIJA LUKA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GALERIJA LUKA j.d.o.o., OIB 70204434624, Josipa Slavenskog 1, 10000 Zagreb</izvorni_sadrzaj>
    <derivirana_varijabla naziv="DomainObject.Predmet.ProtustrankaIDrugiAdressOIB_1">GALERIJA LUKA j.d.o.o., OIB 70204434624, Josipa Slavenskog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GALERIJA LUKA j.d.o.o.</item>
      <item>FINA Regionalni centar Zagreb</item>
    </izvorni_sadrzaj>
    <derivirana_varijabla naziv="DomainObject.Predmet.SudioniciListNaziv_1">
      <item>GALERIJA LUKA j.d.o.o.</item>
      <item>FINA Regionalni centar Zagreb</item>
    </derivirana_varijabla>
  </DomainObject.Predmet.SudioniciListNaziv>
  <DomainObject.Predmet.SudioniciListAdressOIB>
    <izvorni_sadrzaj>
      <item>GALERIJA LUKA j.d.o.o., OIB 70204434624, Josipa Slavenskog 1,10000 Zagreb</item>
      <item>FINA Regionalni centar Zagreb, OIB 85821130368, Trg svibanjskih žrtava 1995. 1,10000 Zagreb</item>
    </izvorni_sadrzaj>
    <derivirana_varijabla naziv="DomainObject.Predmet.SudioniciListAdressOIB_1">
      <item>GALERIJA LUKA j.d.o.o., OIB 70204434624, Josipa Slavenskog 1,10000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70204434624</item>
      <item>, OIB 85821130368</item>
    </izvorni_sadrzaj>
    <derivirana_varijabla naziv="DomainObject.Predmet.SudioniciListNazivOIB_1">
      <item>, OIB 70204434624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Margareta Bondža, OIB 43842887527, Lapovačka 30 Vinkovci</item>
    </izvorni_sadrzaj>
    <derivirana_varijabla naziv="DomainObject.Predmet.StecajniUpraviteljiListAddressOIB_1">
      <item>Margareta Bondža, OIB 43842887527, Lapovačka 30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2B8A3A1-9AA9-45D7-84D3-C154FD7742A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780</properties:Words>
  <properties:Characters>4491</properties:Characters>
  <properties:Lines>123</properties:Lines>
  <properties:Paragraphs>38</properties:Paragraphs>
  <properties:TotalTime>328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14 St-215/15-6</vt:lpstr>
    </vt:vector>
  </properties:TitlesOfParts>
  <properties:LinksUpToDate>false</properties:LinksUpToDate>
  <properties:CharactersWithSpaces>5286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2016-06-20T10:00:00Z</dcterms:created>
  <dc:creator>tkovacevic</dc:creator>
  <cp:lastModifiedBy>Elizabeta Đeke</cp:lastModifiedBy>
  <cp:lastPrinted>2017-12-19T12:25:00Z</cp:lastPrinted>
  <dcterms:modified xmlns:xsi="http://www.w3.org/2001/XMLSchema-instance" xsi:type="dcterms:W3CDTF">2018-01-31T08:38:00Z</dcterms:modified>
  <cp:revision>59</cp:revision>
  <dc:title>14 St-215/15-6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