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0E582B">
        <w:t>447</w:t>
      </w:r>
      <w:r w:rsidRPr="00EC13ED">
        <w:t>/1</w:t>
      </w:r>
      <w:r w:rsidR="000E582B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0E582B" w:rsidP="000E582B" w:rsidR="000E582B" w:rsidRPr="004E72E3">
      <w:pPr>
        <w:jc w:val="both"/>
      </w:pPr>
      <w:r w:rsidRPr="004E72E3">
        <w:t xml:space="preserve">Pozivaju se zainteresirane osobe da u roku od petnaest dana predujme na prolazni depozit suda koji se vodi kod Hrvatske poštanske banke d.d. Zagreb broj </w:t>
      </w:r>
      <w:r w:rsidRPr="004E72E3">
        <w:rPr>
          <w:bCs/>
        </w:rPr>
        <w:t xml:space="preserve">HR59 2390 0011 3000 0270 3 </w:t>
      </w:r>
      <w:r w:rsidRPr="004E72E3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8E6713">
        <w:rPr>
          <w:bCs/>
        </w:rPr>
        <w:t>MARVISS USLUGE</w:t>
      </w:r>
      <w:r w:rsidRPr="008E6713">
        <w:t>, geodetske usluge, promet nekretninama i trgovina na malo, d. o. o. Umag, Žrtava fašizma 7a, OIB: 07414694955</w:t>
      </w:r>
      <w:r w:rsidRPr="004E72E3">
        <w:t>.</w:t>
      </w:r>
    </w:p>
    <w:p w:rsidRDefault="00087A14" w:rsidP="004F5446" w:rsidR="00087A14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0E582B">
        <w:t>447</w:t>
      </w:r>
      <w:r w:rsidRPr="00EC13ED">
        <w:t>/1</w:t>
      </w:r>
      <w:r w:rsidR="000E582B">
        <w:t>3</w:t>
      </w:r>
      <w:r w:rsidRPr="00EC13ED">
        <w:t xml:space="preserve"> od </w:t>
      </w:r>
      <w:r w:rsidR="007337E5">
        <w:t>26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7337E5">
        <w:t>26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87A14"/>
    <w:rsid w:val="000B1746"/>
    <w:rsid w:val="000E582B"/>
    <w:rsid w:val="00103230"/>
    <w:rsid w:val="00132DC8"/>
    <w:rsid w:val="001442AF"/>
    <w:rsid w:val="00167C5D"/>
    <w:rsid w:val="00195CE4"/>
    <w:rsid w:val="00196A27"/>
    <w:rsid w:val="001B06B4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1134D"/>
    <w:rsid w:val="0072090F"/>
    <w:rsid w:val="007337E5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830E9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B06B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1B06B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1B06B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B06B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B06B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26. veljače 2015.</izvorni_sadrzaj>
    <derivirana_varijabla naziv="DomainObject.DatumDonosenjaOdluke_1">26.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St-447/2013</izvorni_sadrzaj>
    <derivirana_varijabla naziv="DomainObject.Predmet.OznakaBroj_1">St-447/2013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MARVISS USLUGE d.o.o.  Umag</izvorni_sadrzaj>
    <derivirana_varijabla naziv="DomainObject.Predmet.ProtustrankaFormated_1">  MARVISS USLUGE d.o.o.  Umag</derivirana_varijabla>
  </DomainObject.Predmet.ProtustrankaFormated>
  <DomainObject.Predmet.ProtustrankaFormatedOIB>
    <izvorni_sadrzaj>  MARVISS USLUGE d.o.o.  Umag, OIB 07414694955</izvorni_sadrzaj>
    <derivirana_varijabla naziv="DomainObject.Predmet.ProtustrankaFormatedOIB_1">  MARVISS USLUGE d.o.o.  Umag, OIB 07414694955</derivirana_varijabla>
  </DomainObject.Predmet.ProtustrankaFormatedOIB>
  <DomainObject.Predmet.ProtustrankaFormatedWithAdress>
    <izvorni_sadrzaj> MARVISS USLUGE d.o.o.  Umag, Žrtava fašizma 7a, 52 470 Umag</izvorni_sadrzaj>
    <derivirana_varijabla naziv="DomainObject.Predmet.ProtustrankaFormatedWithAdress_1"> MARVISS USLUGE d.o.o.  Umag, Žrtava fašizma 7a, 52 470 Umag</derivirana_varijabla>
  </DomainObject.Predmet.ProtustrankaFormatedWithAdress>
  <DomainObject.Predmet.ProtustrankaFormatedWithAdressOIB>
    <izvorni_sadrzaj> MARVISS USLUGE d.o.o.  Umag, OIB 07414694955, Žrtava fašizma 7a, 52 470 Umag</izvorni_sadrzaj>
    <derivirana_varijabla naziv="DomainObject.Predmet.ProtustrankaFormatedWithAdressOIB_1"> MARVISS USLUGE d.o.o.  Umag, OIB 07414694955, Žrtava fašizma 7a, 52 470 Umag</derivirana_varijabla>
  </DomainObject.Predmet.ProtustrankaFormatedWithAdressOIB>
  <DomainObject.Predmet.ProtustrankaWithAdress>
    <izvorni_sadrzaj>MARVISS USLUGE d.o.o.  Umag Žrtava fašizma 7a, 52 470 Umag</izvorni_sadrzaj>
    <derivirana_varijabla naziv="DomainObject.Predmet.ProtustrankaWithAdress_1">MARVISS USLUGE d.o.o.  Umag Žrtava fašizma 7a, 52 470 Umag</derivirana_varijabla>
  </DomainObject.Predmet.ProtustrankaWithAdress>
  <DomainObject.Predmet.ProtustrankaWithAdressOIB>
    <izvorni_sadrzaj>MARVISS USLUGE d.o.o.  Umag, OIB 07414694955, Žrtava fašizma 7a, 52 470 Umag</izvorni_sadrzaj>
    <derivirana_varijabla naziv="DomainObject.Predmet.ProtustrankaWithAdressOIB_1">MARVISS USLUGE d.o.o.  Umag, OIB 07414694955, Žrtava fašizma 7a, 52 470 Umag</derivirana_varijabla>
  </DomainObject.Predmet.ProtustrankaWithAdressOIB>
  <DomainObject.Predmet.ProtustrankaNazivFormated>
    <izvorni_sadrzaj>MARVISS USLUGE d.o.o.  Umag</izvorni_sadrzaj>
    <derivirana_varijabla naziv="DomainObject.Predmet.ProtustrankaNazivFormated_1">MARVISS USLUGE d.o.o.  Umag</derivirana_varijabla>
  </DomainObject.Predmet.ProtustrankaNazivFormated>
  <DomainObject.Predmet.ProtustrankaNazivFormatedOIB>
    <izvorni_sadrzaj>MARVISS USLUGE d.o.o.  Umag, OIB 07414694955</izvorni_sadrzaj>
    <derivirana_varijabla naziv="DomainObject.Predmet.ProtustrankaNazivFormatedOIB_1">MARVISS USLUGE d.o.o.  Umag, OIB 07414694955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MARVISS USLUGE d.o.o.  Umag</item>
    </izvorni_sadrzaj>
    <derivirana_varijabla naziv="DomainObject.Predmet.ProtuStrankaListFormated_1">
      <item>MARVISS USLUGE d.o.o.  Umag</item>
    </derivirana_varijabla>
  </DomainObject.Predmet.ProtuStrankaListFormated>
  <DomainObject.Predmet.ProtuStrankaListFormatedOIB>
    <izvorni_sadrzaj>
      <item>MARVISS USLUGE d.o.o.  Umag, OIB 07414694955</item>
    </izvorni_sadrzaj>
    <derivirana_varijabla naziv="DomainObject.Predmet.ProtuStrankaListFormatedOIB_1">
      <item>MARVISS USLUGE d.o.o.  Umag, OIB 07414694955</item>
    </derivirana_varijabla>
  </DomainObject.Predmet.ProtuStrankaListFormatedOIB>
  <DomainObject.Predmet.ProtuStrankaListFormatedWithAdress>
    <izvorni_sadrzaj>
      <item>MARVISS USLUGE d.o.o.  Umag, Žrtava fašizma 7a, 52 470 Umag</item>
    </izvorni_sadrzaj>
    <derivirana_varijabla naziv="DomainObject.Predmet.ProtuStrankaListFormatedWithAdress_1">
      <item>MARVISS USLUGE d.o.o.  Umag, Žrtava fašizma 7a, 52 470 Umag</item>
    </derivirana_varijabla>
  </DomainObject.Predmet.ProtuStrankaListFormatedWithAdress>
  <DomainObject.Predmet.ProtuStrankaListFormatedWithAdressOIB>
    <izvorni_sadrzaj>
      <item>MARVISS USLUGE d.o.o.  Umag, OIB 07414694955, Žrtava fašizma 7a, 52 470 Umag</item>
    </izvorni_sadrzaj>
    <derivirana_varijabla naziv="DomainObject.Predmet.ProtuStrankaListFormatedWithAdressOIB_1">
      <item>MARVISS USLUGE d.o.o.  Umag, OIB 07414694955, Žrtava fašizma 7a, 52 470 Umag</item>
    </derivirana_varijabla>
  </DomainObject.Predmet.ProtuStrankaListFormatedWithAdressOIB>
  <DomainObject.Predmet.ProtuStrankaListNazivFormated>
    <izvorni_sadrzaj>
      <item>MARVISS USLUGE d.o.o.  Umag</item>
    </izvorni_sadrzaj>
    <derivirana_varijabla naziv="DomainObject.Predmet.ProtuStrankaListNazivFormated_1">
      <item>MARVISS USLUGE d.o.o.  Umag</item>
    </derivirana_varijabla>
  </DomainObject.Predmet.ProtuStrankaListNazivFormated>
  <DomainObject.Predmet.ProtuStrankaListNazivFormatedOIB>
    <izvorni_sadrzaj>
      <item>MARVISS USLUGE d.o.o.  Umag, OIB 07414694955</item>
    </izvorni_sadrzaj>
    <derivirana_varijabla naziv="DomainObject.Predmet.ProtuStrankaListNazivFormatedOIB_1">
      <item>MARVISS USLUGE d.o.o.  Umag, OIB 07414694955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2015.</izvorni_sadrzaj>
    <derivirana_varijabla naziv="DomainObject.Datum_1">26.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MARVISS USLUGE d.o.o.  Umag</izvorni_sadrzaj>
    <derivirana_varijabla naziv="DomainObject.Predmet.ProtustrankaIDrugi_1">MARVISS USLUGE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MARVISS USLUGE d.o.o.  Umag, OIB 07414694955, Žrtava fašizma 7a, 52 470 Umag</izvorni_sadrzaj>
    <derivirana_varijabla naziv="DomainObject.Predmet.ProtustrankaIDrugiAdressOIB_1">MARVISS USLUGE d.o.o.  Umag, OIB 07414694955, Žrtava fašizma 7a,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MARVISS USLUGE d.o.o.  Umag</item>
    </izvorni_sadrzaj>
    <derivirana_varijabla naziv="DomainObject.Predmet.SudioniciListNaziv_1">
      <item>FINA  Pula</item>
      <item>MARVISS USLUGE d.o.o.  Umag</item>
    </derivirana_varijabla>
  </DomainObject.Predmet.SudioniciListNaziv>
  <DomainObject.Predmet.SudioniciListAdressOIB>
    <izvorni_sadrzaj>
      <item>FINA  Pula, OIB 85821130368, Giardini 5,52 100 Pula</item>
      <item>MARVISS USLUGE d.o.o.  Umag, OIB 07414694955, Žrtava fašizma 7a,52 470 Umag</item>
    </izvorni_sadrzaj>
    <derivirana_varijabla naziv="DomainObject.Predmet.SudioniciListAdressOIB_1">
      <item>FINA  Pula, OIB 85821130368, Giardini 5,52 100 Pula</item>
      <item>MARVISS USLUGE d.o.o.  Umag, OIB 07414694955, Žrtava fašizma 7a,52 470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07414694955</item>
    </izvorni_sadrzaj>
    <derivirana_varijabla naziv="DomainObject.Predmet.SudioniciListNazivOIB_1">
      <item>, OIB 85821130368</item>
      <item>, OIB 07414694955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C1B95-8CCC-48CF-8371-8D614DD5696A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144</properties:Words>
  <properties:Characters>755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2015-02-26T10:16:00Z</dcterms:created>
  <dc:creator>vjelenovic</dc:creator>
  <cp:lastModifiedBy>docx4j</cp:lastModifiedBy>
  <cp:lastPrinted>2015-02-26T10:15:00Z</cp:lastPrinted>
  <dcterms:modified xmlns:xsi="http://www.w3.org/2001/XMLSchema-instance" xsi:type="dcterms:W3CDTF">2015-02-26T10:18:00Z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