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dba06" w14:paraId="8fdba06" w:rsidRDefault="00AE649C" w:rsidP="00FA5B5E" w:rsidR="00AE649C" w:rsidRPr="00B76F3C">
      <w:pPr>
        <w:pStyle w:val="Naslov3"/>
        <w15:collapsed w:val="false"/>
      </w:pPr>
    </w:p>
    <w:p w:rsidRDefault="009434B4" w:rsidP="009434B4" w:rsidR="009434B4">
      <w:pPr>
        <w:jc w:val="right"/>
        <w:rPr>
          <w:rFonts w:hAnsi="Arial" w:ascii="Arial"/>
        </w:rPr>
      </w:pPr>
      <w:r>
        <w:rPr>
          <w:rFonts w:hAnsi="Arial" w:ascii="Arial"/>
        </w:rPr>
        <w:tab/>
        <w:t xml:space="preserve">        7 St-172/2016-8.</w:t>
      </w:r>
    </w:p>
    <w:p w:rsidRDefault="009434B4" w:rsidP="009434B4" w:rsidR="009434B4">
      <w:pPr>
        <w:rPr>
          <w:rFonts w:hAnsi="Arial" w:ascii="Arial"/>
        </w:rPr>
      </w:pPr>
    </w:p>
    <w:p w:rsidRDefault="009434B4" w:rsidP="009434B4" w:rsidR="009434B4">
      <w:pPr>
        <w:jc w:val="center"/>
        <w:rPr>
          <w:rFonts w:hAnsi="Arial" w:ascii="Arial"/>
          <w:b/>
        </w:rPr>
      </w:pPr>
    </w:p>
    <w:p w:rsidRDefault="009434B4" w:rsidP="009434B4" w:rsidR="009434B4">
      <w:pPr>
        <w:jc w:val="center"/>
        <w:rPr>
          <w:rFonts w:hAnsi="Arial" w:ascii="Arial"/>
          <w:b/>
        </w:rPr>
      </w:pPr>
      <w:r>
        <w:rPr>
          <w:rFonts w:hAnsi="Arial" w:ascii="Arial"/>
          <w:b/>
        </w:rPr>
        <w:t>U  I M E  R E P U B L I K E   H R V A T  S K E</w:t>
      </w:r>
    </w:p>
    <w:p w:rsidRDefault="009434B4" w:rsidP="009434B4" w:rsidR="009434B4">
      <w:pPr>
        <w:jc w:val="center"/>
        <w:rPr>
          <w:rFonts w:hAnsi="Arial" w:ascii="Arial"/>
          <w:b/>
        </w:rPr>
      </w:pPr>
    </w:p>
    <w:p w:rsidRDefault="009434B4" w:rsidP="009434B4" w:rsidR="009434B4">
      <w:pPr>
        <w:jc w:val="center"/>
        <w:rPr>
          <w:rFonts w:hAnsi="Arial" w:ascii="Arial"/>
          <w:b/>
        </w:rPr>
      </w:pPr>
      <w:r>
        <w:rPr>
          <w:rFonts w:hAnsi="Arial" w:ascii="Arial"/>
          <w:b/>
        </w:rPr>
        <w:t xml:space="preserve"> R J E Š E N J E</w:t>
      </w:r>
    </w:p>
    <w:p w:rsidRDefault="009434B4" w:rsidP="009434B4" w:rsidR="009434B4">
      <w:pPr>
        <w:jc w:val="both"/>
        <w:rPr>
          <w:rFonts w:hAnsi="Arial" w:ascii="Arial"/>
        </w:rPr>
      </w:pPr>
    </w:p>
    <w:p w:rsidRDefault="009434B4" w:rsidP="009434B4" w:rsidR="009434B4">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EKO STAV j.d.o.o. za proizvodnju, trgovinu i usluge iz Gornjih </w:t>
      </w:r>
      <w:proofErr w:type="spellStart"/>
      <w:r>
        <w:rPr>
          <w:rFonts w:hAnsi="Arial" w:ascii="Arial"/>
        </w:rPr>
        <w:t>Plavnica</w:t>
      </w:r>
      <w:proofErr w:type="spellEnd"/>
      <w:r>
        <w:rPr>
          <w:rFonts w:hAnsi="Arial" w:ascii="Arial"/>
        </w:rPr>
        <w:t xml:space="preserve"> 62, MBS 010085552, OIB 01705738428, dana 06. lipnja 2016. godine</w:t>
      </w:r>
    </w:p>
    <w:p w:rsidRDefault="009434B4" w:rsidP="009434B4" w:rsidR="009434B4">
      <w:pPr>
        <w:jc w:val="center"/>
        <w:rPr>
          <w:rFonts w:hAnsi="Arial" w:ascii="Arial"/>
          <w:b/>
        </w:rPr>
      </w:pPr>
      <w:r>
        <w:rPr>
          <w:rFonts w:hAnsi="Arial" w:ascii="Arial"/>
          <w:b/>
        </w:rPr>
        <w:t>r i j e š i o   j e</w:t>
      </w:r>
    </w:p>
    <w:p w:rsidRDefault="009434B4" w:rsidP="009434B4" w:rsidR="009434B4">
      <w:pPr>
        <w:jc w:val="center"/>
        <w:rPr>
          <w:rFonts w:hAnsi="Arial" w:ascii="Arial"/>
          <w:b/>
        </w:rPr>
      </w:pPr>
    </w:p>
    <w:p w:rsidRDefault="009434B4" w:rsidP="009434B4" w:rsidR="009434B4">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w:t>
      </w:r>
      <w:r>
        <w:rPr>
          <w:rFonts w:hAnsi="Arial" w:ascii="Arial"/>
        </w:rPr>
        <w:t xml:space="preserve"> nad dužnikom EKO STAV j.d.o.o. za proizvodnju, trgovinu i usluge iz Gornjih </w:t>
      </w:r>
      <w:proofErr w:type="spellStart"/>
      <w:r>
        <w:rPr>
          <w:rFonts w:hAnsi="Arial" w:ascii="Arial"/>
        </w:rPr>
        <w:t>Plavnica</w:t>
      </w:r>
      <w:proofErr w:type="spellEnd"/>
      <w:r>
        <w:rPr>
          <w:rFonts w:hAnsi="Arial" w:ascii="Arial"/>
        </w:rPr>
        <w:t xml:space="preserve"> 62, MBS 010085552, OIB 01705738428.</w:t>
      </w:r>
    </w:p>
    <w:p w:rsidRDefault="009434B4" w:rsidP="009434B4" w:rsidR="009434B4">
      <w:pPr>
        <w:jc w:val="both"/>
        <w:rPr>
          <w:rFonts w:hAnsi="Arial" w:ascii="Arial"/>
        </w:rPr>
      </w:pPr>
      <w:r>
        <w:rPr>
          <w:rFonts w:hAnsi="Arial" w:ascii="Arial"/>
        </w:rPr>
        <w:tab/>
      </w:r>
      <w:r>
        <w:rPr>
          <w:rFonts w:hAnsi="Arial" w:ascii="Arial"/>
          <w:b/>
        </w:rPr>
        <w:t>II.</w:t>
      </w:r>
      <w:r>
        <w:rPr>
          <w:rFonts w:hAnsi="Arial" w:ascii="Arial"/>
        </w:rPr>
        <w:t xml:space="preserve">Za stečajnog upravitelja imenuje se Vinko Ljubičić iz Osijeka, </w:t>
      </w:r>
      <w:proofErr w:type="spellStart"/>
      <w:r>
        <w:rPr>
          <w:rFonts w:hAnsi="Arial" w:ascii="Arial"/>
        </w:rPr>
        <w:t>Orljavska</w:t>
      </w:r>
      <w:proofErr w:type="spellEnd"/>
      <w:r>
        <w:rPr>
          <w:rFonts w:hAnsi="Arial" w:ascii="Arial"/>
        </w:rPr>
        <w:t xml:space="preserve"> 4/A, OIB 91327367435.</w:t>
      </w:r>
    </w:p>
    <w:p w:rsidRDefault="009434B4" w:rsidP="009434B4" w:rsidR="009434B4">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w:t>
      </w:r>
      <w:r>
        <w:rPr>
          <w:rFonts w:hAnsi="Arial" w:ascii="Arial"/>
        </w:rPr>
        <w:t xml:space="preserve"> nad dužnikom EKO STAV j.d.o.o. za proizvodnju, trgovinu i usluge iz Gornjih </w:t>
      </w:r>
      <w:proofErr w:type="spellStart"/>
      <w:r>
        <w:rPr>
          <w:rFonts w:hAnsi="Arial" w:ascii="Arial"/>
        </w:rPr>
        <w:t>Plavnica</w:t>
      </w:r>
      <w:proofErr w:type="spellEnd"/>
      <w:r>
        <w:rPr>
          <w:rFonts w:hAnsi="Arial" w:ascii="Arial"/>
        </w:rPr>
        <w:t xml:space="preserve"> 62, OIB 01705738428.</w:t>
      </w:r>
    </w:p>
    <w:p w:rsidRDefault="009434B4" w:rsidP="009434B4" w:rsidR="009434B4">
      <w:pPr>
        <w:jc w:val="both"/>
        <w:rPr>
          <w:rFonts w:hAnsi="Arial" w:ascii="Arial"/>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06. lipnja 2016. godine u 14,35 sati kad su ovo rješenje i oglas stavljeni na e-oglasnu ploču ovog suda.</w:t>
      </w:r>
    </w:p>
    <w:p w:rsidRDefault="009434B4" w:rsidP="009434B4" w:rsidR="009434B4">
      <w:pPr>
        <w:jc w:val="both"/>
        <w:rPr>
          <w:rFonts w:hAnsi="Arial" w:ascii="Arial"/>
        </w:rPr>
      </w:pPr>
      <w:r>
        <w:rPr>
          <w:rFonts w:hAnsi="Arial" w:ascii="Arial"/>
        </w:rPr>
        <w:tab/>
      </w:r>
      <w:proofErr w:type="spellStart"/>
      <w:r>
        <w:rPr>
          <w:rFonts w:hAnsi="Arial" w:ascii="Arial"/>
          <w:b/>
        </w:rPr>
        <w:t>V.</w:t>
      </w:r>
      <w:r>
        <w:rPr>
          <w:rFonts w:hAnsi="Arial" w:ascii="Arial"/>
        </w:rPr>
        <w:t>Nakon</w:t>
      </w:r>
      <w:proofErr w:type="spellEnd"/>
      <w:r>
        <w:rPr>
          <w:rFonts w:hAnsi="Arial" w:ascii="Arial"/>
        </w:rPr>
        <w:t xml:space="preserve"> pravomoćnosti ovog rješenja stečajni dužnik će se brisati iz sudskog registra.</w:t>
      </w:r>
    </w:p>
    <w:p w:rsidRDefault="009434B4" w:rsidP="009434B4" w:rsidR="009434B4">
      <w:pPr>
        <w:jc w:val="both"/>
        <w:rPr>
          <w:rFonts w:hAnsi="Arial" w:ascii="Arial"/>
        </w:rPr>
      </w:pPr>
      <w:r>
        <w:rPr>
          <w:rFonts w:hAnsi="Arial" w:ascii="Arial"/>
        </w:rPr>
        <w:tab/>
      </w:r>
      <w:proofErr w:type="spellStart"/>
      <w:r>
        <w:rPr>
          <w:rFonts w:hAnsi="Arial" w:ascii="Arial"/>
          <w:b/>
        </w:rPr>
        <w:t>VI.</w:t>
      </w:r>
      <w:r>
        <w:rPr>
          <w:rFonts w:hAnsi="Arial" w:ascii="Arial"/>
        </w:rPr>
        <w:t>Izvod</w:t>
      </w:r>
      <w:proofErr w:type="spellEnd"/>
      <w:r>
        <w:rPr>
          <w:rFonts w:hAnsi="Arial" w:ascii="Arial"/>
        </w:rPr>
        <w:t xml:space="preserve"> iz ovog rješenja će se objaviti na e-oglasnoj ploči Trgovačkog suda u Bjelovaru.</w:t>
      </w:r>
    </w:p>
    <w:p w:rsidRDefault="009434B4" w:rsidP="009434B4" w:rsidR="009434B4">
      <w:pPr>
        <w:jc w:val="center"/>
        <w:rPr>
          <w:rFonts w:hAnsi="Arial" w:ascii="Arial"/>
          <w:b/>
        </w:rPr>
      </w:pPr>
      <w:r>
        <w:rPr>
          <w:rFonts w:hAnsi="Arial" w:ascii="Arial"/>
          <w:b/>
        </w:rPr>
        <w:t>Obrazloženje</w:t>
      </w:r>
    </w:p>
    <w:p w:rsidRDefault="009434B4" w:rsidP="009434B4" w:rsidR="009434B4">
      <w:pPr>
        <w:jc w:val="both"/>
        <w:rPr>
          <w:rFonts w:hAnsi="Arial" w:ascii="Arial"/>
        </w:rPr>
      </w:pPr>
      <w:r>
        <w:rPr>
          <w:rFonts w:hAnsi="Arial" w:ascii="Arial"/>
        </w:rPr>
        <w:tab/>
        <w:t xml:space="preserve">Na prijedlog predlagatelja FINA Regionalni centar Zagreb, Podružnica Bjelovar, za otvaranje stečajnog postupka nad dužnikom EKO STAV j.d.o.o. iz Gornjih </w:t>
      </w:r>
      <w:proofErr w:type="spellStart"/>
      <w:r>
        <w:rPr>
          <w:rFonts w:hAnsi="Arial" w:ascii="Arial"/>
        </w:rPr>
        <w:t>Plavnica</w:t>
      </w:r>
      <w:proofErr w:type="spellEnd"/>
      <w:r>
        <w:rPr>
          <w:rFonts w:hAnsi="Arial" w:ascii="Arial"/>
        </w:rPr>
        <w:t xml:space="preserve">, sud je Rješenjem broj 7 St-172/2016-2 od 19. travnja 2016. godine pokrenuo postupak radi utvrđivanja uvjeta za otvaranje stečajnog postupka nad </w:t>
      </w:r>
      <w:r>
        <w:rPr>
          <w:rFonts w:hAnsi="Arial" w:ascii="Arial"/>
        </w:rPr>
        <w:lastRenderedPageBreak/>
        <w:t xml:space="preserve">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9434B4" w:rsidP="009434B4" w:rsidR="009434B4">
      <w:pPr>
        <w:jc w:val="both"/>
        <w:rPr>
          <w:rFonts w:hAnsi="Arial" w:ascii="Arial"/>
        </w:rPr>
      </w:pPr>
      <w:r>
        <w:rPr>
          <w:rFonts w:hAnsi="Arial" w:ascii="Arial"/>
        </w:rPr>
        <w:t xml:space="preserve">  </w:t>
      </w:r>
      <w:r>
        <w:rPr>
          <w:rFonts w:hAnsi="Arial" w:ascii="Arial"/>
        </w:rPr>
        <w:tab/>
        <w:t xml:space="preserve">Trgovački sud u Bjelovaru svojim rješenjem pod poslovnim brojem 7 St-172/2016-2 dana 19. travnja 2016. godine pokrenuo je prethodni postupak radi utvrđivanja uvjeta za otvaranje stečajnog postupka nad dužnikom, te radi utvrđenja da li se imovinom dužnika mogu namiriti troškovi otvaranja stečajnog postupka ili je neznatne vrijednosti.  </w:t>
      </w:r>
    </w:p>
    <w:p w:rsidRDefault="009434B4" w:rsidP="009434B4" w:rsidR="009434B4">
      <w:pPr>
        <w:jc w:val="both"/>
        <w:rPr>
          <w:rFonts w:hAnsi="Arial" w:ascii="Arial"/>
        </w:rPr>
      </w:pPr>
      <w:r>
        <w:rPr>
          <w:rFonts w:hAnsi="Arial" w:ascii="Arial"/>
        </w:rPr>
        <w:tab/>
        <w:t xml:space="preserve">Tijekom dokaznog postupka na održanom ročištu sud je izvršio uvid u svu priloženu dokumentaciju u spisu, izvršio uvid u izvješće privremenog stečajnog upravitelja od Vinka Ljubičića od 03.05.2016. godine, te iz istih utvrdio da postoji razloga za otvaranje stečajnog postupka, jer je račun dužnika u neprekidnoj blokadi duže od 60 dana, i to već 681 dan, time da je ukupan iznos blokade 38.334,11 kuna, te da tvrtka dužnik nema nikakve imovine koja bi ušla u stečajnu masu a što proizlazi iz </w:t>
      </w:r>
      <w:proofErr w:type="spellStart"/>
      <w:r>
        <w:rPr>
          <w:rFonts w:hAnsi="Arial" w:ascii="Arial"/>
        </w:rPr>
        <w:t>prokaznog</w:t>
      </w:r>
      <w:proofErr w:type="spellEnd"/>
      <w:r>
        <w:rPr>
          <w:rFonts w:hAnsi="Arial" w:ascii="Arial"/>
        </w:rPr>
        <w:t xml:space="preserve"> popisa tvrtke dužnika, pa dakle ista nije dovoljna ni za namirenje troškova stečajnog postupka, zbog čega je sud temeljem čl.132.Stečajnog zakona, riješio kao u izreci.  </w:t>
      </w:r>
    </w:p>
    <w:p w:rsidRDefault="009434B4" w:rsidP="009434B4" w:rsidR="009434B4">
      <w:pPr>
        <w:ind w:firstLine="720"/>
        <w:jc w:val="center"/>
        <w:rPr>
          <w:rFonts w:hAnsi="Arial" w:ascii="Arial"/>
        </w:rPr>
      </w:pPr>
      <w:r>
        <w:rPr>
          <w:rFonts w:hAnsi="Arial" w:ascii="Arial"/>
        </w:rPr>
        <w:t>U Bjelovaru, 06. lipnja 2016. godine</w:t>
      </w:r>
    </w:p>
    <w:p w:rsidRDefault="009434B4" w:rsidP="009434B4" w:rsidR="009434B4">
      <w:pPr>
        <w:ind w:firstLine="720"/>
        <w:jc w:val="center"/>
        <w:rPr>
          <w:rFonts w:hAnsi="Arial" w:ascii="Arial"/>
        </w:rPr>
      </w:pPr>
    </w:p>
    <w:p w:rsidRDefault="009434B4" w:rsidP="009434B4" w:rsidR="009434B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9434B4" w:rsidP="009434B4" w:rsidR="009434B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9434B4" w:rsidP="009434B4" w:rsidR="009434B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9434B4" w:rsidP="009434B4" w:rsidR="009434B4">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bookmarkStart w:name="_GoBack" w:id="0"/>
      <w:bookmarkEnd w:id="0"/>
      <w:r>
        <w:rPr>
          <w:rFonts w:hAnsi="Arial" w:ascii="Arial"/>
        </w:rPr>
        <w:tab/>
      </w:r>
      <w:r>
        <w:rPr>
          <w:rFonts w:hAnsi="Arial" w:ascii="Arial"/>
        </w:rPr>
        <w:tab/>
      </w:r>
    </w:p>
    <w:p w:rsidRDefault="009434B4" w:rsidP="009434B4" w:rsidR="009434B4">
      <w:pPr>
        <w:jc w:val="both"/>
        <w:rPr>
          <w:rFonts w:hAnsi="Arial" w:ascii="Arial"/>
        </w:rPr>
      </w:pPr>
      <w:proofErr w:type="spellStart"/>
      <w:r>
        <w:rPr>
          <w:rFonts w:hAnsi="Arial" w:ascii="Arial"/>
        </w:rPr>
        <w:t>Rj</w:t>
      </w:r>
      <w:proofErr w:type="spellEnd"/>
      <w:r>
        <w:rPr>
          <w:rFonts w:hAnsi="Arial" w:ascii="Arial"/>
        </w:rPr>
        <w:t>.</w:t>
      </w:r>
    </w:p>
    <w:p w:rsidRDefault="009434B4" w:rsidP="009434B4" w:rsidR="009434B4">
      <w:pPr>
        <w:jc w:val="both"/>
        <w:rPr>
          <w:rFonts w:hAnsi="Arial" w:ascii="Arial"/>
        </w:rPr>
      </w:pPr>
      <w:r>
        <w:rPr>
          <w:rFonts w:hAnsi="Arial" w:ascii="Arial"/>
        </w:rPr>
        <w:t>Dna: dužniku putem e-oglasne ploče suda</w:t>
      </w:r>
    </w:p>
    <w:p w:rsidRDefault="009434B4" w:rsidP="009434B4" w:rsidR="009434B4">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dužniku Kseniji </w:t>
      </w:r>
      <w:proofErr w:type="spellStart"/>
      <w:r>
        <w:rPr>
          <w:rFonts w:hAnsi="Arial" w:ascii="Arial"/>
        </w:rPr>
        <w:t>Zainer</w:t>
      </w:r>
      <w:proofErr w:type="spellEnd"/>
      <w:r>
        <w:rPr>
          <w:rFonts w:hAnsi="Arial" w:ascii="Arial"/>
        </w:rPr>
        <w:t xml:space="preserve"> putem e-oglasne ploče suda</w:t>
      </w:r>
    </w:p>
    <w:p w:rsidRDefault="009434B4" w:rsidP="009434B4" w:rsidR="009434B4">
      <w:pPr>
        <w:jc w:val="both"/>
        <w:rPr>
          <w:rFonts w:hAnsi="Arial" w:ascii="Arial"/>
        </w:rPr>
      </w:pPr>
      <w:r>
        <w:rPr>
          <w:rFonts w:hAnsi="Arial" w:ascii="Arial"/>
        </w:rPr>
        <w:t xml:space="preserve">         stečajnom upravitelju Vinku Ljubičić putem e-oglasne ploče suda</w:t>
      </w:r>
    </w:p>
    <w:p w:rsidRDefault="009434B4" w:rsidP="009434B4" w:rsidR="009434B4">
      <w:pPr>
        <w:jc w:val="both"/>
        <w:rPr>
          <w:rFonts w:hAnsi="Arial" w:ascii="Arial"/>
        </w:rPr>
      </w:pPr>
      <w:r>
        <w:rPr>
          <w:rFonts w:hAnsi="Arial" w:ascii="Arial"/>
        </w:rPr>
        <w:t xml:space="preserve">         FINI RC ZAGREB,Podružnica Bjelovar nakon pravomoćnosti putem pošte</w:t>
      </w:r>
    </w:p>
    <w:p w:rsidRDefault="009434B4" w:rsidP="009434B4" w:rsidR="009434B4">
      <w:pPr>
        <w:jc w:val="both"/>
        <w:rPr>
          <w:rFonts w:hAnsi="Arial" w:ascii="Arial"/>
        </w:rPr>
      </w:pPr>
      <w:r>
        <w:rPr>
          <w:rFonts w:hAnsi="Arial" w:ascii="Arial"/>
        </w:rPr>
        <w:t xml:space="preserve">        sudskom registru nakon pravomoćnosti elektroničkim putem</w:t>
      </w:r>
    </w:p>
    <w:p w:rsidRDefault="009434B4" w:rsidP="009434B4" w:rsidR="009434B4">
      <w:pPr>
        <w:jc w:val="both"/>
        <w:rPr>
          <w:rFonts w:hAnsi="Arial" w:ascii="Arial"/>
        </w:rPr>
      </w:pPr>
      <w:proofErr w:type="spellStart"/>
      <w:r>
        <w:rPr>
          <w:rFonts w:hAnsi="Arial" w:ascii="Arial"/>
        </w:rPr>
        <w:t>Sc.pravomoćnost</w:t>
      </w:r>
      <w:proofErr w:type="spellEnd"/>
    </w:p>
    <w:p w:rsidRDefault="009434B4" w:rsidP="009434B4" w:rsidR="009434B4">
      <w:pPr>
        <w:jc w:val="both"/>
        <w:rPr>
          <w:rFonts w:hAnsi="Arial" w:ascii="Arial"/>
        </w:rPr>
      </w:pPr>
      <w:r>
        <w:rPr>
          <w:rFonts w:hAnsi="Arial" w:ascii="Arial"/>
        </w:rPr>
        <w:t>Bj.06.6.2016.g.</w:t>
      </w:r>
    </w:p>
    <w:p w:rsidRDefault="009434B4" w:rsidP="00E67D40" w:rsidR="00AE649C" w:rsidRPr="00B76F3C">
      <w:pPr>
        <w:pStyle w:val="SudNaziv"/>
      </w:pPr>
      <w:r>
        <w:rPr>
          <w:lang w:eastAsia="hr-HR"/>
        </w:rPr>
        <w:lastRenderedPageBreak/>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34B4"/>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06292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St-172/2016-8</izvorni_sadrzaj>
    <derivirana_varijabla naziv="DomainObject.Oznaka_1">St-172/2016-8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St-172/2016</izvorni_sadrzaj>
    <derivirana_varijabla naziv="DomainObject.Predmet.OznakaBroj_1">St-172/2016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STAV jednostavno društvo s ograničenom odgovornošću za proizvodnju, trgovinu i usluge, Gornje Plavnice zastupanog po punomoćniku KSENIJA ZAINER</izvorni_sadrzaj>
    <derivirana_varijabla naziv="DomainObject.Predmet.ProtustrankaFormated_1">  EKO STAV jednostavno društvo s ograničenom odgovornošću za proizvodnju, trgovinu i usluge, Gornje Plavnice zastupanog po punomoćniku KSENIJA ZAINER</derivirana_varijabla>
  </DomainObject.Predmet.ProtustrankaFormated>
  <DomainObject.Predmet.ProtustrankaFormatedOIB>
    <izvorni_sadrzaj>  EKO STAV jednostavno društvo s ograničenom odgovornošću za proizvodnju, trgovinu i usluge, Gornje Plavnice, OIB 01705738428 zastupanog po punomoćniku KSENIJA ZAINER</izvorni_sadrzaj>
    <derivirana_varijabla naziv="DomainObject.Predmet.ProtustrankaFormatedOIB_1">  EKO STAV jednostavno društvo s ograničenom odgovornošću za proizvodnju, trgovinu i usluge, Gornje Plavnice, OIB 01705738428 zastupanog po punomoćniku KSENIJA ZAINER</derivirana_varijabla>
  </DomainObject.Predmet.ProtustrankaFormatedOIB>
  <DomainObject.Predmet.ProtustrankaFormatedWithAdress>
    <izvorni_sadrzaj> EKO STAV jednostavno društvo s ograničenom odgovornošću za proizvodnju, trgovinu i usluge, Gornje Plavnice, Gornje Plavnice 62, 43000 Gornje Plavnice zastupanog po punomoćniku KSENIJA ZAINER</izvorni_sadrzaj>
    <derivirana_varijabla naziv="DomainObject.Predmet.ProtustrankaFormatedWithAdress_1"> EKO STAV jednostavno društvo s ograničenom odgovornošću za proizvodnju, trgovinu i usluge, Gornje Plavnice, Gornje Plavnice 62, 43000 Gornje Plavnice zastupanog po punomoćniku KSENIJA ZAINER</derivirana_varijabla>
  </DomainObject.Predmet.ProtustrankaFormatedWithAdress>
  <DomainObject.Predmet.ProtustrankaFormatedWithAdressOIB>
    <izvorni_sadrzaj> EKO STAV jednostavno društvo s ograničenom odgovornošću za proizvodnju, trgovinu i usluge, Gornje Plavnice, OIB 01705738428, Gornje Plavnice 62, 43000 Gornje Plavnice zastupanog po punomoćniku KSENIJA ZAINER</izvorni_sadrzaj>
    <derivirana_varijabla naziv="DomainObject.Predmet.ProtustrankaFormatedWithAdressOIB_1"> EKO STAV jednostavno društvo s ograničenom odgovornošću za proizvodnju, trgovinu i usluge, Gornje Plavnice, OIB 01705738428, Gornje Plavnice 62, 43000 Gornje Plavnice zastupanog po punomoćniku KSENIJA ZAINER</derivirana_varijabla>
  </DomainObject.Predmet.ProtustrankaFormatedWithAdressOIB>
  <DomainObject.Predmet.ProtustrankaWithAdress>
    <izvorni_sadrzaj>EKO STAV jednostavno društvo s ograničenom odgovornošću za proizvodnju, trgovinu i usluge, Gornje Plavnice Gornje Plavnice 62, 43000 Gornje Plavnice</izvorni_sadrzaj>
    <derivirana_varijabla naziv="DomainObject.Predmet.ProtustrankaWithAdress_1">EKO STAV jednostavno društvo s ograničenom odgovornošću za proizvodnju, trgovinu i usluge, Gornje Plavnice Gornje Plavnice 62, 43000 Gornje Plavnice</derivirana_varijabla>
  </DomainObject.Predmet.ProtustrankaWithAdress>
  <DomainObject.Predmet.ProtustrankaWithAdressOIB>
    <izvorni_sadrzaj>EKO STAV jednostavno društvo s ograničenom odgovornošću za proizvodnju, trgovinu i usluge, Gornje Plavnice, OIB 01705738428, Gornje Plavnice 62, 43000 Gornje Plavnice</izvorni_sadrzaj>
    <derivirana_varijabla naziv="DomainObject.Predmet.ProtustrankaWithAdressOIB_1">EKO STAV jednostavno društvo s ograničenom odgovornošću za proizvodnju, trgovinu i usluge, Gornje Plavnice, OIB 01705738428, Gornje Plavnice 62, 43000 Gornje Plavnice</derivirana_varijabla>
  </DomainObject.Predmet.ProtustrankaWithAdressOIB>
  <DomainObject.Predmet.ProtustrankaNazivFormated>
    <izvorni_sadrzaj>EKO STAV jednostavno društvo s ograničenom odgovornošću za proizvodnju, trgovinu i usluge, Gornje Plavnice</izvorni_sadrzaj>
    <derivirana_varijabla naziv="DomainObject.Predmet.ProtustrankaNazivFormated_1">EKO STAV jednostavno društvo s ograničenom odgovornošću za proizvodnju, trgovinu i usluge, Gornje Plavnice</derivirana_varijabla>
  </DomainObject.Predmet.ProtustrankaNazivFormated>
  <DomainObject.Predmet.ProtustrankaNazivFormatedOIB>
    <izvorni_sadrzaj>EKO STAV jednostavno društvo s ograničenom odgovornošću za proizvodnju, trgovinu i usluge, Gornje Plavnice, OIB 01705738428</izvorni_sadrzaj>
    <derivirana_varijabla naziv="DomainObject.Predmet.ProtustrankaNazivFormatedOIB_1">EKO STAV jednostavno društvo s ograničenom odgovornošću za proizvodnju, trgovinu i usluge, Gornje Plavnice, OIB 01705738428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EKO STAV jednostavno društvo s ograničenom odgovornošću za proizvodnju, trgovinu i usluge, Gornje Plavnice zastupanog po punomoćniku KSENIJA ZAINER</item>
    </izvorni_sadrzaj>
    <derivirana_varijabla naziv="DomainObject.Predmet.ProtuStrankaListFormated_1">
      <item>EKO STAV jednostavno društvo s ograničenom odgovornošću za proizvodnju, trgovinu i usluge, Gornje Plavnice zastupanog po punomoćniku KSENIJA ZAINER</item>
    </derivirana_varijabla>
  </DomainObject.Predmet.ProtuStrankaListFormated>
  <DomainObject.Predmet.ProtuStrankaListFormatedOIB>
    <izvorni_sadrzaj>
      <item>EKO STAV jednostavno društvo s ograničenom odgovornošću za proizvodnju, trgovinu i usluge, Gornje Plavnice, OIB 01705738428 zastupanog po punomoćniku KSENIJA ZAINER</item>
    </izvorni_sadrzaj>
    <derivirana_varijabla naziv="DomainObject.Predmet.ProtuStrankaListFormatedOIB_1">
      <item>EKO STAV jednostavno društvo s ograničenom odgovornošću za proizvodnju, trgovinu i usluge, Gornje Plavnice, OIB 01705738428 zastupanog po punomoćniku KSENIJA ZAINER</item>
    </derivirana_varijabla>
  </DomainObject.Predmet.ProtuStrankaListFormatedOIB>
  <DomainObject.Predmet.ProtuStrankaListFormatedWithAdress>
    <izvorni_sadrzaj>
      <item>EKO STAV jednostavno društvo s ograničenom odgovornošću za proizvodnju, trgovinu i usluge, Gornje Plavnice, Gornje Plavnice 62, 43000 Gornje Plavnice zastupanog po punomoćniku KSENIJA ZAINER</item>
    </izvorni_sadrzaj>
    <derivirana_varijabla naziv="DomainObject.Predmet.ProtuStrankaListFormatedWithAdress_1">
      <item>EKO STAV jednostavno društvo s ograničenom odgovornošću za proizvodnju, trgovinu i usluge, Gornje Plavnice, Gornje Plavnice 62, 43000 Gornje Plavnice zastupanog po punomoćniku KSENIJA ZAINER</item>
    </derivirana_varijabla>
  </DomainObject.Predmet.ProtuStrankaListFormatedWithAdress>
  <DomainObject.Predmet.ProtuStrankaListFormatedWithAdressOIB>
    <izvorni_sadrzaj>
      <item>EKO STAV jednostavno društvo s ograničenom odgovornošću za proizvodnju, trgovinu i usluge, Gornje Plavnice, OIB 01705738428, Gornje Plavnice 62, 43000 Gornje Plavnice zastupanog po punomoćniku KSENIJA ZAINER</item>
    </izvorni_sadrzaj>
    <derivirana_varijabla naziv="DomainObject.Predmet.ProtuStrankaListFormatedWithAdressOIB_1">
      <item>EKO STAV jednostavno društvo s ograničenom odgovornošću za proizvodnju, trgovinu i usluge, Gornje Plavnice, OIB 01705738428, Gornje Plavnice 62, 43000 Gornje Plavnice zastupanog po punomoćniku KSENIJA ZAINER</item>
    </derivirana_varijabla>
  </DomainObject.Predmet.ProtuStrankaListFormatedWithAdressOIB>
  <DomainObject.Predmet.ProtuStrankaListNazivFormated>
    <izvorni_sadrzaj>
      <item>EKO STAV jednostavno društvo s ograničenom odgovornošću za proizvodnju, trgovinu i usluge, Gornje Plavnice</item>
    </izvorni_sadrzaj>
    <derivirana_varijabla naziv="DomainObject.Predmet.ProtuStrankaListNazivFormated_1">
      <item>EKO STAV jednostavno društvo s ograničenom odgovornošću za proizvodnju, trgovinu i usluge, Gornje Plavnice</item>
    </derivirana_varijabla>
  </DomainObject.Predmet.ProtuStrankaListNazivFormated>
  <DomainObject.Predmet.ProtuStrankaListNazivFormatedOIB>
    <izvorni_sadrzaj>
      <item>EKO STAV jednostavno društvo s ograničenom odgovornošću za proizvodnju, trgovinu i usluge, Gornje Plavnice, OIB 01705738428</item>
    </izvorni_sadrzaj>
    <derivirana_varijabla naziv="DomainObject.Predmet.ProtuStrankaListNazivFormatedOIB_1">
      <item>EKO STAV jednostavno društvo s ograničenom odgovornošću za proizvodnju, trgovinu i usluge, Gornje Plavnice, OIB 01705738428</item>
    </derivirana_varijabla>
  </DomainObject.Predmet.ProtuStrankaListNazivFormatedOIB>
  <DomainObject.Predmet.OstaliListFormated>
    <izvorni_sadrzaj>
      <item>KSENIJA ZAINER punomoćnik sudionika u postupku EKO STAV jednostavno društvo s ograničenom odgovornošću za proizvodnju, trgovinu i usluge, Gornje Plavnice</item>
    </izvorni_sadrzaj>
    <derivirana_varijabla naziv="DomainObject.Predmet.OstaliListFormated_1">
      <item>KSENIJA ZAINER punomoćnik sudionika u postupku EKO STAV jednostavno društvo s ograničenom odgovornošću za proizvodnju, trgovinu i usluge, Gornje Plavnice</item>
    </derivirana_varijabla>
  </DomainObject.Predmet.OstaliListFormated>
  <DomainObject.Predmet.OstaliListFormatedOIB>
    <izvorni_sadrzaj>
      <item>KSENIJA ZAINER, OIB 51971152381 punomoćnik sudionika u postupku EKO STAV jednostavno društvo s ograničenom odgovornošću za proizvodnju, trgovinu i usluge, Gornje Plavnice</item>
    </izvorni_sadrzaj>
    <derivirana_varijabla naziv="DomainObject.Predmet.OstaliListFormatedOIB_1">
      <item>KSENIJA ZAINER, OIB 51971152381 punomoćnik sudionika u postupku EKO STAV jednostavno društvo s ograničenom odgovornošću za proizvodnju, trgovinu i usluge, Gornje Plavnice</item>
    </derivirana_varijabla>
  </DomainObject.Predmet.OstaliListFormatedOIB>
  <DomainObject.Predmet.OstaliListFormatedWithAdress>
    <izvorni_sadrzaj>
      <item>KSENIJA ZAINER, Gornje Plavnice 62, 43000 Gornje Plavnice punomoćnik sudionika u postupku EKO STAV jednostavno društvo s ograničenom odgovornošću za proizvodnju, trgovinu i usluge, Gornje Plavnice</item>
    </izvorni_sadrzaj>
    <derivirana_varijabla naziv="DomainObject.Predmet.OstaliListFormatedWithAdress_1">
      <item>KSENIJA ZAINER, Gornje Plavnice 62, 43000 Gornje Plavnice punomoćnik sudionika u postupku EKO STAV jednostavno društvo s ograničenom odgovornošću za proizvodnju, trgovinu i usluge, Gornje Plavnice</item>
    </derivirana_varijabla>
  </DomainObject.Predmet.OstaliListFormatedWithAdress>
  <DomainObject.Predmet.OstaliListFormatedWithAdressOIB>
    <izvorni_sadrzaj>
      <item>KSENIJA ZAINER, OIB 51971152381, Gornje Plavnice 62, 43000 Gornje Plavnice punomoćnik sudionika u postupku EKO STAV jednostavno društvo s ograničenom odgovornošću za proizvodnju, trgovinu i usluge, Gornje Plavnice</item>
    </izvorni_sadrzaj>
    <derivirana_varijabla naziv="DomainObject.Predmet.OstaliListFormatedWithAdressOIB_1">
      <item>KSENIJA ZAINER, OIB 51971152381, Gornje Plavnice 62, 43000 Gornje Plavnice punomoćnik sudionika u postupku EKO STAV jednostavno društvo s ograničenom odgovornošću za proizvodnju, trgovinu i usluge, Gornje Plavnice</item>
    </derivirana_varijabla>
  </DomainObject.Predmet.OstaliListFormatedWithAdressOIB>
  <DomainObject.Predmet.OstaliListNazivFormated>
    <izvorni_sadrzaj>
      <item>KSENIJA ZAINER</item>
    </izvorni_sadrzaj>
    <derivirana_varijabla naziv="DomainObject.Predmet.OstaliListNazivFormated_1">
      <item>KSENIJA ZAINER</item>
    </derivirana_varijabla>
  </DomainObject.Predmet.OstaliListNazivFormated>
  <DomainObject.Predmet.OstaliListNazivFormatedOIB>
    <izvorni_sadrzaj>
      <item>KSENIJA ZAINER, OIB 51971152381</item>
    </izvorni_sadrzaj>
    <derivirana_varijabla naziv="DomainObject.Predmet.OstaliListNazivFormatedOIB_1">
      <item>KSENIJA ZAINER, OIB 51971152381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St-172/2016-8</izvorni_sadrzaj>
    <derivirana_varijabla naziv="DomainObject.PoslovniBrojDokumenta_1">St-172/2016-8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EKO STAV jednostavno društvo s ograničenom odgovornošću za proizvodnju, trgovinu i usluge, Gornje Plavnice</izvorni_sadrzaj>
    <derivirana_varijabla naziv="DomainObject.Predmet.ProtustrankaIDrugi_1">EKO STAV jednostavno društvo s ograničenom odgovornošću za proizvodnju, trgovinu i usluge, Gornje Plavnice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EKO STAV jednostavno društvo s ograničenom odgovornošću za proizvodnju, trgovinu i usluge, Gornje Plavnice, OIB 01705738428, Gornje Plavnice 62, 43000 Gornje Plavnice</izvorni_sadrzaj>
    <derivirana_varijabla naziv="DomainObject.Predmet.ProtustrankaIDrugiAdressOIB_1">EKO STAV jednostavno društvo s ograničenom odgovornošću za proizvodnju, trgovinu i usluge, Gornje Plavnice, OIB 01705738428, Gornje Plavnice 62, 43000 Gornje Plavnice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EKO STAV jednostavno društvo s ograničenom odgovornošću za proizvodnju, trgovinu i usluge, Gornje Plavnice</item>
      <item>KSENIJA ZAINER</item>
    </izvorni_sadrzaj>
    <derivirana_varijabla naziv="DomainObject.Predmet.SudioniciListNaziv_1">
      <item>FINA, RC ZAGREB, Podružnica Bjelovar</item>
      <item>EKO STAV jednostavno društvo s ograničenom odgovornošću za proizvodnju, trgovinu i usluge, Gornje Plavnice</item>
      <item>KSENIJA ZAINER</item>
    </derivirana_varijabla>
  </DomainObject.Predmet.SudioniciListNaziv>
  <DomainObject.Predmet.SudioniciListAdressOIB>
    <izvorni_sadrzaj>
      <item>FINA, RC ZAGREB, Podružnica Bjelovar, OIB 85821130368, F. Supila 4,43000 Bjelovar</item>
      <item>EKO STAV jednostavno društvo s ograničenom odgovornošću za proizvodnju, trgovinu i usluge, Gornje Plavnice, OIB 01705738428, Gornje Plavnice 62,43000 Gornje Plavnice</item>
      <item>KSENIJA ZAINER, OIB 51971152381, Gornje Plavnice 62,43000 Gornje Plavnice</item>
    </izvorni_sadrzaj>
    <derivirana_varijabla naziv="DomainObject.Predmet.SudioniciListAdressOIB_1">
      <item>FINA, RC ZAGREB, Podružnica Bjelovar, OIB 85821130368, F. Supila 4,43000 Bjelovar</item>
      <item>EKO STAV jednostavno društvo s ograničenom odgovornošću za proizvodnju, trgovinu i usluge, Gornje Plavnice, OIB 01705738428, Gornje Plavnice 62,43000 Gornje Plavnice</item>
      <item>KSENIJA ZAINER, OIB 51971152381, Gornje Plavnice 62,43000 Gornje Plavnice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42E7DD-76C9-4F34-87D0-AE2D1CDFDA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516</properties:Words>
  <properties:Characters>2793</properties:Characters>
  <properties:Lines>72</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2016-06-06T08:20:00Z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St-172/2016-8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