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a8c0" w14:paraId="fe9a8c0" w:rsidRDefault="00815EC2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815EC2">
        <w:t>784/13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815EC2" w:rsidP="00A945DE" w:rsidR="00454ADA" w:rsidRPr="00992A94">
      <w:pPr>
        <w:jc w:val="both"/>
      </w:pPr>
      <w:r w:rsidRPr="00313A91">
        <w:t xml:space="preserve">               Trgovački sud u Zagrebu po sucu pojedincu Mislavu </w:t>
      </w:r>
      <w:proofErr w:type="spellStart"/>
      <w:r w:rsidRPr="00313A91">
        <w:t>Kolakušiću</w:t>
      </w:r>
      <w:proofErr w:type="spellEnd"/>
      <w:r w:rsidRPr="00313A91">
        <w:t xml:space="preserve">, kao stečajnom sucu u stečajnom postupku nad dužnikom </w:t>
      </w:r>
      <w:proofErr w:type="spellStart"/>
      <w:r w:rsidRPr="00A1302F">
        <w:t>ZZ</w:t>
      </w:r>
      <w:proofErr w:type="spellEnd"/>
      <w:r w:rsidRPr="00A1302F">
        <w:t xml:space="preserve"> d.o.o. u stečaju,  za graditeljstvo i usluge, Samobor, </w:t>
      </w:r>
      <w:proofErr w:type="spellStart"/>
      <w:r w:rsidRPr="00A1302F">
        <w:t>Matijaša</w:t>
      </w:r>
      <w:proofErr w:type="spellEnd"/>
      <w:r w:rsidRPr="00A1302F">
        <w:t xml:space="preserve"> Korvina 7, </w:t>
      </w:r>
      <w:proofErr w:type="spellStart"/>
      <w:r w:rsidRPr="00A1302F">
        <w:t>MBS</w:t>
      </w:r>
      <w:proofErr w:type="spellEnd"/>
      <w:r w:rsidRPr="00A1302F">
        <w:t xml:space="preserve">:080201360, </w:t>
      </w:r>
      <w:proofErr w:type="spellStart"/>
      <w:r w:rsidRPr="00A1302F">
        <w:t>OIB</w:t>
      </w:r>
      <w:proofErr w:type="spellEnd"/>
      <w:r w:rsidRPr="00A1302F">
        <w:t>:89815499915</w:t>
      </w:r>
      <w:r w:rsidRPr="00313A91">
        <w:t>,</w:t>
      </w:r>
      <w:r>
        <w:t xml:space="preserve"> 18</w:t>
      </w:r>
      <w:r w:rsidRPr="00313A91">
        <w:t xml:space="preserve">. </w:t>
      </w:r>
      <w:r>
        <w:t>prosinca</w:t>
      </w:r>
      <w:r w:rsidRPr="00313A91">
        <w:t xml:space="preserve"> 201</w:t>
      </w:r>
      <w:r>
        <w:t>5</w:t>
      </w:r>
      <w:r w:rsidRPr="00313A91">
        <w:t>.</w:t>
      </w:r>
      <w:r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815EC2">
        <w:t>18. prosinca</w:t>
      </w:r>
      <w:r w:rsidR="00A945DE">
        <w:t xml:space="preserve"> 2015</w:t>
      </w:r>
      <w:r w:rsidR="00454ADA" w:rsidRPr="00992A94">
        <w:t>.</w:t>
      </w:r>
      <w:r w:rsidRPr="00992A94">
        <w:t xml:space="preserve"> u ovom stečajnom postupku određena je </w:t>
      </w:r>
      <w:r w:rsidR="00815EC2">
        <w:t xml:space="preserve">konačna </w:t>
      </w:r>
      <w:r w:rsidRPr="00992A94">
        <w:t xml:space="preserve">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815EC2">
        <w:t>18. prosinca</w:t>
      </w:r>
      <w:r w:rsidR="00A945DE">
        <w:t xml:space="preserve"> 2015.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335C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641E" w:rsidP="00BD641E" w:rsidR="00BD641E" w:rsidRPr="00992A94">
      <w:pPr>
        <w:ind w:firstLine="720" w:left="5040"/>
        <w:jc w:val="both"/>
      </w:pPr>
    </w:p>
    <w:p w:rsidRDefault="009646D4" w:rsidP="00BD641E" w:rsidR="009646D4"/>
    <w:p w:rsidRDefault="00335C9B" w:rsidP="00BD641E" w:rsidR="00335C9B"/>
    <w:p w:rsidRDefault="00335C9B" w:rsidP="00335C9B" w:rsidR="00335C9B">
      <w:pPr>
        <w:jc w:val="both"/>
      </w:pPr>
      <w:r>
        <w:t>DNA:</w:t>
      </w:r>
    </w:p>
    <w:p w:rsidRDefault="00335C9B" w:rsidP="00335C9B" w:rsidR="00335C9B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8 dana</w:t>
      </w:r>
    </w:p>
    <w:p w:rsidRDefault="00335C9B" w:rsidP="00335C9B" w:rsidR="00335C9B"/>
    <w:p w:rsidRDefault="00335C9B" w:rsidP="00BD641E" w:rsidR="00335C9B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35C9B"/>
    <w:rsid w:val="00347BB4"/>
    <w:rsid w:val="00454ADA"/>
    <w:rsid w:val="004B7F3F"/>
    <w:rsid w:val="004E5469"/>
    <w:rsid w:val="004F022B"/>
    <w:rsid w:val="005071FA"/>
    <w:rsid w:val="006E4475"/>
    <w:rsid w:val="007141AF"/>
    <w:rsid w:val="007A6843"/>
    <w:rsid w:val="007B3F07"/>
    <w:rsid w:val="00815EC2"/>
    <w:rsid w:val="008448D1"/>
    <w:rsid w:val="00887D75"/>
    <w:rsid w:val="00897B1B"/>
    <w:rsid w:val="008B05F8"/>
    <w:rsid w:val="009646D4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4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6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6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6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6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4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6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6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6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8868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konačnoj nagradi stečajnom upravitelju</izvorni_sadrzaj>
    <derivirana_varijabla naziv="DomainObject.Primjedba_1">obavijest o konačnoj nagradi stečajnom upravitelju</derivirana_varijabla>
  </DomainObject.Primjedba>
  <DomainObject.Oznaka>
    <izvorni_sadrzaj>St-784/2013-51</izvorni_sadrzaj>
    <derivirana_varijabla naziv="DomainObject.Oznaka_1">St-784/2013-51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St-784/2013</izvorni_sadrzaj>
    <derivirana_varijabla naziv="DomainObject.Predmet.OznakaBroj_1">St-784/2013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ZZ d.o.o. za graditeljstvo i usluge</izvorni_sadrzaj>
    <derivirana_varijabla naziv="DomainObject.Predmet.ProtustrankaFormated_1">  ZZ d.o.o. za graditeljstvo i usluge</derivirana_varijabla>
  </DomainObject.Predmet.ProtustrankaFormated>
  <DomainObject.Predmet.ProtustrankaFormatedOIB>
    <izvorni_sadrzaj>  ZZ d.o.o. za graditeljstvo i usluge, OIB 89815499915</izvorni_sadrzaj>
    <derivirana_varijabla naziv="DomainObject.Predmet.ProtustrankaFormatedOIB_1">  ZZ d.o.o. za graditeljstvo i usluge, OIB 89815499915</derivirana_varijabla>
  </DomainObject.Predmet.ProtustrankaFormatedOIB>
  <DomainObject.Predmet.ProtustrankaFormatedWithAdress>
    <izvorni_sadrzaj> ZZ d.o.o. za graditeljstvo i usluge, MATIJAŠA KORVINA 7, 10430 Samobor</izvorni_sadrzaj>
    <derivirana_varijabla naziv="DomainObject.Predmet.ProtustrankaFormatedWithAdress_1"> ZZ d.o.o. za graditeljstvo i usluge, MATIJAŠA KORVINA 7, 10430 Samobor</derivirana_varijabla>
  </DomainObject.Predmet.ProtustrankaFormatedWithAdress>
  <DomainObject.Predmet.ProtustrankaFormatedWithAdressOIB>
    <izvorni_sadrzaj> ZZ d.o.o. za graditeljstvo i usluge, OIB 89815499915, MATIJAŠA KORVINA 7, 10430 Samobor</izvorni_sadrzaj>
    <derivirana_varijabla naziv="DomainObject.Predmet.ProtustrankaFormatedWithAdressOIB_1"> ZZ d.o.o. za graditeljstvo i usluge, OIB 89815499915, MATIJAŠA KORVINA 7, 10430 Samobor</derivirana_varijabla>
  </DomainObject.Predmet.ProtustrankaFormatedWithAdressOIB>
  <DomainObject.Predmet.ProtustrankaWithAdress>
    <izvorni_sadrzaj>ZZ d.o.o. za graditeljstvo i usluge MATIJAŠA KORVINA 7, 10430 Samobor</izvorni_sadrzaj>
    <derivirana_varijabla naziv="DomainObject.Predmet.ProtustrankaWithAdress_1">ZZ d.o.o. za graditeljstvo i usluge MATIJAŠA KORVINA 7, 10430 Samobor</derivirana_varijabla>
  </DomainObject.Predmet.ProtustrankaWithAdress>
  <DomainObject.Predmet.ProtustrankaWithAdressOIB>
    <izvorni_sadrzaj>ZZ d.o.o. za graditeljstvo i usluge, OIB 89815499915, MATIJAŠA KORVINA 7, 10430 Samobor</izvorni_sadrzaj>
    <derivirana_varijabla naziv="DomainObject.Predmet.ProtustrankaWithAdressOIB_1">ZZ d.o.o. za graditeljstvo i usluge, OIB 89815499915, MATIJAŠA KORVINA 7, 10430 Samobor</derivirana_varijabla>
  </DomainObject.Predmet.ProtustrankaWithAdressOIB>
  <DomainObject.Predmet.ProtustrankaNazivFormated>
    <izvorni_sadrzaj>ZZ d.o.o. za graditeljstvo i usluge</izvorni_sadrzaj>
    <derivirana_varijabla naziv="DomainObject.Predmet.ProtustrankaNazivFormated_1">ZZ d.o.o. za graditeljstvo i usluge</derivirana_varijabla>
  </DomainObject.Predmet.ProtustrankaNazivFormated>
  <DomainObject.Predmet.ProtustrankaNazivFormatedOIB>
    <izvorni_sadrzaj>ZZ d.o.o. za graditeljstvo i usluge, OIB 89815499915</izvorni_sadrzaj>
    <derivirana_varijabla naziv="DomainObject.Predmet.ProtustrankaNazivFormatedOIB_1">ZZ d.o.o. za graditeljstvo i usluge, OIB 89815499915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 Vlah; ANA VLAH</izvorni_sadrzaj>
    <derivirana_varijabla naziv="DomainObject.Predmet.StrankaFormated_1">  FINA ZAGREB; Iva Vlah; ANA VLAH</derivirana_varijabla>
  </DomainObject.Predmet.StrankaFormated>
  <DomainObject.Predmet.StrankaFormatedOIB>
    <izvorni_sadrzaj>  FINA ZAGREB, OIB 85821130368; Iva Vlah; ANA VLAH</izvorni_sadrzaj>
    <derivirana_varijabla naziv="DomainObject.Predmet.StrankaFormatedOIB_1">  FINA ZAGREB, OIB 85821130368; Iva Vlah; ANA VLAH</derivirana_varijabla>
  </DomainObject.Predmet.StrankaFormatedOIB>
  <DomainObject.Predmet.StrankaFormatedWithAdress>
    <izvorni_sadrzaj> FINA ZAGREB, ALBRECHTOVA 42, 10000 Zagreb; Iva Vlah; ANA VLAH</izvorni_sadrzaj>
    <derivirana_varijabla naziv="DomainObject.Predmet.StrankaFormatedWithAdress_1"> FINA ZAGREB, ALBRECHTOVA 42, 10000 Zagreb; Iva Vlah; ANA VLAH</derivirana_varijabla>
  </DomainObject.Predmet.StrankaFormatedWithAdress>
  <DomainObject.Predmet.StrankaFormatedWithAdressOIB>
    <izvorni_sadrzaj> FINA ZAGREB, OIB 85821130368, ALBRECHTOVA 42, 10000 Zagreb; Iva Vlah; ANA VLAH</izvorni_sadrzaj>
    <derivirana_varijabla naziv="DomainObject.Predmet.StrankaFormatedWithAdressOIB_1"> FINA ZAGREB, OIB 85821130368, ALBRECHTOVA 42, 10000 Zagreb; Iva Vlah; ANA VLAH</derivirana_varijabla>
  </DomainObject.Predmet.StrankaFormatedWithAdressOIB>
  <DomainObject.Predmet.StrankaWithAdress>
    <izvorni_sadrzaj>FINA ZAGREB ALBRECHTOVA 42,10000 Zagreb,Iva Vlah ,ANA VLAH </izvorni_sadrzaj>
    <derivirana_varijabla naziv="DomainObject.Predmet.StrankaWithAdress_1">FINA ZAGREB ALBRECHTOVA 42,10000 Zagreb,Iva Vlah ,ANA VLAH </derivirana_varijabla>
  </DomainObject.Predmet.StrankaWithAdress>
  <DomainObject.Predmet.StrankaWithAdressOIB>
    <izvorni_sadrzaj>FINA ZAGREB, OIB 85821130368, ALBRECHTOVA 42,10000 Zagreb,Iva Vlah,ANA VLAH</izvorni_sadrzaj>
    <derivirana_varijabla naziv="DomainObject.Predmet.StrankaWithAdressOIB_1">FINA ZAGREB, OIB 85821130368, ALBRECHTOVA 42,10000 Zagreb,Iva Vlah,ANA VLAH</derivirana_varijabla>
  </DomainObject.Predmet.StrankaWithAdressOIB>
  <DomainObject.Predmet.StrankaNazivFormated>
    <izvorni_sadrzaj>FINA ZAGREB,Iva Vlah,ANA VLAH</izvorni_sadrzaj>
    <derivirana_varijabla naziv="DomainObject.Predmet.StrankaNazivFormated_1">FINA ZAGREB,Iva Vlah,ANA VLAH</derivirana_varijabla>
  </DomainObject.Predmet.StrankaNazivFormated>
  <DomainObject.Predmet.StrankaNazivFormatedOIB>
    <izvorni_sadrzaj>FINA ZAGREB, OIB 85821130368,Iva Vlah,ANA VLAH</izvorni_sadrzaj>
    <derivirana_varijabla naziv="DomainObject.Predmet.StrankaNazivFormatedOIB_1">FINA ZAGREB, OIB 85821130368,Iva Vlah,ANA VLAH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Iva Vlah</item>
      <item>ANA VLAH</item>
    </izvorni_sadrzaj>
    <derivirana_varijabla naziv="DomainObject.Predmet.StrankaListFormated_1">
      <item>FINA ZAGREB</item>
      <item>Iva Vlah</item>
      <item>ANA VLAH</item>
    </derivirana_varijabla>
  </DomainObject.Predmet.StrankaListFormated>
  <DomainObject.Predmet.StrankaListFormatedOIB>
    <izvorni_sadrzaj>
      <item>FINA ZAGREB, OIB 85821130368</item>
      <item>Iva Vlah</item>
      <item>ANA VLAH</item>
    </izvorni_sadrzaj>
    <derivirana_varijabla naziv="DomainObject.Predmet.StrankaListFormatedOIB_1">
      <item>FINA ZAGREB, OIB 85821130368</item>
      <item>Iva Vlah</item>
      <item>ANA VLAH</item>
    </derivirana_varijabla>
  </DomainObject.Predmet.StrankaListFormatedOIB>
  <DomainObject.Predmet.StrankaListFormatedWithAdress>
    <izvorni_sadrzaj>
      <item>FINA ZAGREB, ALBRECHTOVA 42, 10000 Zagreb</item>
      <item>Iva Vlah</item>
      <item>ANA VLAH</item>
    </izvorni_sadrzaj>
    <derivirana_varijabla naziv="DomainObject.Predmet.StrankaListFormatedWithAdress_1">
      <item>FINA ZAGREB, ALBRECHTOVA 42, 10000 Zagreb</item>
      <item>Iva Vlah</item>
      <item>ANA VLAH</item>
    </derivirana_varijabla>
  </DomainObject.Predmet.StrankaListFormatedWithAdress>
  <DomainObject.Predmet.StrankaListFormatedWithAdressOIB>
    <izvorni_sadrzaj>
      <item>FINA ZAGREB, OIB 85821130368, ALBRECHTOVA 42, 10000 Zagreb</item>
      <item>Iva Vlah</item>
      <item>ANA VLAH</item>
    </izvorni_sadrzaj>
    <derivirana_varijabla naziv="DomainObject.Predmet.StrankaListFormatedWithAdressOIB_1">
      <item>FINA ZAGREB, OIB 85821130368, ALBRECHTOVA 42, 10000 Zagreb</item>
      <item>Iva Vlah</item>
      <item>ANA VLAH</item>
    </derivirana_varijabla>
  </DomainObject.Predmet.StrankaListFormatedWithAdressOIB>
  <DomainObject.Predmet.StrankaListNazivFormated>
    <izvorni_sadrzaj>
      <item>FINA ZAGREB</item>
      <item>Iva Vlah</item>
      <item>ANA VLAH</item>
    </izvorni_sadrzaj>
    <derivirana_varijabla naziv="DomainObject.Predmet.StrankaListNazivFormated_1">
      <item>FINA ZAGREB</item>
      <item>Iva Vlah</item>
      <item>ANA VLAH</item>
    </derivirana_varijabla>
  </DomainObject.Predmet.StrankaListNazivFormated>
  <DomainObject.Predmet.StrankaListNazivFormatedOIB>
    <izvorni_sadrzaj>
      <item>FINA ZAGREB, OIB 85821130368</item>
      <item>Iva Vlah</item>
      <item>ANA VLAH</item>
    </izvorni_sadrzaj>
    <derivirana_varijabla naziv="DomainObject.Predmet.StrankaListNazivFormatedOIB_1">
      <item>FINA ZAGREB, OIB 85821130368</item>
      <item>Iva Vlah</item>
      <item>ANA VLAH</item>
    </derivirana_varijabla>
  </DomainObject.Predmet.StrankaListNazivFormatedOIB>
  <DomainObject.Predmet.ProtuStrankaListFormated>
    <izvorni_sadrzaj>
      <item>ZZ d.o.o. za graditeljstvo i usluge</item>
    </izvorni_sadrzaj>
    <derivirana_varijabla naziv="DomainObject.Predmet.ProtuStrankaListFormated_1">
      <item>ZZ d.o.o. za graditeljstvo i usluge</item>
    </derivirana_varijabla>
  </DomainObject.Predmet.ProtuStrankaListFormated>
  <DomainObject.Predmet.ProtuStrankaListFormatedOIB>
    <izvorni_sadrzaj>
      <item>ZZ d.o.o. za graditeljstvo i usluge, OIB 89815499915</item>
    </izvorni_sadrzaj>
    <derivirana_varijabla naziv="DomainObject.Predmet.ProtuStrankaListFormatedOIB_1">
      <item>ZZ d.o.o. za graditeljstvo i usluge, OIB 89815499915</item>
    </derivirana_varijabla>
  </DomainObject.Predmet.ProtuStrankaListFormatedOIB>
  <DomainObject.Predmet.ProtuStrankaListFormatedWithAdress>
    <izvorni_sadrzaj>
      <item>ZZ d.o.o. za graditeljstvo i usluge, MATIJAŠA KORVINA 7, 10430 Samobor</item>
    </izvorni_sadrzaj>
    <derivirana_varijabla naziv="DomainObject.Predmet.ProtuStrankaListFormatedWithAdress_1">
      <item>ZZ d.o.o. za graditeljstvo i usluge, MATIJAŠA KORVINA 7, 10430 Samobor</item>
    </derivirana_varijabla>
  </DomainObject.Predmet.ProtuStrankaListFormatedWithAdress>
  <DomainObject.Predmet.ProtuStrankaListFormatedWithAdressOIB>
    <izvorni_sadrzaj>
      <item>ZZ d.o.o. za graditeljstvo i usluge, OIB 89815499915, MATIJAŠA KORVINA 7, 10430 Samobor</item>
    </izvorni_sadrzaj>
    <derivirana_varijabla naziv="DomainObject.Predmet.ProtuStrankaListFormatedWithAdressOIB_1">
      <item>ZZ d.o.o. za graditeljstvo i usluge, OIB 89815499915, MATIJAŠA KORVINA 7, 10430 Samobor</item>
    </derivirana_varijabla>
  </DomainObject.Predmet.ProtuStrankaListFormatedWithAdressOIB>
  <DomainObject.Predmet.ProtuStrankaListNazivFormated>
    <izvorni_sadrzaj>
      <item>ZZ d.o.o. za graditeljstvo i usluge</item>
    </izvorni_sadrzaj>
    <derivirana_varijabla naziv="DomainObject.Predmet.ProtuStrankaListNazivFormated_1">
      <item>ZZ d.o.o. za graditeljstvo i usluge</item>
    </derivirana_varijabla>
  </DomainObject.Predmet.ProtuStrankaListNazivFormated>
  <DomainObject.Predmet.ProtuStrankaListNazivFormatedOIB>
    <izvorni_sadrzaj>
      <item>ZZ d.o.o. za graditeljstvo i usluge, OIB 89815499915</item>
    </izvorni_sadrzaj>
    <derivirana_varijabla naziv="DomainObject.Predmet.ProtuStrankaListNazivFormatedOIB_1">
      <item>ZZ d.o.o. za graditeljstvo i usluge, OIB 89815499915</item>
    </derivirana_varijabla>
  </DomainObject.Predmet.ProtuStrankaListNazivFormatedOIB>
  <DomainObject.Predmet.OstaliListFormated>
    <izvorni_sadrzaj>
      <item>Ivan Vrhovski</item>
      <item>Ministarstvo pravosuđa</item>
      <item>MF Porezna uprava Zagreb</item>
      <item>DAVOR BIŠĆAN</item>
      <item>RAIFFEISENBANK AUSTRIA d.d.</item>
    </izvorni_sadrzaj>
    <derivirana_varijabla naziv="DomainObject.Predmet.OstaliListFormated_1">
      <item>Ivan Vrhovski</item>
      <item>Ministarstvo pravosuđa</item>
      <item>MF Porezna uprava Zagreb</item>
      <item>DAVOR BIŠĆAN</item>
      <item>RAIFFEISENBANK AUSTRIA d.d.</item>
    </derivirana_varijabla>
  </DomainObject.Predmet.OstaliListFormated>
  <DomainObject.Predmet.OstaliListFormatedOIB>
    <izvorni_sadrzaj>
      <item>Ivan Vrhovski, OIB 29166159948</item>
      <item>Ministarstvo pravosuđa</item>
      <item>MF Porezna uprava Zagreb</item>
      <item>DAVOR BIŠĆAN, OIB 99116868296</item>
      <item>RAIFFEISENBANK AUSTRIA d.d., OIB 86036445179</item>
    </izvorni_sadrzaj>
    <derivirana_varijabla naziv="DomainObject.Predmet.OstaliListFormatedOIB_1">
      <item>Ivan Vrhovski, OIB 29166159948</item>
      <item>Ministarstvo pravosuđa</item>
      <item>MF Porezna uprava Zagreb</item>
      <item>DAVOR BIŠĆAN, OIB 99116868296</item>
      <item>RAIFFEISENBANK AUSTRIA d.d., OIB 86036445179</item>
    </derivirana_varijabla>
  </DomainObject.Predmet.OstaliListFormatedOIB>
  <DomainObject.Predmet.OstaliListFormatedWithAdress>
    <izvorni_sadrzaj>
      <item>Ivan Vrhovski, Matijaša Korvina 7, 10430 Samobor</item>
      <item>Ministarstvo pravosuđa, Dežmanova 10, 10000 Zagreb</item>
      <item>MF Porezna uprava Zagreb, Albrechtova 42, 10000 Zagreb</item>
      <item>DAVOR BIŠĆAN, Jurišićeva 10, 10000 Zagreb</item>
      <item>RAIFFEISENBANK AUSTRIA d.d., Petrinjska 59, 10000 Zagreb</item>
    </izvorni_sadrzaj>
    <derivirana_varijabla naziv="DomainObject.Predmet.OstaliListFormatedWithAdress_1">
      <item>Ivan Vrhovski, Matijaša Korvina 7, 10430 Samobor</item>
      <item>Ministarstvo pravosuđa, Dežmanova 10, 10000 Zagreb</item>
      <item>MF Porezna uprava Zagreb, Albrechtova 42, 10000 Zagreb</item>
      <item>DAVOR BIŠĆAN, Jurišićeva 10, 10000 Zagreb</item>
      <item>RAIFFEISENBANK AUSTRIA d.d., Petrinjska 59, 10000 Zagreb</item>
    </derivirana_varijabla>
  </DomainObject.Predmet.OstaliListFormatedWithAdress>
  <DomainObject.Predmet.OstaliListFormatedWithAdressOIB>
    <izvorni_sadrzaj>
      <item>Ivan Vrhovski, OIB 29166159948, Matijaša Korvina 7, 10430 Samobor</item>
      <item>Ministarstvo pravosuđa, Dežmanova 10, 10000 Zagreb</item>
      <item>MF Porezna uprava Zagreb, Albrechtova 42, 10000 Zagreb</item>
      <item>DAVOR BIŠĆAN, OIB 99116868296, Jurišićeva 10, 10000 Zagreb</item>
      <item>RAIFFEISENBANK AUSTRIA d.d., OIB 86036445179, Petrinjska 59, 10000 Zagreb</item>
    </izvorni_sadrzaj>
    <derivirana_varijabla naziv="DomainObject.Predmet.OstaliListFormatedWithAdressOIB_1">
      <item>Ivan Vrhovski, OIB 29166159948, Matijaša Korvina 7, 10430 Samobor</item>
      <item>Ministarstvo pravosuđa, Dežmanova 10, 10000 Zagreb</item>
      <item>MF Porezna uprava Zagreb, Albrechtova 42, 10000 Zagreb</item>
      <item>DAVOR BIŠĆAN, OIB 99116868296, Jurišićeva 10, 10000 Zagreb</item>
      <item>RAIFFEISENBANK AUSTRIA d.d., OIB 86036445179, Petrinjska 59, 10000 Zagreb</item>
    </derivirana_varijabla>
  </DomainObject.Predmet.OstaliListFormatedWithAdressOIB>
  <DomainObject.Predmet.OstaliListNazivFormated>
    <izvorni_sadrzaj>
      <item>Ivan Vrhovski</item>
      <item>Ministarstvo pravosuđa</item>
      <item>MF Porezna uprava Zagreb</item>
      <item>DAVOR BIŠĆAN</item>
      <item>RAIFFEISENBANK AUSTRIA d.d.</item>
    </izvorni_sadrzaj>
    <derivirana_varijabla naziv="DomainObject.Predmet.OstaliListNazivFormated_1">
      <item>Ivan Vrhovski</item>
      <item>Ministarstvo pravosuđa</item>
      <item>MF Porezna uprava Zagreb</item>
      <item>DAVOR BIŠĆAN</item>
      <item>RAIFFEISENBANK AUSTRIA d.d.</item>
    </derivirana_varijabla>
  </DomainObject.Predmet.OstaliListNazivFormated>
  <DomainObject.Predmet.OstaliListNazivFormatedOIB>
    <izvorni_sadrzaj>
      <item>Ivan Vrhovski, OIB 29166159948</item>
      <item>Ministarstvo pravosuđa</item>
      <item>MF Porezna uprava Zagreb</item>
      <item>DAVOR BIŠĆAN, OIB 99116868296</item>
      <item>RAIFFEISENBANK AUSTRIA d.d., OIB 86036445179</item>
    </izvorni_sadrzaj>
    <derivirana_varijabla naziv="DomainObject.Predmet.OstaliListNazivFormatedOIB_1">
      <item>Ivan Vrhovski, OIB 29166159948</item>
      <item>Ministarstvo pravosuđa</item>
      <item>MF Porezna uprava Zagreb</item>
      <item>DAVOR BIŠĆAN, OIB 99116868296</item>
      <item>RAIFFEISENBANK AUSTRIA d.d., OIB 86036445179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St-784/2013-51</izvorni_sadrzaj>
    <derivirana_varijabla naziv="DomainObject.PoslovniBrojDokumenta_1">St-784/2013-51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ZZ d.o.o. za graditeljstvo i usluge</izvorni_sadrzaj>
    <derivirana_varijabla naziv="DomainObject.Predmet.ProtustrankaIDrugi_1">ZZ d.o.o. za graditeljstvo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ZZ d.o.o. za graditeljstvo i usluge, OIB 89815499915, MATIJAŠA KORVINA 7, 10430 Samobor</izvorni_sadrzaj>
    <derivirana_varijabla naziv="DomainObject.Predmet.ProtustrankaIDrugiAdressOIB_1">ZZ d.o.o. za graditeljstvo i usluge, OIB 89815499915, MATIJAŠA KORVINA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ZZ d.o.o. za graditeljstvo i usluge</item>
      <item>Ivan Vrhovski</item>
      <item>Ministarstvo pravosuđa</item>
      <item>MF Porezna uprava Zagreb</item>
      <item>DAVOR BIŠĆAN</item>
      <item>Iva Vlah</item>
      <item>ANA VLAH</item>
      <item>RAIFFEISENBANK AUSTRIA d.d.</item>
    </izvorni_sadrzaj>
    <derivirana_varijabla naziv="DomainObject.Predmet.SudioniciListNaziv_1">
      <item>FINA ZAGREB</item>
      <item>ZZ d.o.o. za graditeljstvo i usluge</item>
      <item>Ivan Vrhovski</item>
      <item>Ministarstvo pravosuđa</item>
      <item>MF Porezna uprava Zagreb</item>
      <item>DAVOR BIŠĆAN</item>
      <item>Iva Vlah</item>
      <item>ANA VLAH</item>
      <item>RAIFFEISENBANK AUSTRIA d.d.</item>
    </derivirana_varijabla>
  </DomainObject.Predmet.SudioniciListNaziv>
  <DomainObject.Predmet.SudioniciListAdressOIB>
    <izvorni_sadrzaj>
      <item>FINA ZAGREB, OIB 85821130368, ALBRECHTOVA 42,10000 Zagreb</item>
      <item>ZZ d.o.o. za graditeljstvo i usluge, OIB 89815499915, MATIJAŠA KORVINA 7,10430 Samobor</item>
      <item>Ivan Vrhovski, OIB 29166159948, Matijaša Korvina 7,10430 Samobor</item>
      <item>Ministarstvo pravosuđa, Dežmanova 10,10000 Zagreb</item>
      <item>MF Porezna uprava Zagreb, Albrechtova 42,10000 Zagreb</item>
      <item>DAVOR BIŠĆAN, OIB 99116868296, Jurišićeva 10,10000 Zagreb</item>
      <item>Iva Vlah</item>
      <item>ANA VLAH</item>
      <item>RAIFFEISENBANK AUSTRIA d.d., OIB 86036445179, Petrinjska 59,10000 Zagreb</item>
    </izvorni_sadrzaj>
    <derivirana_varijabla naziv="DomainObject.Predmet.SudioniciListAdressOIB_1">
      <item>FINA ZAGREB, OIB 85821130368, ALBRECHTOVA 42,10000 Zagreb</item>
      <item>ZZ d.o.o. za graditeljstvo i usluge, OIB 89815499915, MATIJAŠA KORVINA 7,10430 Samobor</item>
      <item>Ivan Vrhovski, OIB 29166159948, Matijaša Korvina 7,10430 Samobor</item>
      <item>Ministarstvo pravosuđa, Dežmanova 10,10000 Zagreb</item>
      <item>MF Porezna uprava Zagreb, Albrechtova 42,10000 Zagreb</item>
      <item>DAVOR BIŠĆAN, OIB 99116868296, Jurišićeva 10,10000 Zagreb</item>
      <item>Iva Vlah</item>
      <item>ANA VLAH</item>
      <item>RAIFFEISENBANK AUSTRIA d.d., OIB 86036445179,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89815499915</item>
      <item>, OIB 29166159948</item>
      <item>, OIB null</item>
      <item>, OIB null</item>
      <item>, OIB 99116868296</item>
      <item>, OIB null</item>
      <item>, OIB null</item>
      <item>, OIB 86036445179</item>
    </izvorni_sadrzaj>
    <derivirana_varijabla naziv="DomainObject.Predmet.SudioniciListNazivOIB_1">
      <item>, OIB 85821130368</item>
      <item>, OIB 89815499915</item>
      <item>, OIB 29166159948</item>
      <item>, OIB null</item>
      <item>, OIB null</item>
      <item>, OIB 99116868296</item>
      <item>, OIB null</item>
      <item>, OIB null</item>
      <item>, OIB 86036445179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103</properties:Words>
  <properties:Characters>537</properties:Characters>
  <properties:Lines>38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2015-12-18T09:07:00Z</dcterms:created>
  <dc:creator>nmarkovic</dc:creator>
  <cp:lastModifiedBy>Ivana Stampf</cp:lastModifiedBy>
  <cp:lastPrinted>2014-03-31T10:11:00Z</cp:lastPrinted>
  <dcterms:modified xmlns:xsi="http://www.w3.org/2001/XMLSchema-instance" xsi:type="dcterms:W3CDTF">2015-12-18T09:16:00Z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St-784/2013-51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