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7ead" w14:paraId="c757ea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96016">
        <w:t>3630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96016">
        <w:t xml:space="preserve">FOLKLORNI ANSAMBL "VENČEC", Kapucinska 23, Zagreb </w:t>
      </w:r>
      <w:r w:rsidR="008C3477">
        <w:t>(</w:t>
      </w:r>
      <w:r w:rsidR="00A96016">
        <w:t>OIB:45924343643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96016">
        <w:t>22.368,38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94CA3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3630</izvorni_sadrzaj>
    <derivirana_varijabla naziv="DomainObject.Predmet.Broj_1">3630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St-3630/2015</izvorni_sadrzaj>
    <derivirana_varijabla naziv="DomainObject.Predmet.OznakaBroj_1">St-3630/2015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FOLKLORNI ANSAMBL VENČEC zastupanog po punomoćniku Božica Polenac</izvorni_sadrzaj>
    <derivirana_varijabla naziv="DomainObject.Predmet.ProtustrankaFormated_1">  FOLKLORNI ANSAMBL VENČEC zastupanog po punomoćniku Božica Polenac</derivirana_varijabla>
  </DomainObject.Predmet.ProtustrankaFormated>
  <DomainObject.Predmet.ProtustrankaFormatedOIB>
    <izvorni_sadrzaj>  FOLKLORNI ANSAMBL VENČEC, OIB 45924343643 zastupanog po punomoćniku Božica Polenac</izvorni_sadrzaj>
    <derivirana_varijabla naziv="DomainObject.Predmet.ProtustrankaFormatedOIB_1">  FOLKLORNI ANSAMBL VENČEC, OIB 45924343643 zastupanog po punomoćniku Božica Polenac</derivirana_varijabla>
  </DomainObject.Predmet.ProtustrankaFormatedOIB>
  <DomainObject.Predmet.ProtustrankaFormatedWithAdress>
    <izvorni_sadrzaj> FOLKLORNI ANSAMBL VENČEC, KAPUCINSKA 25, 10000 Zagreb zastupanog po punomoćniku Božica Polenac</izvorni_sadrzaj>
    <derivirana_varijabla naziv="DomainObject.Predmet.ProtustrankaFormatedWithAdress_1"> FOLKLORNI ANSAMBL VENČEC, KAPUCINSKA 25, 10000 Zagreb zastupanog po punomoćniku Božica Polenac</derivirana_varijabla>
  </DomainObject.Predmet.ProtustrankaFormatedWithAdress>
  <DomainObject.Predmet.ProtustrankaFormatedWithAdressOIB>
    <izvorni_sadrzaj> FOLKLORNI ANSAMBL VENČEC, OIB 45924343643, KAPUCINSKA 25, 10000 Zagreb zastupanog po punomoćniku Božica Polenac</izvorni_sadrzaj>
    <derivirana_varijabla naziv="DomainObject.Predmet.ProtustrankaFormatedWithAdressOIB_1"> FOLKLORNI ANSAMBL VENČEC, OIB 45924343643, KAPUCINSKA 25, 10000 Zagreb zastupanog po punomoćniku Božica Polenac</derivirana_varijabla>
  </DomainObject.Predmet.ProtustrankaFormatedWithAdressOIB>
  <DomainObject.Predmet.ProtustrankaWithAdress>
    <izvorni_sadrzaj>FOLKLORNI ANSAMBL VENČEC KAPUCINSKA 25, 10000 Zagreb</izvorni_sadrzaj>
    <derivirana_varijabla naziv="DomainObject.Predmet.ProtustrankaWithAdress_1">FOLKLORNI ANSAMBL VENČEC KAPUCINSKA 25, 10000 Zagreb</derivirana_varijabla>
  </DomainObject.Predmet.ProtustrankaWithAdress>
  <DomainObject.Predmet.ProtustrankaWithAdressOIB>
    <izvorni_sadrzaj>FOLKLORNI ANSAMBL VENČEC, OIB 45924343643, KAPUCINSKA 25, 10000 Zagreb</izvorni_sadrzaj>
    <derivirana_varijabla naziv="DomainObject.Predmet.ProtustrankaWithAdressOIB_1">FOLKLORNI ANSAMBL VENČEC, OIB 45924343643, KAPUCINSKA 25, 10000 Zagreb</derivirana_varijabla>
  </DomainObject.Predmet.ProtustrankaWithAdressOIB>
  <DomainObject.Predmet.ProtustrankaNazivFormated>
    <izvorni_sadrzaj>FOLKLORNI ANSAMBL VENČEC</izvorni_sadrzaj>
    <derivirana_varijabla naziv="DomainObject.Predmet.ProtustrankaNazivFormated_1">FOLKLORNI ANSAMBL VENČEC</derivirana_varijabla>
  </DomainObject.Predmet.ProtustrankaNazivFormated>
  <DomainObject.Predmet.ProtustrankaNazivFormatedOIB>
    <izvorni_sadrzaj>FOLKLORNI ANSAMBL VENČEC, OIB 45924343643</izvorni_sadrzaj>
    <derivirana_varijabla naziv="DomainObject.Predmet.ProtustrankaNazivFormatedOIB_1">FOLKLORNI ANSAMBL VENČEC, OIB 45924343643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FOLKLORNI ANSAMBL VENČEC zastupanog po punomoćniku Božica Polenac</item>
    </izvorni_sadrzaj>
    <derivirana_varijabla naziv="DomainObject.Predmet.ProtuStrankaListFormated_1">
      <item>FOLKLORNI ANSAMBL VENČEC zastupanog po punomoćniku Božica Polenac</item>
    </derivirana_varijabla>
  </DomainObject.Predmet.ProtuStrankaListFormated>
  <DomainObject.Predmet.ProtuStrankaListFormatedOIB>
    <izvorni_sadrzaj>
      <item>FOLKLORNI ANSAMBL VENČEC, OIB 45924343643 zastupanog po punomoćniku Božica Polenac</item>
    </izvorni_sadrzaj>
    <derivirana_varijabla naziv="DomainObject.Predmet.ProtuStrankaListFormatedOIB_1">
      <item>FOLKLORNI ANSAMBL VENČEC, OIB 45924343643 zastupanog po punomoćniku Božica Polenac</item>
    </derivirana_varijabla>
  </DomainObject.Predmet.ProtuStrankaListFormatedOIB>
  <DomainObject.Predmet.ProtuStrankaListFormatedWithAdress>
    <izvorni_sadrzaj>
      <item>FOLKLORNI ANSAMBL VENČEC, KAPUCINSKA 25, 10000 Zagreb zastupanog po punomoćniku Božica Polenac</item>
    </izvorni_sadrzaj>
    <derivirana_varijabla naziv="DomainObject.Predmet.ProtuStrankaListFormatedWithAdress_1">
      <item>FOLKLORNI ANSAMBL VENČEC, KAPUCINSKA 25, 10000 Zagreb zastupanog po punomoćniku Božica Polenac</item>
    </derivirana_varijabla>
  </DomainObject.Predmet.ProtuStrankaListFormatedWithAdress>
  <DomainObject.Predmet.ProtuStrankaListFormatedWithAdressOIB>
    <izvorni_sadrzaj>
      <item>FOLKLORNI ANSAMBL VENČEC, OIB 45924343643, KAPUCINSKA 25, 10000 Zagreb zastupanog po punomoćniku Božica Polenac</item>
    </izvorni_sadrzaj>
    <derivirana_varijabla naziv="DomainObject.Predmet.ProtuStrankaListFormatedWithAdressOIB_1">
      <item>FOLKLORNI ANSAMBL VENČEC, OIB 45924343643, KAPUCINSKA 25, 10000 Zagreb zastupanog po punomoćniku Božica Polenac</item>
    </derivirana_varijabla>
  </DomainObject.Predmet.ProtuStrankaListFormatedWithAdressOIB>
  <DomainObject.Predmet.ProtuStrankaListNazivFormated>
    <izvorni_sadrzaj>
      <item>FOLKLORNI ANSAMBL VENČEC</item>
    </izvorni_sadrzaj>
    <derivirana_varijabla naziv="DomainObject.Predmet.ProtuStrankaListNazivFormated_1">
      <item>FOLKLORNI ANSAMBL VENČEC</item>
    </derivirana_varijabla>
  </DomainObject.Predmet.ProtuStrankaListNazivFormated>
  <DomainObject.Predmet.ProtuStrankaListNazivFormatedOIB>
    <izvorni_sadrzaj>
      <item>FOLKLORNI ANSAMBL VENČEC, OIB 45924343643</item>
    </izvorni_sadrzaj>
    <derivirana_varijabla naziv="DomainObject.Predmet.ProtuStrankaListNazivFormatedOIB_1">
      <item>FOLKLORNI ANSAMBL VENČEC, OIB 45924343643</item>
    </derivirana_varijabla>
  </DomainObject.Predmet.ProtuStrankaListNazivFormatedOIB>
  <DomainObject.Predmet.OstaliListFormated>
    <izvorni_sadrzaj>
      <item>Božica Polenac punomoćnik sudionika u postupku FOLKLORNI ANSAMBL VENČEC</item>
    </izvorni_sadrzaj>
    <derivirana_varijabla naziv="DomainObject.Predmet.OstaliListFormated_1">
      <item>Božica Polenac punomoćnik sudionika u postupku FOLKLORNI ANSAMBL VENČEC</item>
    </derivirana_varijabla>
  </DomainObject.Predmet.OstaliListFormated>
  <DomainObject.Predmet.OstaliListFormatedOIB>
    <izvorni_sadrzaj>
      <item>Božica Polenac, OIB 53846148606 punomoćnik sudionika u postupku FOLKLORNI ANSAMBL VENČEC</item>
    </izvorni_sadrzaj>
    <derivirana_varijabla naziv="DomainObject.Predmet.OstaliListFormatedOIB_1">
      <item>Božica Polenac, OIB 53846148606 punomoćnik sudionika u postupku FOLKLORNI ANSAMBL VENČEC</item>
    </derivirana_varijabla>
  </DomainObject.Predmet.OstaliListFormatedOIB>
  <DomainObject.Predmet.OstaliListFormatedWithAdress>
    <izvorni_sadrzaj>
      <item>Božica Polenac, Kapucinska 23, 10000 Zagreb punomoćnik sudionika u postupku FOLKLORNI ANSAMBL VENČEC</item>
    </izvorni_sadrzaj>
    <derivirana_varijabla naziv="DomainObject.Predmet.OstaliListFormatedWithAdress_1">
      <item>Božica Polenac, Kapucinska 23, 10000 Zagreb punomoćnik sudionika u postupku FOLKLORNI ANSAMBL VENČEC</item>
    </derivirana_varijabla>
  </DomainObject.Predmet.OstaliListFormatedWithAdress>
  <DomainObject.Predmet.OstaliListFormatedWithAdressOIB>
    <izvorni_sadrzaj>
      <item>Božica Polenac, OIB 53846148606, Kapucinska 23, 10000 Zagreb punomoćnik sudionika u postupku FOLKLORNI ANSAMBL VENČEC</item>
    </izvorni_sadrzaj>
    <derivirana_varijabla naziv="DomainObject.Predmet.OstaliListFormatedWithAdressOIB_1">
      <item>Božica Polenac, OIB 53846148606, Kapucinska 23, 10000 Zagreb punomoćnik sudionika u postupku FOLKLORNI ANSAMBL VENČEC</item>
    </derivirana_varijabla>
  </DomainObject.Predmet.OstaliListFormatedWithAdressOIB>
  <DomainObject.Predmet.OstaliListNazivFormated>
    <izvorni_sadrzaj>
      <item>Božica Polenac</item>
    </izvorni_sadrzaj>
    <derivirana_varijabla naziv="DomainObject.Predmet.OstaliListNazivFormated_1">
      <item>Božica Polenac</item>
    </derivirana_varijabla>
  </DomainObject.Predmet.OstaliListNazivFormated>
  <DomainObject.Predmet.OstaliListNazivFormatedOIB>
    <izvorni_sadrzaj>
      <item>Božica Polenac, OIB 53846148606</item>
    </izvorni_sadrzaj>
    <derivirana_varijabla naziv="DomainObject.Predmet.OstaliListNazivFormatedOIB_1">
      <item>Božica Polenac, OIB 53846148606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FOLKLORNI ANSAMBL VENČEC</izvorni_sadrzaj>
    <derivirana_varijabla naziv="DomainObject.Predmet.ProtustrankaIDrugi_1">FOLKLORNI ANSAMBL VENČEC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FOLKLORNI ANSAMBL VENČEC, OIB 45924343643, KAPUCINSKA 25, 10000 Zagreb</izvorni_sadrzaj>
    <derivirana_varijabla naziv="DomainObject.Predmet.ProtustrankaIDrugiAdressOIB_1">FOLKLORNI ANSAMBL VENČEC, OIB 45924343643, KAPUCINSKA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FOLKLORNI ANSAMBL VENČEC</item>
      <item>Božica Polenac</item>
    </izvorni_sadrzaj>
    <derivirana_varijabla naziv="DomainObject.Predmet.SudioniciListNaziv_1">
      <item>FINA Regionalni centar Zagreb</item>
      <item>FOLKLORNI ANSAMBL VENČEC</item>
      <item>Božica Polenac</item>
    </derivirana_varijabla>
  </DomainObject.Predmet.SudioniciListNaziv>
  <DomainObject.Predmet.SudioniciListAdressOIB>
    <izvorni_sadrzaj>
      <item>FINA Regionalni centar Zagreb, OIB 85821130368, Trg svibanjskih žrtava 1995. 1,10000 Zagreb</item>
      <item>FOLKLORNI ANSAMBL VENČEC, OIB 45924343643, KAPUCINSKA 25,10000 Zagreb</item>
      <item>Božica Polenac, OIB 53846148606, Kapucinska 23,10000 Zagreb</item>
    </izvorni_sadrzaj>
    <derivirana_varijabla naziv="DomainObject.Predmet.SudioniciListAdressOIB_1">
      <item>FINA Regionalni centar Zagreb, OIB 85821130368, Trg svibanjskih žrtava 1995. 1,10000 Zagreb</item>
      <item>FOLKLORNI ANSAMBL VENČEC, OIB 45924343643, KAPUCINSKA 25,10000 Zagreb</item>
      <item>Božica Polenac, OIB 53846148606, Kapucinska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45924343643</item>
      <item>, OIB 53846148606</item>
    </izvorni_sadrzaj>
    <derivirana_varijabla naziv="DomainObject.Predmet.SudioniciListNazivOIB_1">
      <item>, OIB 85821130368</item>
      <item>, OIB 45924343643</item>
      <item>, OIB 53846148606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1315</properties:Characters>
  <properties:Lines>44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2015-11-19T07:58:00Z</cp:lastPrinted>
  <dcterms:modified xmlns:xsi="http://www.w3.org/2001/XMLSchema-instance" xsi:type="dcterms:W3CDTF">2015-11-19T08:01:00Z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