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7470" w14:paraId="2e17470" w:rsidRDefault="009256C9" w:rsidP="009256C9" w:rsidR="009256C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p w:rsidRDefault="009256C9" w:rsidP="009256C9" w:rsidR="009256C9"/>
    <w:p w:rsidRDefault="009256C9" w:rsidP="009256C9" w:rsidR="009256C9">
      <w:r>
        <w:t xml:space="preserve">       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256C9" w:rsidP="009256C9" w:rsidR="009256C9">
      <w:r>
        <w:t>TRGOVAČKI SUD U ZAGREBU</w:t>
      </w:r>
      <w:r>
        <w:tab/>
      </w:r>
    </w:p>
    <w:p w:rsidRDefault="009256C9" w:rsidP="009256C9" w:rsidR="009256C9">
      <w:r>
        <w:t xml:space="preserve">       Zagreb, </w:t>
      </w:r>
      <w:proofErr w:type="spellStart"/>
      <w:r>
        <w:t>Amruševa</w:t>
      </w:r>
      <w:proofErr w:type="spellEnd"/>
      <w:r>
        <w:t xml:space="preserve"> 2/II</w:t>
      </w:r>
      <w:r w:rsidR="009B3DC1">
        <w:t xml:space="preserve"> (</w:t>
      </w:r>
      <w:proofErr w:type="spellStart"/>
      <w:r w:rsidR="009B3DC1">
        <w:t>pp</w:t>
      </w:r>
      <w:proofErr w:type="spellEnd"/>
      <w:r w:rsidR="009B3DC1">
        <w:t xml:space="preserve"> </w:t>
      </w:r>
      <w:proofErr w:type="spellStart"/>
      <w:r w:rsidR="009B3DC1">
        <w:t>432</w:t>
      </w:r>
      <w:proofErr w:type="spellEnd"/>
      <w:r w:rsidR="009B3DC1">
        <w:t>)</w:t>
      </w:r>
    </w:p>
    <w:p w:rsidRDefault="009256C9" w:rsidP="009256C9" w:rsidR="009256C9">
      <w:pPr>
        <w:jc w:val="right"/>
      </w:pPr>
      <w:proofErr w:type="spellStart"/>
      <w:r>
        <w:t>20</w:t>
      </w:r>
      <w:proofErr w:type="spellEnd"/>
      <w:r>
        <w:t xml:space="preserve"> St-</w:t>
      </w:r>
      <w:proofErr w:type="spellStart"/>
      <w:r w:rsidR="00A26B0D">
        <w:t>529</w:t>
      </w:r>
      <w:proofErr w:type="spellEnd"/>
      <w:r w:rsidR="00A26B0D">
        <w:t>/</w:t>
      </w:r>
      <w:proofErr w:type="spellStart"/>
      <w:r w:rsidR="00A26B0D">
        <w:t>18</w:t>
      </w:r>
      <w:proofErr w:type="spellEnd"/>
      <w:r w:rsidR="00DF026F">
        <w:t>-</w:t>
      </w:r>
      <w:proofErr w:type="spellStart"/>
      <w:r w:rsidR="00DF026F">
        <w:t>43</w:t>
      </w:r>
      <w:proofErr w:type="spellEnd"/>
      <w:r>
        <w:t xml:space="preserve">       </w:t>
      </w:r>
    </w:p>
    <w:p w:rsidRDefault="009256C9" w:rsidP="009256C9" w:rsidR="009256C9">
      <w:pPr>
        <w:jc w:val="right"/>
      </w:pPr>
    </w:p>
    <w:p w:rsidRDefault="009256C9" w:rsidP="009256C9" w:rsidR="009256C9">
      <w:pPr>
        <w:jc w:val="center"/>
      </w:pPr>
      <w:r>
        <w:t>R E P U B L I K A    H R V A T S K A</w:t>
      </w:r>
    </w:p>
    <w:p w:rsidRDefault="009256C9" w:rsidP="009256C9" w:rsidR="009256C9">
      <w:pPr>
        <w:jc w:val="center"/>
      </w:pPr>
    </w:p>
    <w:p w:rsidRDefault="009256C9" w:rsidP="009256C9" w:rsidR="009256C9">
      <w:pPr>
        <w:jc w:val="center"/>
      </w:pPr>
      <w:r>
        <w:t>R J E Š E N J E</w:t>
      </w:r>
    </w:p>
    <w:p w:rsidRDefault="009256C9" w:rsidP="009256C9" w:rsidR="009256C9">
      <w:pPr>
        <w:jc w:val="center"/>
      </w:pPr>
    </w:p>
    <w:p w:rsidRDefault="009256C9" w:rsidP="009256C9" w:rsidR="009256C9" w:rsidRPr="0027693D">
      <w:pPr>
        <w:jc w:val="both"/>
      </w:pPr>
      <w:r>
        <w:tab/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stečajnim dužnikom </w:t>
      </w:r>
      <w:r w:rsidR="009B3DC1">
        <w:t xml:space="preserve">TESLA ŠTEDNA BANKA d.d. u stečaju, Zagreb, Trg </w:t>
      </w:r>
      <w:proofErr w:type="spellStart"/>
      <w:r w:rsidR="009B3DC1">
        <w:t>J.F</w:t>
      </w:r>
      <w:proofErr w:type="spellEnd"/>
      <w:r w:rsidR="009B3DC1">
        <w:t xml:space="preserve">. </w:t>
      </w:r>
      <w:proofErr w:type="spellStart"/>
      <w:r w:rsidR="009B3DC1">
        <w:t>Kennedya</w:t>
      </w:r>
      <w:proofErr w:type="spellEnd"/>
      <w:r w:rsidR="009B3DC1">
        <w:t xml:space="preserve"> </w:t>
      </w:r>
      <w:proofErr w:type="spellStart"/>
      <w:r w:rsidR="009B3DC1">
        <w:t>6B</w:t>
      </w:r>
      <w:proofErr w:type="spellEnd"/>
      <w:r w:rsidR="009B3DC1">
        <w:t xml:space="preserve">, </w:t>
      </w:r>
      <w:proofErr w:type="spellStart"/>
      <w:r w:rsidR="009B3DC1">
        <w:t>OIB</w:t>
      </w:r>
      <w:proofErr w:type="spellEnd"/>
      <w:r w:rsidR="009B3DC1">
        <w:t xml:space="preserve"> </w:t>
      </w:r>
      <w:proofErr w:type="spellStart"/>
      <w:r w:rsidR="009B3DC1">
        <w:t>82901735413</w:t>
      </w:r>
      <w:proofErr w:type="spellEnd"/>
      <w:r w:rsidR="00A66B64">
        <w:t xml:space="preserve">, </w:t>
      </w:r>
      <w:r w:rsidR="00A66B64" w:rsidRPr="0027693D">
        <w:t xml:space="preserve">dana </w:t>
      </w:r>
      <w:proofErr w:type="spellStart"/>
      <w:r w:rsidR="00A66B64" w:rsidRPr="0027693D">
        <w:t>25</w:t>
      </w:r>
      <w:proofErr w:type="spellEnd"/>
      <w:r w:rsidRPr="0027693D">
        <w:t xml:space="preserve">. </w:t>
      </w:r>
      <w:r w:rsidR="00A66B64" w:rsidRPr="0027693D">
        <w:t>rujna</w:t>
      </w:r>
      <w:r w:rsidRPr="0027693D">
        <w:t xml:space="preserve"> </w:t>
      </w:r>
      <w:proofErr w:type="spellStart"/>
      <w:r w:rsidRPr="0027693D">
        <w:t>2018</w:t>
      </w:r>
      <w:proofErr w:type="spellEnd"/>
      <w:r w:rsidRPr="0027693D">
        <w:t>.</w:t>
      </w:r>
      <w:r w:rsidR="009B3DC1" w:rsidRPr="0027693D">
        <w:t xml:space="preserve"> godine</w:t>
      </w:r>
    </w:p>
    <w:p w:rsidRDefault="009256C9" w:rsidP="009256C9" w:rsidR="009256C9">
      <w:pPr>
        <w:jc w:val="both"/>
      </w:pPr>
    </w:p>
    <w:p w:rsidRDefault="009256C9" w:rsidP="009256C9" w:rsidR="009256C9">
      <w:pPr>
        <w:jc w:val="center"/>
      </w:pPr>
      <w:r>
        <w:t xml:space="preserve">r i j e š i o    j e </w:t>
      </w:r>
    </w:p>
    <w:p w:rsidRDefault="009256C9" w:rsidP="009256C9" w:rsidR="009256C9">
      <w:pPr>
        <w:jc w:val="both"/>
        <w:rPr>
          <w:u w:val="single"/>
        </w:rPr>
      </w:pPr>
    </w:p>
    <w:p w:rsidRDefault="009B3DC1" w:rsidP="009B3DC1" w:rsidR="009256C9">
      <w:pPr>
        <w:ind w:firstLine="708"/>
        <w:jc w:val="both"/>
      </w:pPr>
      <w:r>
        <w:t>Saziva se prva sjednica O</w:t>
      </w:r>
      <w:r w:rsidR="009256C9">
        <w:t xml:space="preserve">dbora vjerovnika u stečajnom postupku nad stečajnim dužnikom </w:t>
      </w:r>
      <w:r>
        <w:t xml:space="preserve">TESLA ŠTEDNA BANKA d.d. u stečaju, Zagreb, Trg </w:t>
      </w:r>
      <w:proofErr w:type="spellStart"/>
      <w:r>
        <w:t>J.F</w:t>
      </w:r>
      <w:proofErr w:type="spellEnd"/>
      <w:r>
        <w:t xml:space="preserve">. </w:t>
      </w:r>
      <w:proofErr w:type="spellStart"/>
      <w:r>
        <w:t>Kennedya</w:t>
      </w:r>
      <w:proofErr w:type="spellEnd"/>
      <w:r>
        <w:t xml:space="preserve"> </w:t>
      </w:r>
      <w:proofErr w:type="spellStart"/>
      <w:r>
        <w:t>6B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82901735413</w:t>
      </w:r>
      <w:proofErr w:type="spellEnd"/>
      <w:r w:rsidR="009256C9">
        <w:t xml:space="preserve">, za </w:t>
      </w:r>
      <w:r w:rsidR="009256C9" w:rsidRPr="003C5932">
        <w:t xml:space="preserve">dan </w:t>
      </w:r>
      <w:proofErr w:type="spellStart"/>
      <w:r w:rsidR="00A25186">
        <w:rPr>
          <w:b/>
          <w:u w:val="single"/>
        </w:rPr>
        <w:t>11</w:t>
      </w:r>
      <w:proofErr w:type="spellEnd"/>
      <w:r w:rsidR="00A25186">
        <w:rPr>
          <w:b/>
          <w:u w:val="single"/>
        </w:rPr>
        <w:t xml:space="preserve">. listopada </w:t>
      </w:r>
      <w:proofErr w:type="spellStart"/>
      <w:r w:rsidR="009256C9" w:rsidRPr="003C5932">
        <w:rPr>
          <w:b/>
          <w:u w:val="single"/>
        </w:rPr>
        <w:t>2018</w:t>
      </w:r>
      <w:proofErr w:type="spellEnd"/>
      <w:r w:rsidR="009256C9" w:rsidRPr="003C5932">
        <w:rPr>
          <w:b/>
          <w:u w:val="single"/>
        </w:rPr>
        <w:t>.</w:t>
      </w:r>
      <w:r w:rsidR="00C61FE6" w:rsidRPr="003C5932">
        <w:rPr>
          <w:b/>
          <w:u w:val="single"/>
        </w:rPr>
        <w:t xml:space="preserve"> godine</w:t>
      </w:r>
      <w:r w:rsidR="00887437">
        <w:rPr>
          <w:b/>
          <w:u w:val="single"/>
        </w:rPr>
        <w:t xml:space="preserve"> u </w:t>
      </w:r>
      <w:proofErr w:type="spellStart"/>
      <w:r w:rsidR="00887437">
        <w:rPr>
          <w:b/>
          <w:u w:val="single"/>
        </w:rPr>
        <w:t>14</w:t>
      </w:r>
      <w:proofErr w:type="spellEnd"/>
      <w:r w:rsidR="00887437">
        <w:rPr>
          <w:b/>
          <w:u w:val="single"/>
        </w:rPr>
        <w:t>,</w:t>
      </w:r>
      <w:proofErr w:type="spellStart"/>
      <w:r w:rsidR="00887437">
        <w:rPr>
          <w:b/>
          <w:u w:val="single"/>
        </w:rPr>
        <w:t>30</w:t>
      </w:r>
      <w:proofErr w:type="spellEnd"/>
      <w:r w:rsidR="009256C9" w:rsidRPr="003C5932">
        <w:rPr>
          <w:b/>
          <w:u w:val="single"/>
        </w:rPr>
        <w:t xml:space="preserve"> sati</w:t>
      </w:r>
      <w:r w:rsidR="009256C9" w:rsidRPr="003C5932">
        <w:t xml:space="preserve"> u </w:t>
      </w:r>
      <w:r w:rsidR="009256C9">
        <w:t>Trgovačkom sudu u Zagrebu,</w:t>
      </w:r>
      <w:r w:rsidR="000620A8">
        <w:t xml:space="preserve"> </w:t>
      </w:r>
      <w:proofErr w:type="spellStart"/>
      <w:r w:rsidR="000620A8">
        <w:t>Amruševa</w:t>
      </w:r>
      <w:proofErr w:type="spellEnd"/>
      <w:r w:rsidR="000620A8">
        <w:t xml:space="preserve"> II/2, </w:t>
      </w:r>
      <w:r w:rsidR="009256C9">
        <w:t xml:space="preserve"> sa slijedećim dnevnim redom:</w:t>
      </w:r>
    </w:p>
    <w:p w:rsidRDefault="009B3DC1" w:rsidP="009B3DC1" w:rsidR="009B3DC1">
      <w:pPr>
        <w:jc w:val="both"/>
      </w:pPr>
    </w:p>
    <w:p w:rsidRDefault="00A66B64" w:rsidP="009B3DC1" w:rsidR="009256C9">
      <w:pPr>
        <w:jc w:val="both"/>
      </w:pPr>
      <w:r>
        <w:t>-</w:t>
      </w:r>
      <w:r w:rsidR="009256C9">
        <w:t xml:space="preserve">izbor predsjednika odbora vjerovnika </w:t>
      </w:r>
    </w:p>
    <w:p w:rsidRDefault="0027693D" w:rsidP="009B3DC1" w:rsidR="0027693D">
      <w:pPr>
        <w:jc w:val="both"/>
      </w:pPr>
    </w:p>
    <w:p w:rsidRDefault="009256C9" w:rsidP="009256C9" w:rsidR="009256C9">
      <w:pPr>
        <w:pStyle w:val="Tijeloteksta"/>
      </w:pPr>
    </w:p>
    <w:p w:rsidRDefault="00A66B64" w:rsidP="009256C9" w:rsidR="009256C9">
      <w:pPr>
        <w:jc w:val="center"/>
      </w:pPr>
      <w:r>
        <w:t xml:space="preserve">U Zagreb, </w:t>
      </w:r>
      <w:proofErr w:type="spellStart"/>
      <w:r>
        <w:t>25</w:t>
      </w:r>
      <w:proofErr w:type="spellEnd"/>
      <w:r w:rsidR="009256C9">
        <w:t xml:space="preserve">. </w:t>
      </w:r>
      <w:r>
        <w:t>rujna</w:t>
      </w:r>
      <w:r w:rsidR="009256C9">
        <w:t xml:space="preserve"> </w:t>
      </w:r>
      <w:proofErr w:type="spellStart"/>
      <w:r w:rsidR="009256C9">
        <w:t>2018</w:t>
      </w:r>
      <w:proofErr w:type="spellEnd"/>
      <w:r w:rsidR="009256C9">
        <w:t>.</w:t>
      </w:r>
    </w:p>
    <w:p w:rsidRDefault="009256C9" w:rsidP="009256C9" w:rsidR="009256C9">
      <w:r>
        <w:tab/>
      </w:r>
    </w:p>
    <w:p w:rsidRDefault="009256C9" w:rsidP="009256C9" w:rsidR="009256C9">
      <w:r>
        <w:tab/>
      </w:r>
      <w:r>
        <w:tab/>
      </w:r>
      <w:r>
        <w:tab/>
      </w:r>
      <w:r>
        <w:tab/>
        <w:t xml:space="preserve">            </w:t>
      </w:r>
      <w:r>
        <w:tab/>
      </w:r>
      <w:r>
        <w:tab/>
        <w:t xml:space="preserve">          </w:t>
      </w:r>
      <w:r>
        <w:tab/>
        <w:t xml:space="preserve">                     S U D A C:</w:t>
      </w:r>
      <w:r>
        <w:tab/>
      </w:r>
    </w:p>
    <w:p w:rsidRDefault="009256C9" w:rsidP="009256C9" w:rsidR="009256C9">
      <w:pPr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proofErr w:type="spellStart"/>
      <w:r>
        <w:t>LUCIJA</w:t>
      </w:r>
      <w:proofErr w:type="spellEnd"/>
      <w:r>
        <w:t xml:space="preserve"> </w:t>
      </w:r>
      <w:proofErr w:type="spellStart"/>
      <w:r>
        <w:t>BUTIGAN</w:t>
      </w:r>
      <w:proofErr w:type="spellEnd"/>
      <w:r w:rsidR="00DF026F">
        <w:t>,v.r.</w:t>
      </w:r>
    </w:p>
    <w:p w:rsidRDefault="009256C9" w:rsidP="009256C9" w:rsidR="009256C9">
      <w:pPr>
        <w:rPr>
          <w:u w:val="single"/>
        </w:rPr>
      </w:pPr>
    </w:p>
    <w:p w:rsidRDefault="009256C9" w:rsidP="009256C9" w:rsidR="009256C9">
      <w:pPr>
        <w:rPr>
          <w:u w:val="single"/>
        </w:rPr>
      </w:pPr>
      <w:r>
        <w:rPr>
          <w:u w:val="single"/>
        </w:rPr>
        <w:t>UPUTA O PRAVNOM LIJEKU:</w:t>
      </w:r>
    </w:p>
    <w:p w:rsidRDefault="009256C9" w:rsidP="009B3DC1" w:rsidR="009256C9">
      <w:pPr>
        <w:pStyle w:val="Tijeloteksta"/>
        <w:spacing w:after="120"/>
        <w:ind w:left="0"/>
      </w:pPr>
      <w:r>
        <w:rPr>
          <w:szCs w:val="24"/>
        </w:rPr>
        <w:t xml:space="preserve">Protiv ovog rješenja žalba nije dopuštena (čl. </w:t>
      </w:r>
      <w:proofErr w:type="spellStart"/>
      <w:r>
        <w:rPr>
          <w:szCs w:val="24"/>
        </w:rPr>
        <w:t>278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ZPP</w:t>
      </w:r>
      <w:proofErr w:type="spellEnd"/>
      <w:r>
        <w:rPr>
          <w:szCs w:val="24"/>
        </w:rPr>
        <w:t xml:space="preserve">-a u svezi s čl. </w:t>
      </w:r>
      <w:proofErr w:type="spellStart"/>
      <w:r>
        <w:rPr>
          <w:szCs w:val="24"/>
        </w:rPr>
        <w:t>10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).</w:t>
      </w:r>
    </w:p>
    <w:p w:rsidRDefault="009B3DC1" w:rsidR="009B3DC1"/>
    <w:p w:rsidRDefault="00DF026F" w:rsidP="00DF026F" w:rsidR="00DF026F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DF026F" w:rsidP="00DF026F" w:rsidR="00DF026F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35A1B" w:rsidP="00835A1B" w:rsidR="00835A1B" w:rsidRPr="009B3DC1"/>
    <w:sectPr w:rsidR="00835A1B" w:rsidRPr="009B3D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87109"/>
    <w:multiLevelType w:val="hybridMultilevel"/>
    <w:tmpl w:val="D7D00250"/>
    <w:lvl w:tplc="D1A4410C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87E23"/>
    <w:multiLevelType w:val="hybridMultilevel"/>
    <w:tmpl w:val="9AA8B73C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E0E3FAD"/>
    <w:multiLevelType w:val="hybridMultilevel"/>
    <w:tmpl w:val="7FD8E3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56C9"/>
    <w:rsid w:val="000620A8"/>
    <w:rsid w:val="0027693D"/>
    <w:rsid w:val="003C5932"/>
    <w:rsid w:val="004D575B"/>
    <w:rsid w:val="005859E3"/>
    <w:rsid w:val="00835A1B"/>
    <w:rsid w:val="00887437"/>
    <w:rsid w:val="009256C9"/>
    <w:rsid w:val="009B3DC1"/>
    <w:rsid w:val="00A25186"/>
    <w:rsid w:val="00A26B0D"/>
    <w:rsid w:val="00A66B64"/>
    <w:rsid w:val="00A82AE8"/>
    <w:rsid w:val="00AC7CC8"/>
    <w:rsid w:val="00B66938"/>
    <w:rsid w:val="00C61FE6"/>
    <w:rsid w:val="00DF0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56C9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9256C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9256C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9256C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256C9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9256C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256C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6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56C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56C9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9256C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9256C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9256C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256C9"/>
    <w:pPr>
      <w:ind w:left="720"/>
      <w:contextualSpacing/>
    </w:pPr>
  </w:style>
  <w:style w:styleId="Tijeloteksta-uvlaka3" w:type="paragraph">
    <w:name w:val="Body Text Indent 3"/>
    <w:basedOn w:val="Normal"/>
    <w:link w:val="Tijeloteksta-uvlaka3Char"/>
    <w:uiPriority w:val="99"/>
    <w:unhideWhenUsed/>
    <w:rsid w:val="009256C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256C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56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56C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534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St-529/2018-43</izvorni_sadrzaj>
    <derivirana_varijabla naziv="DomainObject.Oznaka_1">St-529/2018-43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St-529/2018</izvorni_sadrzaj>
    <derivirana_varijabla naziv="DomainObject.Predmet.OznakaBroj_1">St-529/2018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TESLA ŠTEDNA BANKA d.d. zastupanog po punomoćniku Ivana Hećimović Polimanac; Inka Ćevid</izvorni_sadrzaj>
    <derivirana_varijabla naziv="DomainObject.Predmet.ProtustrankaFormated_1">  TESLA ŠTEDNA BANKA d.d. zastupanog po punomoćniku Ivana Hećimović Polimanac; Inka Ćevid</derivirana_varijabla>
  </DomainObject.Predmet.ProtustrankaFormated>
  <DomainObject.Predmet.ProtustrankaFormatedOIB>
    <izvorni_sadrzaj>  TESLA ŠTEDNA BANKA d.d., OIB 82901735413 zastupanog po punomoćniku Ivana Hećimović Polimanac; Inka Ćevid</izvorni_sadrzaj>
    <derivirana_varijabla naziv="DomainObject.Predmet.ProtustrankaFormatedOIB_1">  TESLA ŠTEDNA BANKA d.d., OIB 82901735413 zastupanog po punomoćniku Ivana Hećimović Polimanac; Inka Ćevid</derivirana_varijabla>
  </DomainObject.Predmet.ProtustrankaFormatedOIB>
  <DomainObject.Predmet.ProtustrankaFormatedWithAdress>
    <izvorni_sadrzaj> TESLA ŠTEDNA BANKA d.d., Trg J.F. Kennedya 6 B, 10000 Zagreb zastupanog po punomoćniku Ivana Hećimović Polimanac; Inka Ćevid</izvorni_sadrzaj>
    <derivirana_varijabla naziv="DomainObject.Predmet.ProtustrankaFormatedWithAdress_1"> TESLA ŠTEDNA BANKA d.d., Trg J.F. Kennedya 6 B, 10000 Zagreb zastupanog po punomoćniku Ivana Hećimović Polimanac; Inka Ćevid</derivirana_varijabla>
  </DomainObject.Predmet.ProtustrankaFormatedWithAdress>
  <DomainObject.Predmet.ProtustrankaFormatedWithAdressOIB>
    <izvorni_sadrzaj> TESLA ŠTEDNA BANKA d.d., OIB 82901735413, Trg J.F. Kennedya 6 B, 10000 Zagreb zastupanog po punomoćniku Ivana Hećimović Polimanac; Inka Ćevid</izvorni_sadrzaj>
    <derivirana_varijabla naziv="DomainObject.Predmet.ProtustrankaFormatedWithAdressOIB_1"> TESLA ŠTEDNA BANKA d.d., OIB 82901735413, Trg J.F. Kennedya 6 B, 10000 Zagreb zastupanog po punomoćniku Ivana Hećimović Polimanac; Inka Ćevid</derivirana_varijabla>
  </DomainObject.Predmet.ProtustrankaFormatedWithAdressOIB>
  <DomainObject.Predmet.ProtustrankaWithAdress>
    <izvorni_sadrzaj>TESLA ŠTEDNA BANKA d.d. Trg J.F. Kennedya 6 B, 10000 Zagreb</izvorni_sadrzaj>
    <derivirana_varijabla naziv="DomainObject.Predmet.ProtustrankaWithAdress_1">TESLA ŠTEDNA BANKA d.d. Trg J.F. Kennedya 6 B, 10000 Zagreb</derivirana_varijabla>
  </DomainObject.Predmet.ProtustrankaWithAdress>
  <DomainObject.Predmet.ProtustrankaWithAdressOIB>
    <izvorni_sadrzaj>TESLA ŠTEDNA BANKA d.d., OIB 82901735413, Trg J.F. Kennedya 6 B, 10000 Zagreb</izvorni_sadrzaj>
    <derivirana_varijabla naziv="DomainObject.Predmet.ProtustrankaWithAdressOIB_1">TESLA ŠTEDNA BANKA d.d., OIB 82901735413, Trg J.F. Kennedya 6 B, 10000 Zagreb</derivirana_varijabla>
  </DomainObject.Predmet.ProtustrankaWithAdressOIB>
  <DomainObject.Predmet.ProtustrankaNazivFormated>
    <izvorni_sadrzaj>TESLA ŠTEDNA BANKA d.d.</izvorni_sadrzaj>
    <derivirana_varijabla naziv="DomainObject.Predmet.ProtustrankaNazivFormated_1">TESLA ŠTEDNA BANKA d.d.</derivirana_varijabla>
  </DomainObject.Predmet.ProtustrankaNazivFormated>
  <DomainObject.Predmet.ProtustrankaNazivFormatedOIB>
    <izvorni_sadrzaj>TESLA ŠTEDNA BANKA d.d., OIB 82901735413</izvorni_sadrzaj>
    <derivirana_varijabla naziv="DomainObject.Predmet.ProtustrankaNazivFormatedOIB_1">TESLA ŠTEDNA BANKA d.d., OIB 82901735413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TESLA ŠTEDNA BANKA d.d. zastupanog po punomoćniku Ivana Hećimović Polimanac; Inka Ćevid</item>
    </izvorni_sadrzaj>
    <derivirana_varijabla naziv="DomainObject.Predmet.ProtuStrankaListFormated_1">
      <item>TESLA ŠTEDNA BANKA d.d. zastupanog po punomoćniku Ivana Hećimović Polimanac; Inka Ćevid</item>
    </derivirana_varijabla>
  </DomainObject.Predmet.ProtuStrankaListFormated>
  <DomainObject.Predmet.ProtuStrankaListFormatedOIB>
    <izvorni_sadrzaj>
      <item>TESLA ŠTEDNA BANKA d.d., OIB 82901735413 zastupanog po punomoćniku Ivana Hećimović Polimanac; Inka Ćevid</item>
    </izvorni_sadrzaj>
    <derivirana_varijabla naziv="DomainObject.Predmet.ProtuStrankaListFormatedOIB_1">
      <item>TESLA ŠTEDNA BANKA d.d., OIB 82901735413 zastupanog po punomoćniku Ivana Hećimović Polimanac; Inka Ćevid</item>
    </derivirana_varijabla>
  </DomainObject.Predmet.ProtuStrankaListFormatedOIB>
  <DomainObject.Predmet.ProtuStrankaListFormatedWithAdress>
    <izvorni_sadrzaj>
      <item>TESLA ŠTEDNA BANKA d.d., Trg J.F. Kennedya 6 B, 10000 Zagreb zastupanog po punomoćniku Ivana Hećimović Polimanac; Inka Ćevid</item>
    </izvorni_sadrzaj>
    <derivirana_varijabla naziv="DomainObject.Predmet.ProtuStrankaListFormatedWithAdress_1">
      <item>TESLA ŠTEDNA BANKA d.d., Trg J.F. Kennedya 6 B, 10000 Zagreb zastupanog po punomoćniku Ivana Hećimović Polimanac; Inka Ćevid</item>
    </derivirana_varijabla>
  </DomainObject.Predmet.ProtuStrankaListFormatedWithAdress>
  <DomainObject.Predmet.ProtuStrankaListFormatedWithAdressOIB>
    <izvorni_sadrzaj>
      <item>TESLA ŠTEDNA BANKA d.d., OIB 82901735413, Trg J.F. Kennedya 6 B, 10000 Zagreb zastupanog po punomoćniku Ivana Hećimović Polimanac; Inka Ćevid</item>
    </izvorni_sadrzaj>
    <derivirana_varijabla naziv="DomainObject.Predmet.ProtuStrankaListFormatedWithAdressOIB_1">
      <item>TESLA ŠTEDNA BANKA d.d., OIB 82901735413, Trg J.F. Kennedya 6 B, 10000 Zagreb zastupanog po punomoćniku Ivana Hećimović Polimanac; Inka Ćevid</item>
    </derivirana_varijabla>
  </DomainObject.Predmet.ProtuStrankaListFormatedWithAdressOIB>
  <DomainObject.Predmet.ProtuStrankaListNazivFormated>
    <izvorni_sadrzaj>
      <item>TESLA ŠTEDNA BANKA d.d.</item>
    </izvorni_sadrzaj>
    <derivirana_varijabla naziv="DomainObject.Predmet.ProtuStrankaListNazivFormated_1">
      <item>TESLA ŠTEDNA BANKA d.d.</item>
    </derivirana_varijabla>
  </DomainObject.Predmet.ProtuStrankaListNazivFormated>
  <DomainObject.Predmet.ProtuStrankaListNazivFormatedOIB>
    <izvorni_sadrzaj>
      <item>TESLA ŠTEDNA BANKA d.d., OIB 82901735413</item>
    </izvorni_sadrzaj>
    <derivirana_varijabla naziv="DomainObject.Predmet.ProtuStrankaListNazivFormatedOIB_1">
      <item>TESLA ŠTEDNA BANKA d.d., OIB 82901735413</item>
    </derivirana_varijabla>
  </DomainObject.Predmet.ProtuStrankaListNazivFormatedOIB>
  <DomainObject.Predmet.OstaliListFormated>
    <izvorni_sadrzaj>
      <item>Ivana Hećimović Polimanac punomoćnica sudionika u postupku TESLA ŠTEDNA BANKA d.d.</item>
      <item>Inka Ćevid punomoćnica sudionika u postupku TESLA ŠTEDNA BANKA d.d.</item>
      <item>OS RIJEKA, SS CRIKVENICA, ZK NOVI VINODOLSKI</item>
    </izvorni_sadrzaj>
    <derivirana_varijabla naziv="DomainObject.Predmet.OstaliListFormated_1">
      <item>Ivana Hećimović Polimanac punomoćnica sudionika u postupku TESLA ŠTEDNA BANKA d.d.</item>
      <item>Inka Ćevid punomoćnica sudionika u postupku TESLA ŠTEDNA BANKA d.d.</item>
      <item>OS RIJEKA, SS CRIKVENICA, ZK NOVI VINODOLSKI</item>
    </derivirana_varijabla>
  </DomainObject.Predmet.OstaliListFormated>
  <DomainObject.Predmet.OstaliListFormatedOIB>
    <izvorni_sadrzaj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izvorni_sadrzaj>
    <derivirana_varijabla naziv="DomainObject.Predmet.OstaliListFormatedOIB_1">
      <item>Ivana Hećimović Polimanac, OIB 31125934705 punomoćnica sudionika u postupku TESLA ŠTEDNA BANKA d.d.</item>
      <item>Inka Ćevid, OIB 67493958332 punomoćnica sudionika u postupku TESLA ŠTEDNA BANKA d.d.</item>
      <item>OS RIJEKA, SS CRIKVENICA, ZK NOVI VINODOLSKI</item>
    </derivirana_varijabla>
  </DomainObject.Predmet.OstaliListFormatedOIB>
  <DomainObject.Predmet.OstaliListFormatedWithAdress>
    <izvorni_sadrzaj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_1">
      <item>Ivana Hećimović Polimanac, Mije Silobod Bolšića 2, 10000 Zagreb punomoćnica sudionika u postupku TESLA ŠTEDNA BANKA d.d.</item>
      <item>Inka Ćevid,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>
  <DomainObject.Predmet.OstaliListFormatedWithAdressOIB>
    <izvorni_sadrzaj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izvorni_sadrzaj>
    <derivirana_varijabla naziv="DomainObject.Predmet.OstaliListFormatedWithAdressOIB_1">
      <item>Ivana Hećimović Polimanac, OIB 31125934705, Mije Silobod Bolšića 2, 10000 Zagreb punomoćnica sudionika u postupku TESLA ŠTEDNA BANKA d.d.</item>
      <item>Inka Ćevid, OIB 67493958332, Srima Xiii 14, 22211 Srima punomoćnica sudionika u postupku TESLA ŠTEDNA BANKA d.d.</item>
      <item>OS RIJEKA, SS CRIKVENICA, ZK NOVI VINODOLSKI, Kralja Tomislava 85 a, 51260 Crikvenica</item>
    </derivirana_varijabla>
  </DomainObject.Predmet.OstaliListFormatedWithAdressOIB>
  <DomainObject.Predmet.OstaliListNazivFormated>
    <izvorni_sadrzaj>
      <item>Ivana Hećimović Polimanac</item>
      <item>Inka Ćevid</item>
      <item>OS RIJEKA, SS CRIKVENICA, ZK NOVI VINODOLSKI</item>
    </izvorni_sadrzaj>
    <derivirana_varijabla naziv="DomainObject.Predmet.OstaliListNazivFormated_1">
      <item>Ivana Hećimović Polimanac</item>
      <item>Inka Ćevid</item>
      <item>OS RIJEKA, SS CRIKVENICA, ZK NOVI VINODOLSKI</item>
    </derivirana_varijabla>
  </DomainObject.Predmet.OstaliListNazivFormated>
  <DomainObject.Predmet.OstaliListNazivFormatedOIB>
    <izvorni_sadrzaj>
      <item>Ivana Hećimović Polimanac, OIB 31125934705</item>
      <item>Inka Ćevid, OIB 67493958332</item>
      <item>OS RIJEKA, SS CRIKVENICA, ZK NOVI VINODOLSKI</item>
    </izvorni_sadrzaj>
    <derivirana_varijabla naziv="DomainObject.Predmet.OstaliListNazivFormatedOIB_1">
      <item>Ivana Hećimović Polimanac, OIB 31125934705</item>
      <item>Inka Ćevid, OIB 67493958332</item>
      <item>OS RIJEKA, SS CRIKVENICA, ZK NOVI VINODOLSKI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St-529/2018-43</izvorni_sadrzaj>
    <derivirana_varijabla naziv="DomainObject.PoslovniBrojDokumenta_1">St-529/2018-43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TESLA ŠTEDNA BANKA d.d.</izvorni_sadrzaj>
    <derivirana_varijabla naziv="DomainObject.Predmet.ProtustrankaIDrugi_1">TESLA ŠTEDNA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TESLA ŠTEDNA BANKA d.d., OIB 82901735413, Trg J.F. Kennedya 6 B, 10000 Zagreb</izvorni_sadrzaj>
    <derivirana_varijabla naziv="DomainObject.Predmet.ProtustrankaIDrugiAdressOIB_1">TESLA ŠTEDNA BANKA d.d., OIB 82901735413, Trg J.F. Kennedya 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TESLA ŠTEDNA BANKA d.d.</item>
      <item>Ivana Hećimović Polimanac</item>
      <item>Inka Ćevid</item>
      <item>OS RIJEKA, SS CRIKVENICA, ZK NOVI VINODOLSKI</item>
    </izvorni_sadrzaj>
    <derivirana_varijabla naziv="DomainObject.Predmet.SudioniciListNaziv_1">
      <item>HRVATSKA NARODNA BANKA</item>
      <item>TESLA ŠTEDNA BANKA d.d.</item>
      <item>Ivana Hećimović Polimanac</item>
      <item>Inka Ćevid</item>
      <item>OS RIJEKA, SS CRIKVENICA, ZK NOVI VINODOLSKI</item>
    </derivirana_varijabla>
  </DomainObject.Predmet.SudioniciListNaziv>
  <DomainObject.Predmet.SudioniciListAdressOIB>
    <izvorni_sadrzaj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izvorni_sadrzaj>
    <derivirana_varijabla naziv="DomainObject.Predmet.SudioniciListAdressOIB_1">
      <item>HRVATSKA NARODNA BANKA, OIB 95970281739, Trg hrvatskih velikana 3,10000 Zagreb</item>
      <item>TESLA ŠTEDNA BANKA d.d., OIB 82901735413, Trg J.F. Kennedya 6 B,10000 Zagreb</item>
      <item>Ivana Hećimović Polimanac, OIB 31125934705, Mije Silobod Bolšića 2,10000 Zagreb</item>
      <item>Inka Ćevid, OIB 67493958332, Srima Xiii 14,22211 Srima</item>
      <item>OS RIJEKA, SS CRIKVENICA, ZK NOVI VINODOLSKI, Kralja Tomislava 85 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82901735413</item>
      <item>, OIB 31125934705</item>
      <item>, OIB 67493958332</item>
      <item>, OIB null</item>
    </izvorni_sadrzaj>
    <derivirana_varijabla naziv="DomainObject.Predmet.SudioniciListNazivOIB_1">
      <item>, OIB 95970281739</item>
      <item>, OIB 82901735413</item>
      <item>, OIB 31125934705</item>
      <item>, OIB 67493958332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744</properties:Characters>
  <properties:Lines>35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2018-09-25T08:49:00Z</dcterms:created>
  <dc:creator>Monika Grbac</dc:creator>
  <cp:lastModifiedBy>Monika Grbac</cp:lastModifiedBy>
  <dcterms:modified xmlns:xsi="http://www.w3.org/2001/XMLSchema-instance" xsi:type="dcterms:W3CDTF">2018-09-25T12:55:00Z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St-529/2018-43 / Odluka - Rješenje - sazivanje prve sjednice odbora vjerovnika (ST-529-18 TESLA.docx)</vt:lpwstr>
  </prop:property>
  <prop:property name="CC_coloring" pid="5" fmtid="{D5CDD505-2E9C-101B-9397-08002B2CF9AE}">
    <vt:bool>false</vt:bool>
  </prop:property>
</prop:Properties>
</file>