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ec063" w14:paraId="ffec063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4A729E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St-2830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stečajnog postupka nad dužnikom, </w:t>
      </w:r>
      <w:r w:rsidR="004A729E" w:rsidRPr="004A729E">
        <w:t>FLAMA TRGOVINA - d.o.o.</w:t>
      </w:r>
      <w:r w:rsidR="004A729E">
        <w:t xml:space="preserve"> </w:t>
      </w:r>
      <w:r w:rsidR="00A167C6">
        <w:t>OIB:</w:t>
      </w:r>
      <w:r w:rsidR="004A729E" w:rsidRPr="004A729E">
        <w:t xml:space="preserve"> 60714478463</w:t>
      </w:r>
      <w:r w:rsidR="00FA517A">
        <w:t>,</w:t>
      </w:r>
      <w:r w:rsidR="0092290B">
        <w:t xml:space="preserve"> </w:t>
      </w:r>
      <w:r w:rsidR="004A729E">
        <w:t xml:space="preserve">MBS: </w:t>
      </w:r>
      <w:r w:rsidR="004A729E" w:rsidRPr="004A729E">
        <w:t>070088715</w:t>
      </w:r>
      <w:r w:rsidR="00FA517A" w:rsidRPr="00FA517A">
        <w:t xml:space="preserve"> </w:t>
      </w:r>
      <w:r w:rsidR="00A167C6">
        <w:t xml:space="preserve">iz </w:t>
      </w:r>
      <w:r w:rsidR="0092290B">
        <w:t xml:space="preserve">Zagreba, </w:t>
      </w:r>
      <w:r w:rsidR="004A729E">
        <w:t>Nehruov trg 13 dana 09</w:t>
      </w:r>
      <w:r w:rsidR="00A167C6">
        <w:t>. studenog</w:t>
      </w:r>
      <w:r w:rsidR="00DF43CB">
        <w:t xml:space="preserve"> 2015.godine</w:t>
      </w:r>
    </w:p>
    <w:p w:rsidRDefault="004A729E" w:rsidP="0092290B" w:rsidR="004A72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 xml:space="preserve">Poziva se HRVATSKI ZAVOD ZA MIROVINSKO OSIGURANJE, Zagreb, Trpimirova  4, </w:t>
      </w:r>
      <w:r w:rsidR="004A729E">
        <w:t xml:space="preserve">u roku od 8 </w:t>
      </w:r>
      <w:r w:rsidR="00EC159D">
        <w:t xml:space="preserve">dostaviti sudu pozivom na gornji broj spisa, podatke o zaposlenim osobama kod dužnika </w:t>
      </w:r>
      <w:r w:rsidR="004A729E" w:rsidRPr="004A729E">
        <w:t>FLAMA TRGOVINA - d.o.o. OIB: 60714478463, MBS: 070088715 iz Zagreba, Nehruov trg 13</w:t>
      </w:r>
      <w:r w:rsidR="004A729E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92290B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277E07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4A729E" w:rsidRPr="004A729E">
        <w:t xml:space="preserve"> FLAMA TRGOVINA - d.o.o. OIB: 60714478463, MBS: 070088715 iz Zagreba, Nehruov trg 13</w:t>
      </w:r>
      <w:r w:rsidR="004A729E">
        <w:t xml:space="preserve"> 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A729E" w:rsidP="00A167C6" w:rsidR="00EC159D">
      <w:pPr>
        <w:pStyle w:val="Bezproreda"/>
        <w:jc w:val="center"/>
      </w:pPr>
      <w:r>
        <w:t>U Zagrebu 09</w:t>
      </w:r>
      <w:r w:rsidR="00A167C6">
        <w:t>. studenog</w:t>
      </w:r>
      <w:r w:rsidR="00EC159D">
        <w:t xml:space="preserve"> 2015.</w:t>
      </w:r>
    </w:p>
    <w:p w:rsidRDefault="00EC159D" w:rsidP="00A167C6" w:rsidR="00DF43CB">
      <w:pPr>
        <w:pStyle w:val="Bezproreda"/>
        <w:jc w:val="right"/>
      </w:pPr>
      <w:r>
        <w:t xml:space="preserve">               Sudac:</w:t>
      </w:r>
    </w:p>
    <w:p w:rsidRDefault="00A167C6" w:rsidP="00D725D7" w:rsidR="00D725D7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92290B" w:rsidP="00A167C6" w:rsidR="0092290B">
      <w:pPr>
        <w:pStyle w:val="Bezproreda"/>
      </w:pPr>
    </w:p>
    <w:p w:rsidRDefault="0092290B" w:rsidP="00A167C6" w:rsidR="0092290B">
      <w:pPr>
        <w:pStyle w:val="Bezproreda"/>
      </w:pP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725D7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4A729E">
          <w:t>70.St-2830/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277E07"/>
    <w:rsid w:val="004A729E"/>
    <w:rsid w:val="006E1039"/>
    <w:rsid w:val="0092290B"/>
    <w:rsid w:val="00A167C6"/>
    <w:rsid w:val="00D574B1"/>
    <w:rsid w:val="00D725D7"/>
    <w:rsid w:val="00DF43CB"/>
    <w:rsid w:val="00EA044C"/>
    <w:rsid w:val="00EC159D"/>
    <w:rsid w:val="00FA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D725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25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25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25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25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D725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25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25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25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25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2830</izvorni_sadrzaj>
    <derivirana_varijabla naziv="DomainObject.Predmet.Broj_1">2830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St-2830/2015</izvorni_sadrzaj>
    <derivirana_varijabla naziv="DomainObject.Predmet.OznakaBroj_1">St-2830/2015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FLAMA TRGOVINA d.o.o.</izvorni_sadrzaj>
    <derivirana_varijabla naziv="DomainObject.Predmet.ProtustrankaFormated_1">  FLAMA TRGOVINA d.o.o.</derivirana_varijabla>
  </DomainObject.Predmet.ProtustrankaFormated>
  <DomainObject.Predmet.ProtustrankaFormatedOIB>
    <izvorni_sadrzaj>  FLAMA TRGOVINA d.o.o., OIB 60714478463</izvorni_sadrzaj>
    <derivirana_varijabla naziv="DomainObject.Predmet.ProtustrankaFormatedOIB_1">  FLAMA TRGOVINA d.o.o., OIB 60714478463</derivirana_varijabla>
  </DomainObject.Predmet.ProtustrankaFormatedOIB>
  <DomainObject.Predmet.ProtustrankaFormatedWithAdress>
    <izvorni_sadrzaj> FLAMA TRGOVINA d.o.o., Nehruov trg 13, 10000 Zagreb</izvorni_sadrzaj>
    <derivirana_varijabla naziv="DomainObject.Predmet.ProtustrankaFormatedWithAdress_1"> FLAMA TRGOVINA d.o.o., Nehruov trg 13, 10000 Zagreb</derivirana_varijabla>
  </DomainObject.Predmet.ProtustrankaFormatedWithAdress>
  <DomainObject.Predmet.ProtustrankaFormatedWithAdressOIB>
    <izvorni_sadrzaj> FLAMA TRGOVINA d.o.o., OIB 60714478463, Nehruov trg 13, 10000 Zagreb</izvorni_sadrzaj>
    <derivirana_varijabla naziv="DomainObject.Predmet.ProtustrankaFormatedWithAdressOIB_1"> FLAMA TRGOVINA d.o.o., OIB 60714478463, Nehruov trg 13, 10000 Zagreb</derivirana_varijabla>
  </DomainObject.Predmet.ProtustrankaFormatedWithAdressOIB>
  <DomainObject.Predmet.ProtustrankaWithAdress>
    <izvorni_sadrzaj>FLAMA TRGOVINA d.o.o. Nehruov trg 13, 10000 Zagreb</izvorni_sadrzaj>
    <derivirana_varijabla naziv="DomainObject.Predmet.ProtustrankaWithAdress_1">FLAMA TRGOVINA d.o.o. Nehruov trg 13, 10000 Zagreb</derivirana_varijabla>
  </DomainObject.Predmet.ProtustrankaWithAdress>
  <DomainObject.Predmet.ProtustrankaWithAdressOIB>
    <izvorni_sadrzaj>FLAMA TRGOVINA d.o.o., OIB 60714478463, Nehruov trg 13, 10000 Zagreb</izvorni_sadrzaj>
    <derivirana_varijabla naziv="DomainObject.Predmet.ProtustrankaWithAdressOIB_1">FLAMA TRGOVINA d.o.o., OIB 60714478463, Nehruov trg 13, 10000 Zagreb</derivirana_varijabla>
  </DomainObject.Predmet.ProtustrankaWithAdressOIB>
  <DomainObject.Predmet.ProtustrankaNazivFormated>
    <izvorni_sadrzaj>FLAMA TRGOVINA d.o.o.</izvorni_sadrzaj>
    <derivirana_varijabla naziv="DomainObject.Predmet.ProtustrankaNazivFormated_1">FLAMA TRGOVINA d.o.o.</derivirana_varijabla>
  </DomainObject.Predmet.ProtustrankaNazivFormated>
  <DomainObject.Predmet.ProtustrankaNazivFormatedOIB>
    <izvorni_sadrzaj>FLAMA TRGOVINA d.o.o., OIB 60714478463</izvorni_sadrzaj>
    <derivirana_varijabla naziv="DomainObject.Predmet.ProtustrankaNazivFormatedOIB_1">FLAMA TRGOVINA d.o.o., OIB 60714478463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Čiček</izvorni_sadrzaj>
    <derivirana_varijabla naziv="DomainObject.Predmet.Zapisnicar_1">Sanja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FLAMA TRGOVINA d.o.o.</item>
    </izvorni_sadrzaj>
    <derivirana_varijabla naziv="DomainObject.Predmet.ProtuStrankaListFormated_1">
      <item>FLAMA TRGOVINA d.o.o.</item>
    </derivirana_varijabla>
  </DomainObject.Predmet.ProtuStrankaListFormated>
  <DomainObject.Predmet.ProtuStrankaListFormatedOIB>
    <izvorni_sadrzaj>
      <item>FLAMA TRGOVINA d.o.o., OIB 60714478463</item>
    </izvorni_sadrzaj>
    <derivirana_varijabla naziv="DomainObject.Predmet.ProtuStrankaListFormatedOIB_1">
      <item>FLAMA TRGOVINA d.o.o., OIB 60714478463</item>
    </derivirana_varijabla>
  </DomainObject.Predmet.ProtuStrankaListFormatedOIB>
  <DomainObject.Predmet.ProtuStrankaListFormatedWithAdress>
    <izvorni_sadrzaj>
      <item>FLAMA TRGOVINA d.o.o., Nehruov trg 13, 10000 Zagreb</item>
    </izvorni_sadrzaj>
    <derivirana_varijabla naziv="DomainObject.Predmet.ProtuStrankaListFormatedWithAdress_1">
      <item>FLAMA TRGOVINA d.o.o., Nehruov trg 13, 10000 Zagreb</item>
    </derivirana_varijabla>
  </DomainObject.Predmet.ProtuStrankaListFormatedWithAdress>
  <DomainObject.Predmet.ProtuStrankaListFormatedWithAdressOIB>
    <izvorni_sadrzaj>
      <item>FLAMA TRGOVINA d.o.o., OIB 60714478463, Nehruov trg 13, 10000 Zagreb</item>
    </izvorni_sadrzaj>
    <derivirana_varijabla naziv="DomainObject.Predmet.ProtuStrankaListFormatedWithAdressOIB_1">
      <item>FLAMA TRGOVINA d.o.o., OIB 60714478463, Nehruov trg 13, 10000 Zagreb</item>
    </derivirana_varijabla>
  </DomainObject.Predmet.ProtuStrankaListFormatedWithAdressOIB>
  <DomainObject.Predmet.ProtuStrankaListNazivFormated>
    <izvorni_sadrzaj>
      <item>FLAMA TRGOVINA d.o.o.</item>
    </izvorni_sadrzaj>
    <derivirana_varijabla naziv="DomainObject.Predmet.ProtuStrankaListNazivFormated_1">
      <item>FLAMA TRGOVINA d.o.o.</item>
    </derivirana_varijabla>
  </DomainObject.Predmet.ProtuStrankaListNazivFormated>
  <DomainObject.Predmet.ProtuStrankaListNazivFormatedOIB>
    <izvorni_sadrzaj>
      <item>FLAMA TRGOVINA d.o.o., OIB 60714478463</item>
    </izvorni_sadrzaj>
    <derivirana_varijabla naziv="DomainObject.Predmet.ProtuStrankaListNazivFormatedOIB_1">
      <item>FLAMA TRGOVINA d.o.o., OIB 60714478463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FLAMA TRGOVINA d.o.o.</izvorni_sadrzaj>
    <derivirana_varijabla naziv="DomainObject.Predmet.ProtustrankaIDrugi_1">FLAMA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FLAMA TRGOVINA d.o.o., OIB 60714478463, Nehruov trg 13, 10000 Zagreb</izvorni_sadrzaj>
    <derivirana_varijabla naziv="DomainObject.Predmet.ProtustrankaIDrugiAdressOIB_1">FLAMA TRGOVINA d.o.o., OIB 60714478463, Nehruov trg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FLAMA TRGOVINA d.o.o.</item>
      <item>FINA Regionalni centar Zagreb</item>
    </izvorni_sadrzaj>
    <derivirana_varijabla naziv="DomainObject.Predmet.SudioniciListNaziv_1">
      <item>FLAMA TRGOVINA d.o.o.</item>
      <item>FINA Regionalni centar Zagreb</item>
    </derivirana_varijabla>
  </DomainObject.Predmet.SudioniciListNaziv>
  <DomainObject.Predmet.SudioniciListAdressOIB>
    <izvorni_sadrzaj>
      <item>FLAMA TRGOVINA d.o.o., OIB 60714478463, Nehruov trg 13,10000 Zagreb</item>
      <item>FINA Regionalni centar Zagreb, OIB 85821130368, Trg svibanjskih žrtava 1995. 1,10000 Zagreb</item>
    </izvorni_sadrzaj>
    <derivirana_varijabla naziv="DomainObject.Predmet.SudioniciListAdressOIB_1">
      <item>FLAMA TRGOVINA d.o.o., OIB 60714478463, Nehruov trg 13,10000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60714478463</item>
      <item>, OIB 85821130368</item>
    </izvorni_sadrzaj>
    <derivirana_varijabla naziv="DomainObject.Predmet.SudioniciListNazivOIB_1">
      <item>, OIB 60714478463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320</properties:Words>
  <properties:Characters>1741</properties:Characters>
  <properties:Lines>52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2015-11-09T13:07:00Z</dcterms:created>
  <dc:creator>Maja Jurovicki</dc:creator>
  <cp:lastModifiedBy>Zlatka Plivelić</cp:lastModifiedBy>
  <cp:lastPrinted>2015-11-10T10:10:00Z</cp:lastPrinted>
  <dcterms:modified xmlns:xsi="http://www.w3.org/2001/XMLSchema-instance" xsi:type="dcterms:W3CDTF">2015-11-10T10:10:00Z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