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d291f" w14:paraId="66d291f" w:rsidRDefault="004D2EA6" w:rsidP="004D2EA6" w:rsidR="006E0841" w:rsidRPr="004D2EA6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val="hr-HR"/>
        </w:rPr>
      </w:pPr>
      <w:bookmarkStart w:name="_GoBack" w:id="0"/>
      <w:bookmarkEnd w:id="0"/>
      <w:r w:rsidRPr="004D2EA6"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967256" cx="723900"/>
            <wp:effectExtent b="444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72783" cx="7280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E0841" w:rsidP="004D2EA6" w:rsidR="006E0841" w:rsidRPr="004D2EA6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E0841" w:rsidP="004D2EA6" w:rsidR="006E0841" w:rsidRPr="004D2EA6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>REPUBLIKA HRVATSKA</w:t>
      </w:r>
    </w:p>
    <w:p w:rsidRDefault="006E0841" w:rsidP="004D2EA6" w:rsidR="006E0841" w:rsidRPr="004D2EA6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OSIJEKU</w:t>
      </w:r>
    </w:p>
    <w:p w:rsidRDefault="006E0841" w:rsidP="004D2EA6" w:rsidR="006E0841" w:rsidRPr="004D2EA6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STALNA SLUŽBA U SLAVONSKOM BRODU </w:t>
      </w:r>
    </w:p>
    <w:p w:rsidRDefault="006E0841" w:rsidP="004D2EA6" w:rsidR="006E0841" w:rsidRPr="004D2EA6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>Trg pobjede 13</w:t>
      </w:r>
    </w:p>
    <w:p w:rsidRDefault="006E0841" w:rsidP="004D2EA6" w:rsidR="006E0841" w:rsidRPr="004D2EA6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35000 SLAVONSKI BROD </w:t>
      </w:r>
      <w:r w:rsid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    </w:t>
      </w:r>
      <w:r w:rsidR="004D2EA6"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>Broj: 2/St-28/2011-</w:t>
      </w:r>
      <w:r w:rsidR="0082521A">
        <w:rPr>
          <w:rFonts w:cs="Times New Roman" w:hAnsi="Times New Roman" w:ascii="Times New Roman"/>
          <w:color w:val="000000"/>
          <w:sz w:val="24"/>
          <w:szCs w:val="24"/>
          <w:lang w:val="hr-HR"/>
        </w:rPr>
        <w:t>9</w:t>
      </w:r>
      <w:r w:rsidR="000C28D4">
        <w:rPr>
          <w:rFonts w:cs="Times New Roman" w:hAnsi="Times New Roman" w:ascii="Times New Roman"/>
          <w:color w:val="000000"/>
          <w:sz w:val="24"/>
          <w:szCs w:val="24"/>
          <w:lang w:val="hr-HR"/>
        </w:rPr>
        <w:t>5</w:t>
      </w:r>
    </w:p>
    <w:p w:rsidRDefault="006E0841" w:rsidP="004D2EA6" w:rsidR="006E0841" w:rsidRPr="004D2EA6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</w:t>
      </w:r>
    </w:p>
    <w:p w:rsidRDefault="004D2EA6" w:rsidP="004D2EA6" w:rsidR="006E0841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R E P U B L I K A   H R V A T S K A</w:t>
      </w:r>
    </w:p>
    <w:p w:rsidRDefault="004D2EA6" w:rsidP="004D2EA6" w:rsidR="004D2EA6" w:rsidRPr="004D2EA6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E0841" w:rsidP="004D2EA6" w:rsidR="006E0841" w:rsidRPr="004D2EA6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</w:t>
      </w:r>
    </w:p>
    <w:p w:rsidRDefault="004D2EA6" w:rsidP="004D2EA6" w:rsidR="004D2EA6" w:rsidRPr="004D2EA6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E0841" w:rsidP="00176526" w:rsidR="006E0841" w:rsidRPr="004D2EA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OSIJEKU,</w:t>
      </w:r>
      <w:r w:rsid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>STALNA SLUŽBA U SLAVONSKOM BRODU po stečajnom sucu Davorinu Pavičić u stečajnom postupku stečajnog dužnika POLJOPRIVREDNA ZADRUGA ORIOVAC u stečaju,</w:t>
      </w:r>
      <w:r w:rsid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Oriovac, Braće Radića 36</w:t>
      </w: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</w:t>
      </w:r>
      <w:r w:rsidR="0082521A">
        <w:rPr>
          <w:rFonts w:cs="Times New Roman" w:hAnsi="Times New Roman" w:ascii="Times New Roman"/>
          <w:color w:val="000000"/>
          <w:sz w:val="24"/>
          <w:szCs w:val="24"/>
          <w:lang w:val="hr-HR"/>
        </w:rPr>
        <w:t>08</w:t>
      </w: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82521A">
        <w:rPr>
          <w:rFonts w:cs="Times New Roman" w:hAnsi="Times New Roman" w:ascii="Times New Roman"/>
          <w:color w:val="000000"/>
          <w:sz w:val="24"/>
          <w:szCs w:val="24"/>
          <w:lang w:val="hr-HR"/>
        </w:rPr>
        <w:t>lipnja</w:t>
      </w:r>
      <w:r w:rsid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</w:t>
      </w: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1E14E4" w:rsidP="00F579B9" w:rsidR="006E0841" w:rsidRPr="004D2EA6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 i j e š i o   </w:t>
      </w:r>
      <w:r w:rsidR="006E0841"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>j e</w:t>
      </w:r>
    </w:p>
    <w:p w:rsidRDefault="00745BC3" w:rsidP="004D2EA6" w:rsidR="00745BC3">
      <w:pPr>
        <w:pStyle w:val="Bezproreda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6E0841" w:rsidP="001E14E4" w:rsidR="006E0841" w:rsidRPr="004D2EA6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I. Kupcu </w:t>
      </w:r>
      <w:r w:rsidR="000C28D4">
        <w:rPr>
          <w:rFonts w:cs="Times New Roman" w:hAnsi="Times New Roman" w:ascii="Times New Roman"/>
          <w:color w:val="000000"/>
          <w:sz w:val="24"/>
          <w:szCs w:val="24"/>
          <w:lang w:val="hr-HR"/>
        </w:rPr>
        <w:t>Antoniji Karauli, Oriovac, Ivana Gundulića 3</w:t>
      </w:r>
      <w:r w:rsidR="0033488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OIB: </w:t>
      </w:r>
      <w:r w:rsidR="000C28D4">
        <w:rPr>
          <w:rFonts w:cs="Times New Roman" w:hAnsi="Times New Roman" w:ascii="Times New Roman"/>
          <w:color w:val="000000"/>
          <w:sz w:val="24"/>
          <w:szCs w:val="24"/>
          <w:lang w:val="hr-HR"/>
        </w:rPr>
        <w:t>68838417260</w:t>
      </w:r>
      <w:r w:rsidR="001E14E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>dosuđuje se nekretnina stečajnog dužnika POLJOPRIVREDNA ZADRUGA ORIOVAC u stečaju,</w:t>
      </w:r>
      <w:r w:rsidR="001E14E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>O</w:t>
      </w:r>
      <w:r w:rsidR="001E14E4">
        <w:rPr>
          <w:rFonts w:cs="Times New Roman" w:hAnsi="Times New Roman" w:ascii="Times New Roman"/>
          <w:color w:val="000000"/>
          <w:sz w:val="24"/>
          <w:szCs w:val="24"/>
          <w:lang w:val="hr-HR"/>
        </w:rPr>
        <w:t>riovac</w:t>
      </w: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 to:</w:t>
      </w:r>
    </w:p>
    <w:p w:rsidRDefault="0082521A" w:rsidP="004D2EA6" w:rsidR="0082521A">
      <w:pPr>
        <w:pStyle w:val="Bezproreda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Nekretnine upisane u:</w:t>
      </w:r>
    </w:p>
    <w:p w:rsidRDefault="006E0841" w:rsidP="0082521A" w:rsidR="000C28D4" w:rsidRPr="000C28D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  <w:lang w:val="hr-HR"/>
        </w:rPr>
      </w:pPr>
      <w:r w:rsidRPr="0082521A">
        <w:rPr>
          <w:rFonts w:cs="Times New Roman" w:hAnsi="Times New Roman" w:ascii="Times New Roman"/>
          <w:color w:val="000000"/>
          <w:sz w:val="24"/>
          <w:szCs w:val="24"/>
          <w:lang w:val="hr-HR"/>
        </w:rPr>
        <w:t>zk.</w:t>
      </w:r>
      <w:r w:rsidR="001E14E4" w:rsidRPr="0082521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ul. broj </w:t>
      </w:r>
      <w:r w:rsidR="000C28D4">
        <w:rPr>
          <w:rFonts w:cs="Times New Roman" w:hAnsi="Times New Roman" w:ascii="Times New Roman"/>
          <w:color w:val="000000"/>
          <w:sz w:val="24"/>
          <w:szCs w:val="24"/>
          <w:lang w:val="hr-HR"/>
        </w:rPr>
        <w:t>352</w:t>
      </w:r>
      <w:r w:rsidR="001E14E4" w:rsidRPr="0082521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k.o</w:t>
      </w:r>
      <w:r w:rsidRPr="0082521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0C28D4">
        <w:rPr>
          <w:rFonts w:cs="Times New Roman" w:hAnsi="Times New Roman" w:ascii="Times New Roman"/>
          <w:color w:val="000000"/>
          <w:sz w:val="24"/>
          <w:szCs w:val="24"/>
          <w:lang w:val="hr-HR"/>
        </w:rPr>
        <w:t>Radovanje</w:t>
      </w:r>
      <w:r w:rsidRPr="0082521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koja se sastoji od: kč.br. </w:t>
      </w:r>
      <w:r w:rsidR="000C28D4">
        <w:rPr>
          <w:rFonts w:cs="Times New Roman" w:hAnsi="Times New Roman" w:ascii="Times New Roman"/>
          <w:color w:val="000000"/>
          <w:sz w:val="24"/>
          <w:szCs w:val="24"/>
          <w:lang w:val="hr-HR"/>
        </w:rPr>
        <w:t>740</w:t>
      </w:r>
      <w:r w:rsidR="00334887">
        <w:rPr>
          <w:rFonts w:cs="Times New Roman" w:hAnsi="Times New Roman" w:ascii="Times New Roman"/>
          <w:color w:val="000000"/>
          <w:sz w:val="24"/>
          <w:szCs w:val="24"/>
          <w:lang w:val="hr-HR"/>
        </w:rPr>
        <w:t>/1</w:t>
      </w:r>
      <w:r w:rsidRPr="0082521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82521A" w:rsidRPr="0082521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LIVADA </w:t>
      </w:r>
      <w:r w:rsidR="000C28D4">
        <w:rPr>
          <w:rFonts w:cs="Times New Roman" w:hAnsi="Times New Roman" w:ascii="Times New Roman"/>
          <w:color w:val="000000"/>
          <w:sz w:val="24"/>
          <w:szCs w:val="24"/>
          <w:lang w:val="hr-HR"/>
        </w:rPr>
        <w:t>URIJA</w:t>
      </w:r>
      <w:r w:rsidR="0033488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0C28D4">
        <w:rPr>
          <w:rFonts w:cs="Times New Roman" w:hAnsi="Times New Roman" w:ascii="Times New Roman"/>
          <w:color w:val="000000"/>
          <w:sz w:val="24"/>
          <w:szCs w:val="24"/>
          <w:lang w:val="hr-HR"/>
        </w:rPr>
        <w:t>4429</w:t>
      </w:r>
      <w:r w:rsidR="0082521A" w:rsidRPr="0082521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m2</w:t>
      </w:r>
    </w:p>
    <w:p w:rsidRDefault="000C28D4" w:rsidP="0082521A" w:rsidR="006E0841" w:rsidRPr="0082521A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zk. ul. broj 352 k.o Radovanje koja se sastoji od: kč.br. 799 LIVADA URIJA 3795 m2</w:t>
      </w:r>
      <w:r w:rsidR="006E0841" w:rsidRPr="0082521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1E14E4" w:rsidRPr="0082521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6E0841" w:rsidP="004D2EA6" w:rsidR="006E0841" w:rsidRPr="004D2EA6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E0841" w:rsidP="001E14E4" w:rsidR="006E0841" w:rsidRPr="004D2EA6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II. Kupac </w:t>
      </w:r>
      <w:r w:rsidR="000C28D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Antonija Karaula, Oriovac, Ivana Gundulića 3, OIB: 68838417260 </w:t>
      </w: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je dužan u roku od 30 dana od dana pravomoćnosti rješenja o dosudi uplatiti razliku kupovnine preko uplaćenog osiguranja i to u iznosu od </w:t>
      </w:r>
      <w:r w:rsidR="000C28D4">
        <w:rPr>
          <w:rFonts w:cs="Times New Roman" w:hAnsi="Times New Roman" w:ascii="Times New Roman"/>
          <w:color w:val="000000"/>
          <w:sz w:val="24"/>
          <w:szCs w:val="24"/>
          <w:lang w:val="hr-HR"/>
        </w:rPr>
        <w:t>6.442,56</w:t>
      </w: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kuna na depozitni  račun ovog  suda br. HR31 2390 0011 3000 0020 0, model HR05 s pozivom na broj 221-28-2011 s napomenom "Uplata razlike kupovnine".</w:t>
      </w:r>
    </w:p>
    <w:p w:rsidRDefault="001E14E4" w:rsidP="004D2EA6" w:rsidR="006E0841" w:rsidRPr="004D2EA6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</w:p>
    <w:p w:rsidRDefault="006E0841" w:rsidP="00334887" w:rsidR="006E0841" w:rsidRPr="001E14E4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III. Određuje se upis prava vlasništva u korist kupca </w:t>
      </w:r>
      <w:r w:rsidR="00915D54">
        <w:rPr>
          <w:rFonts w:cs="Times New Roman" w:hAnsi="Times New Roman" w:ascii="Times New Roman"/>
          <w:color w:val="000000"/>
          <w:sz w:val="24"/>
          <w:szCs w:val="24"/>
          <w:lang w:val="hr-HR"/>
        </w:rPr>
        <w:t>Antonije Karaule, Oriovac, Ivana Gundulića 3, OIB: 68838417260</w:t>
      </w:r>
      <w:r w:rsidR="001E14E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>na dosuđenoj nekretnini, nakon pravomoćnosti ovog rješenja i nakon što kupac uplati r</w:t>
      </w:r>
      <w:r w:rsidR="001E14E4">
        <w:rPr>
          <w:rFonts w:cs="Times New Roman" w:hAnsi="Times New Roman" w:ascii="Times New Roman"/>
          <w:color w:val="000000"/>
          <w:sz w:val="24"/>
          <w:szCs w:val="24"/>
          <w:lang w:val="hr-HR"/>
        </w:rPr>
        <w:t>azliku kupovnine navedenu u točk</w:t>
      </w: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>i II. ovog rješenja.</w:t>
      </w:r>
    </w:p>
    <w:p w:rsidRDefault="006E0841" w:rsidP="004D2EA6" w:rsidR="006E0841" w:rsidRPr="004D2EA6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E0841" w:rsidP="004D2EA6" w:rsidR="006E0841" w:rsidRPr="004D2EA6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>IV. Određuje se brisanje prava tereta koji prestaju prodajom i to na kč</w:t>
      </w:r>
      <w:r w:rsidR="001E14E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br. </w:t>
      </w:r>
      <w:r w:rsidR="00915D54">
        <w:rPr>
          <w:rFonts w:cs="Times New Roman" w:hAnsi="Times New Roman" w:ascii="Times New Roman"/>
          <w:color w:val="000000"/>
          <w:sz w:val="24"/>
          <w:szCs w:val="24"/>
          <w:lang w:val="hr-HR"/>
        </w:rPr>
        <w:t>740/1 i kč. br. 799</w:t>
      </w: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upisan</w:t>
      </w:r>
      <w:r w:rsidR="00915D54">
        <w:rPr>
          <w:rFonts w:cs="Times New Roman" w:hAnsi="Times New Roman" w:ascii="Times New Roman"/>
          <w:color w:val="000000"/>
          <w:sz w:val="24"/>
          <w:szCs w:val="24"/>
          <w:lang w:val="hr-HR"/>
        </w:rPr>
        <w:t>e</w:t>
      </w: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zk.</w:t>
      </w:r>
      <w:r w:rsidR="001E14E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ul. broj </w:t>
      </w:r>
      <w:r w:rsidR="00915D54">
        <w:rPr>
          <w:rFonts w:cs="Times New Roman" w:hAnsi="Times New Roman" w:ascii="Times New Roman"/>
          <w:color w:val="000000"/>
          <w:sz w:val="24"/>
          <w:szCs w:val="24"/>
          <w:lang w:val="hr-HR"/>
        </w:rPr>
        <w:t>352</w:t>
      </w:r>
      <w:r w:rsidR="0082521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k.o</w:t>
      </w: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915D54">
        <w:rPr>
          <w:rFonts w:cs="Times New Roman" w:hAnsi="Times New Roman" w:ascii="Times New Roman"/>
          <w:color w:val="000000"/>
          <w:sz w:val="24"/>
          <w:szCs w:val="24"/>
          <w:lang w:val="hr-HR"/>
        </w:rPr>
        <w:t>Radovanje</w:t>
      </w:r>
      <w:r w:rsidR="009B701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 to</w:t>
      </w: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>:</w:t>
      </w:r>
    </w:p>
    <w:p w:rsidRDefault="006E0841" w:rsidP="004D2EA6" w:rsidR="006E0841" w:rsidRPr="004D2EA6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1E14E4" w:rsidP="004D2EA6" w:rsidR="006E0841" w:rsidRPr="004D2EA6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- brisanje zabilježbe </w:t>
      </w:r>
      <w:r w:rsidR="006E0841"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>pod broj Z-</w:t>
      </w:r>
      <w:r w:rsidR="00915D54">
        <w:rPr>
          <w:rFonts w:cs="Times New Roman" w:hAnsi="Times New Roman" w:ascii="Times New Roman"/>
          <w:color w:val="000000"/>
          <w:sz w:val="24"/>
          <w:szCs w:val="24"/>
          <w:lang w:val="hr-HR"/>
        </w:rPr>
        <w:t>1306/12 od 16. veljače 2012.</w:t>
      </w:r>
      <w:r w:rsidR="006E0841"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upisan</w:t>
      </w:r>
      <w:r w:rsidR="004450C1">
        <w:rPr>
          <w:rFonts w:cs="Times New Roman" w:hAnsi="Times New Roman" w:ascii="Times New Roman"/>
          <w:color w:val="000000"/>
          <w:sz w:val="24"/>
          <w:szCs w:val="24"/>
          <w:lang w:val="hr-HR"/>
        </w:rPr>
        <w:t>e</w:t>
      </w:r>
      <w:r w:rsidR="006E0841"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B listu i to temeljem rješenja Trgovačkog suda u</w:t>
      </w:r>
      <w:r w:rsidR="00915D5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Osijeku Stalna služba Slav. Brod br. St-</w:t>
      </w:r>
      <w:r w:rsidR="004450C1">
        <w:rPr>
          <w:rFonts w:cs="Times New Roman" w:hAnsi="Times New Roman" w:ascii="Times New Roman"/>
          <w:color w:val="000000"/>
          <w:sz w:val="24"/>
          <w:szCs w:val="24"/>
          <w:lang w:val="hr-HR"/>
        </w:rPr>
        <w:t>2</w:t>
      </w:r>
      <w:r w:rsidR="00915D54">
        <w:rPr>
          <w:rFonts w:cs="Times New Roman" w:hAnsi="Times New Roman" w:ascii="Times New Roman"/>
          <w:color w:val="000000"/>
          <w:sz w:val="24"/>
          <w:szCs w:val="24"/>
          <w:lang w:val="hr-HR"/>
        </w:rPr>
        <w:t>8</w:t>
      </w:r>
      <w:r w:rsidR="004450C1">
        <w:rPr>
          <w:rFonts w:cs="Times New Roman" w:hAnsi="Times New Roman" w:ascii="Times New Roman"/>
          <w:color w:val="000000"/>
          <w:sz w:val="24"/>
          <w:szCs w:val="24"/>
          <w:lang w:val="hr-HR"/>
        </w:rPr>
        <w:t>/</w:t>
      </w:r>
      <w:r w:rsidR="00915D54">
        <w:rPr>
          <w:rFonts w:cs="Times New Roman" w:hAnsi="Times New Roman" w:ascii="Times New Roman"/>
          <w:color w:val="000000"/>
          <w:sz w:val="24"/>
          <w:szCs w:val="24"/>
          <w:lang w:val="hr-HR"/>
        </w:rPr>
        <w:t>11</w:t>
      </w:r>
      <w:r w:rsidR="006E0841"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>-</w:t>
      </w:r>
      <w:r w:rsidR="00915D54">
        <w:rPr>
          <w:rFonts w:cs="Times New Roman" w:hAnsi="Times New Roman" w:ascii="Times New Roman"/>
          <w:color w:val="000000"/>
          <w:sz w:val="24"/>
          <w:szCs w:val="24"/>
          <w:lang w:val="hr-HR"/>
        </w:rPr>
        <w:t>58</w:t>
      </w:r>
      <w:r w:rsidR="006E0841"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</w:t>
      </w:r>
      <w:r w:rsidR="00915D54">
        <w:rPr>
          <w:rFonts w:cs="Times New Roman" w:hAnsi="Times New Roman" w:ascii="Times New Roman"/>
          <w:color w:val="000000"/>
          <w:sz w:val="24"/>
          <w:szCs w:val="24"/>
          <w:lang w:val="hr-HR"/>
        </w:rPr>
        <w:t>15. veljače 2012</w:t>
      </w:r>
      <w:r w:rsidR="006E0841"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zabilježuje se otvaranje stečajnog postupka nad dužnikom Poljoprivredna zadruga Oriovac iz Oriovca, B. Radić </w:t>
      </w:r>
      <w:r w:rsidR="00915D54">
        <w:rPr>
          <w:rFonts w:cs="Times New Roman" w:hAnsi="Times New Roman" w:ascii="Times New Roman"/>
          <w:color w:val="000000"/>
          <w:sz w:val="24"/>
          <w:szCs w:val="24"/>
          <w:lang w:val="hr-HR"/>
        </w:rPr>
        <w:t>36</w:t>
      </w:r>
      <w:r w:rsidR="006E0841"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6E0841" w:rsidP="004D2EA6" w:rsidR="006E0841" w:rsidRPr="004D2EA6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E0841" w:rsidP="001E14E4" w:rsidR="00915D54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- brisanje prava zaloga pod br. Z-</w:t>
      </w:r>
      <w:r w:rsidR="00915D54">
        <w:rPr>
          <w:rFonts w:cs="Times New Roman" w:hAnsi="Times New Roman" w:ascii="Times New Roman"/>
          <w:color w:val="000000"/>
          <w:sz w:val="24"/>
          <w:szCs w:val="24"/>
          <w:lang w:val="hr-HR"/>
        </w:rPr>
        <w:t>5207</w:t>
      </w: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>/00</w:t>
      </w:r>
      <w:r w:rsidR="00915D5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13. studenog 2000.</w:t>
      </w: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upisan pod 1.1 u listu C </w:t>
      </w:r>
      <w:r w:rsidR="00915D54">
        <w:rPr>
          <w:rFonts w:cs="Times New Roman" w:hAnsi="Times New Roman" w:ascii="Times New Roman"/>
          <w:color w:val="000000"/>
          <w:sz w:val="24"/>
          <w:szCs w:val="24"/>
          <w:lang w:val="hr-HR"/>
        </w:rPr>
        <w:t>temeljem</w:t>
      </w: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rješenja o ovrsi</w:t>
      </w:r>
      <w:r w:rsidR="00915D5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Trgovačkog suda u Slav. Brodu od 10. studenog 2000.</w:t>
      </w: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br. Ovr-</w:t>
      </w:r>
      <w:r w:rsidR="00915D54">
        <w:rPr>
          <w:rFonts w:cs="Times New Roman" w:hAnsi="Times New Roman" w:ascii="Times New Roman"/>
          <w:color w:val="000000"/>
          <w:sz w:val="24"/>
          <w:szCs w:val="24"/>
          <w:lang w:val="hr-HR"/>
        </w:rPr>
        <w:t>452</w:t>
      </w: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/00 </w:t>
      </w:r>
      <w:r w:rsidR="00915D54">
        <w:rPr>
          <w:rFonts w:cs="Times New Roman" w:hAnsi="Times New Roman" w:ascii="Times New Roman"/>
          <w:color w:val="000000"/>
          <w:sz w:val="24"/>
          <w:szCs w:val="24"/>
          <w:lang w:val="hr-HR"/>
        </w:rPr>
        <w:t>zabilježuje se ovrha ovrhovoditelja Veterinaria BS u stečaju Slavonski Brod protiv ovršenika Poljoprivredne zadruge Oriovac, Oriovac, B. Radića 26, na nekretnine u A</w:t>
      </w:r>
    </w:p>
    <w:p w:rsidRDefault="006E0841" w:rsidP="001E14E4" w:rsidR="006E0841" w:rsidRPr="004D2EA6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E0841" w:rsidP="001E14E4" w:rsidR="006E0841" w:rsidRPr="004D2EA6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>- brisanje zabilježbe pod brojem Z-</w:t>
      </w:r>
      <w:r w:rsidR="00915D54">
        <w:rPr>
          <w:rFonts w:cs="Times New Roman" w:hAnsi="Times New Roman" w:ascii="Times New Roman"/>
          <w:color w:val="000000"/>
          <w:sz w:val="24"/>
          <w:szCs w:val="24"/>
          <w:lang w:val="hr-HR"/>
        </w:rPr>
        <w:t>4268</w:t>
      </w: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>/0</w:t>
      </w:r>
      <w:r w:rsidR="00915D54">
        <w:rPr>
          <w:rFonts w:cs="Times New Roman" w:hAnsi="Times New Roman" w:ascii="Times New Roman"/>
          <w:color w:val="000000"/>
          <w:sz w:val="24"/>
          <w:szCs w:val="24"/>
          <w:lang w:val="hr-HR"/>
        </w:rPr>
        <w:t>1 od 30. kolovoza 2001.</w:t>
      </w: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upisana u listu C 2.1. temeljem </w:t>
      </w:r>
      <w:r w:rsidR="00915D5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ovosudnog </w:t>
      </w: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Rješenja o ovrsi </w:t>
      </w:r>
      <w:r w:rsidR="00915D5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od 04. rujna 2001. broj Ovr-2398/99 </w:t>
      </w: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zabilježuje se ovrha ovrhovoditelja </w:t>
      </w:r>
      <w:r w:rsidR="00915D54">
        <w:rPr>
          <w:rFonts w:cs="Times New Roman" w:hAnsi="Times New Roman" w:ascii="Times New Roman"/>
          <w:color w:val="000000"/>
          <w:sz w:val="24"/>
          <w:szCs w:val="24"/>
          <w:lang w:val="hr-HR"/>
        </w:rPr>
        <w:t>Perković Anice, Br. Stupnika, A. Rašića 5</w:t>
      </w: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protiv ovršenika Poljoprivredne zadruge Oriovac iz Oriovca, Braće Radića br. 26.   </w:t>
      </w:r>
    </w:p>
    <w:p w:rsidRDefault="006E0841" w:rsidP="001E14E4" w:rsidR="006E0841" w:rsidRPr="004D2EA6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E0841" w:rsidP="000A4A05" w:rsidR="006E0841" w:rsidRPr="004D2EA6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V. Nalaže se zemljišnoknjižnom odjelu Općinskog suda u Slavonskom Brodu izvršiti upis prava vlasništva na nekretninama upisanim u </w:t>
      </w:r>
      <w:r w:rsidR="000A4A05" w:rsidRPr="0082521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zk. ul. broj </w:t>
      </w:r>
      <w:r w:rsidR="00915D54">
        <w:rPr>
          <w:rFonts w:cs="Times New Roman" w:hAnsi="Times New Roman" w:ascii="Times New Roman"/>
          <w:color w:val="000000"/>
          <w:sz w:val="24"/>
          <w:szCs w:val="24"/>
          <w:lang w:val="hr-HR"/>
        </w:rPr>
        <w:t>352</w:t>
      </w:r>
      <w:r w:rsidR="000A4A05" w:rsidRPr="0082521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k.o </w:t>
      </w:r>
      <w:r w:rsidR="00915D54">
        <w:rPr>
          <w:rFonts w:cs="Times New Roman" w:hAnsi="Times New Roman" w:ascii="Times New Roman"/>
          <w:color w:val="000000"/>
          <w:sz w:val="24"/>
          <w:szCs w:val="24"/>
          <w:lang w:val="hr-HR"/>
        </w:rPr>
        <w:t>Radovanje</w:t>
      </w:r>
      <w:r w:rsidR="000A4A05" w:rsidRPr="0082521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koja se sastoji od: kč.</w:t>
      </w:r>
      <w:r w:rsidR="00915D5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0A4A05" w:rsidRPr="0082521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br. </w:t>
      </w:r>
      <w:r w:rsidR="00915D54">
        <w:rPr>
          <w:rFonts w:cs="Times New Roman" w:hAnsi="Times New Roman" w:ascii="Times New Roman"/>
          <w:color w:val="000000"/>
          <w:sz w:val="24"/>
          <w:szCs w:val="24"/>
          <w:lang w:val="hr-HR"/>
        </w:rPr>
        <w:t>740/1</w:t>
      </w:r>
      <w:r w:rsidR="000A4A05" w:rsidRPr="0082521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LIVADA </w:t>
      </w:r>
      <w:r w:rsidR="00915D54">
        <w:rPr>
          <w:rFonts w:cs="Times New Roman" w:hAnsi="Times New Roman" w:ascii="Times New Roman"/>
          <w:color w:val="000000"/>
          <w:sz w:val="24"/>
          <w:szCs w:val="24"/>
          <w:lang w:val="hr-HR"/>
        </w:rPr>
        <w:t>URIJA 4429</w:t>
      </w:r>
      <w:r w:rsidR="000A4A05" w:rsidRPr="0082521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m2</w:t>
      </w:r>
      <w:r w:rsidR="00915D5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 kč. br. 799 LIVADA URIJA 3795 m2</w:t>
      </w:r>
      <w:r w:rsidR="000A4A05" w:rsidRPr="0082521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</w:t>
      </w: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ime kupca </w:t>
      </w:r>
      <w:r w:rsidR="00915D54">
        <w:rPr>
          <w:rFonts w:cs="Times New Roman" w:hAnsi="Times New Roman" w:ascii="Times New Roman"/>
          <w:color w:val="000000"/>
          <w:sz w:val="24"/>
          <w:szCs w:val="24"/>
          <w:lang w:val="hr-HR"/>
        </w:rPr>
        <w:t>Antonije Karaule, Oriovac, Ivana Gundulića 3, OIB: 68838417260</w:t>
      </w: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>, te brisanje prava i tereta na temelju pravomoćnog rješenja o dosudi i potvrde ovog suda da je kupac položio kupovninu.</w:t>
      </w:r>
    </w:p>
    <w:p w:rsidRDefault="006E0841" w:rsidP="004D2EA6" w:rsidR="006E0841" w:rsidRPr="004D2EA6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E0841" w:rsidP="004D2EA6" w:rsidR="006E0841" w:rsidRPr="004D2EA6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>VI. Nekretnina iz točke I. ovog rješenja predat će se kupcu zaključkom o predaji nekretnine</w:t>
      </w:r>
    </w:p>
    <w:p w:rsidRDefault="001E14E4" w:rsidP="001E14E4" w:rsidR="006E0841" w:rsidRPr="004D2EA6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N</w:t>
      </w:r>
      <w:r w:rsidR="006E0841"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>akon što ovo rješenje postane pravomoćno i nakon što kupac uplati kupovninu umanjenu za iznos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6E0841"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>osiguranja.</w:t>
      </w:r>
    </w:p>
    <w:p w:rsidRDefault="006E0841" w:rsidP="004D2EA6" w:rsidR="006E0841" w:rsidRPr="004D2EA6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E0841" w:rsidP="001E14E4" w:rsidR="006E0841" w:rsidRPr="004D2EA6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>VII. Ako kupac ne uplati razliku kupovnine, sud će rješenjem prodaju oglasiti nevažećom i  odrediti novu prodaju uz uvjete određene za prodaju koja je oglašena nevažećom. U tom slučaju iz položenog osiguranja namirit će se troškovi nove prodaje i naknaditi razlika između kupovnine postignute na prijašnjoj i novoj prodaji.</w:t>
      </w:r>
    </w:p>
    <w:p w:rsidRDefault="006E0841" w:rsidP="004D2EA6" w:rsidR="006E0841" w:rsidRPr="004D2EA6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E0841" w:rsidP="001E14E4" w:rsidR="006E0841" w:rsidRPr="004D2EA6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>VIII. Porez n</w:t>
      </w:r>
      <w:r w:rsidR="001E14E4">
        <w:rPr>
          <w:rFonts w:cs="Times New Roman" w:hAnsi="Times New Roman" w:ascii="Times New Roman"/>
          <w:color w:val="000000"/>
          <w:sz w:val="24"/>
          <w:szCs w:val="24"/>
          <w:lang w:val="hr-HR"/>
        </w:rPr>
        <w:t>a promet nekretnina snosi kupac, kao i sva ostala davanja vezana za promet nekretnine.</w:t>
      </w: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Ovo će se rješenje objaviti na oglasnoj ploči ovoga suda te se smatra da je isto dostavljeno svim osobama kojima je dostavljen i zaključak o prodaji, te svim sudionicima koji su sudjelovali na dražbi, istekom </w:t>
      </w:r>
      <w:r w:rsidR="001E14E4">
        <w:rPr>
          <w:rFonts w:cs="Times New Roman" w:hAnsi="Times New Roman" w:ascii="Times New Roman"/>
          <w:color w:val="000000"/>
          <w:sz w:val="24"/>
          <w:szCs w:val="24"/>
          <w:lang w:val="hr-HR"/>
        </w:rPr>
        <w:t>osmog</w:t>
      </w: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dana njegova isticanja na oglasnoj ploči.</w:t>
      </w:r>
    </w:p>
    <w:p w:rsidRDefault="006E0841" w:rsidP="004D2EA6" w:rsidR="006E0841" w:rsidRPr="004D2EA6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E0841" w:rsidP="001E14E4" w:rsidR="006E0841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>IX. Nalaže se zemljišno knjižnom odjelu Općinskog suda u Slavonskom Brodu zabilježiti u  zemljišnim knjigama dosudu nekretnine navedene u točci I. ovog rješenja.</w:t>
      </w:r>
    </w:p>
    <w:p w:rsidRDefault="001E14E4" w:rsidP="001E14E4" w:rsidR="001E14E4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1E14E4" w:rsidP="001E14E4" w:rsidR="001E14E4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4A05" w:rsidP="001E14E4" w:rsidR="000A4A05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6E0841" w:rsidP="00952F78" w:rsidR="006E0841" w:rsidRPr="004D2EA6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6E0841" w:rsidP="004D2EA6" w:rsidR="006E0841" w:rsidRPr="004D2EA6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E0841" w:rsidP="004D2EA6" w:rsidR="006E0841" w:rsidRPr="004D2EA6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E0841" w:rsidP="00952F78" w:rsidR="006E0841" w:rsidRPr="004D2EA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>Nekretnine stečajnog dužnika navedena pod točkom I. ovog rješenja prodavale su se u ovom stečajnom postupku na temelju Odluke Skupštine</w:t>
      </w:r>
      <w:r w:rsidR="00952F7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vjerovnika od 30. rujna 2004.</w:t>
      </w: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 prodaji imovine stečajnog dužnika i Oglasa o prodaji nekretnina stečajnog dužnika usmenom javnom dražbom od </w:t>
      </w:r>
      <w:r w:rsidR="004450C1">
        <w:rPr>
          <w:rFonts w:cs="Times New Roman" w:hAnsi="Times New Roman" w:ascii="Times New Roman"/>
          <w:color w:val="000000"/>
          <w:sz w:val="24"/>
          <w:szCs w:val="24"/>
          <w:lang w:val="hr-HR"/>
        </w:rPr>
        <w:t>08. lipnja 2018</w:t>
      </w:r>
      <w:r w:rsidR="00952F78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temeljem odredbe članka čl. 164. i 164.a. Stečajnog zakona (NN 133/12) uz odgovarajuću primjenu odredaba pravila o ovrsi na nekretninama.</w:t>
      </w:r>
    </w:p>
    <w:p w:rsidRDefault="006E0841" w:rsidP="00952F78" w:rsidR="006E0841" w:rsidRPr="004D2EA6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usmenoj javnoj dražbi održanoj </w:t>
      </w:r>
      <w:r w:rsidR="004450C1">
        <w:rPr>
          <w:rFonts w:cs="Times New Roman" w:hAnsi="Times New Roman" w:ascii="Times New Roman"/>
          <w:color w:val="000000"/>
          <w:sz w:val="24"/>
          <w:szCs w:val="24"/>
          <w:lang w:val="hr-HR"/>
        </w:rPr>
        <w:t>08. lipnja</w:t>
      </w:r>
      <w:r w:rsidR="00952F7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</w:t>
      </w: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godine gore navedeni kupac dao je najpovoljniju ponudu u iznosu od </w:t>
      </w:r>
      <w:r w:rsidR="00915D54">
        <w:rPr>
          <w:rFonts w:cs="Times New Roman" w:hAnsi="Times New Roman" w:ascii="Times New Roman"/>
          <w:color w:val="000000"/>
          <w:sz w:val="24"/>
          <w:szCs w:val="24"/>
          <w:lang w:val="hr-HR"/>
        </w:rPr>
        <w:t>3.839,08</w:t>
      </w:r>
      <w:r w:rsidR="00952F7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kuna</w:t>
      </w:r>
      <w:r w:rsidR="004450C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 </w:t>
      </w:r>
      <w:r w:rsidR="00915D54" w:rsidRPr="0082521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zk. ul. broj </w:t>
      </w:r>
      <w:r w:rsidR="00915D54">
        <w:rPr>
          <w:rFonts w:cs="Times New Roman" w:hAnsi="Times New Roman" w:ascii="Times New Roman"/>
          <w:color w:val="000000"/>
          <w:sz w:val="24"/>
          <w:szCs w:val="24"/>
          <w:lang w:val="hr-HR"/>
        </w:rPr>
        <w:t>352</w:t>
      </w:r>
      <w:r w:rsidR="00915D54" w:rsidRPr="0082521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k.o </w:t>
      </w:r>
      <w:r w:rsidR="00915D54">
        <w:rPr>
          <w:rFonts w:cs="Times New Roman" w:hAnsi="Times New Roman" w:ascii="Times New Roman"/>
          <w:color w:val="000000"/>
          <w:sz w:val="24"/>
          <w:szCs w:val="24"/>
          <w:lang w:val="hr-HR"/>
        </w:rPr>
        <w:t>Radovanje</w:t>
      </w:r>
      <w:r w:rsidR="00915D54" w:rsidRPr="0082521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koja se sastoji od: kč.</w:t>
      </w:r>
      <w:r w:rsidR="00915D5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915D54" w:rsidRPr="0082521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br. </w:t>
      </w:r>
      <w:r w:rsidR="00915D54">
        <w:rPr>
          <w:rFonts w:cs="Times New Roman" w:hAnsi="Times New Roman" w:ascii="Times New Roman"/>
          <w:color w:val="000000"/>
          <w:sz w:val="24"/>
          <w:szCs w:val="24"/>
          <w:lang w:val="hr-HR"/>
        </w:rPr>
        <w:t>740/1</w:t>
      </w:r>
      <w:r w:rsidR="00915D54" w:rsidRPr="0082521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LIVADA </w:t>
      </w:r>
      <w:r w:rsidR="00915D54">
        <w:rPr>
          <w:rFonts w:cs="Times New Roman" w:hAnsi="Times New Roman" w:ascii="Times New Roman"/>
          <w:color w:val="000000"/>
          <w:sz w:val="24"/>
          <w:szCs w:val="24"/>
          <w:lang w:val="hr-HR"/>
        </w:rPr>
        <w:t>URIJA 4429</w:t>
      </w:r>
      <w:r w:rsidR="00915D54" w:rsidRPr="0082521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m2</w:t>
      </w:r>
      <w:r w:rsidR="00915D5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 </w:t>
      </w:r>
      <w:r w:rsidR="0012749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3.323,48 kuna za </w:t>
      </w:r>
      <w:r w:rsidR="00915D54">
        <w:rPr>
          <w:rFonts w:cs="Times New Roman" w:hAnsi="Times New Roman" w:ascii="Times New Roman"/>
          <w:color w:val="000000"/>
          <w:sz w:val="24"/>
          <w:szCs w:val="24"/>
          <w:lang w:val="hr-HR"/>
        </w:rPr>
        <w:t>kč. br. 799 LIVADA URIJA 3795 m2</w:t>
      </w:r>
      <w:r w:rsidR="00915D54" w:rsidRPr="0082521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127491">
        <w:rPr>
          <w:rFonts w:cs="Times New Roman" w:hAnsi="Times New Roman" w:ascii="Times New Roman"/>
          <w:color w:val="000000"/>
          <w:sz w:val="24"/>
          <w:szCs w:val="24"/>
          <w:lang w:val="hr-HR"/>
        </w:rPr>
        <w:t>upisana u zk. ul. broj 352 k.o Radovanje</w:t>
      </w: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952F7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>te je stoga ispunio uvjete da mu se nekretnina dosudi.</w:t>
      </w:r>
    </w:p>
    <w:p w:rsidRDefault="006E0841" w:rsidP="00952F78" w:rsidR="006E0841" w:rsidRPr="004D2EA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Temeljem odredbe članka 103. do članka 108. Ovršnog zakona (NN 112/2012, 25/13) odlučeno je kao u izreci ovog rješenja, a temeljem odredbe članka 89. Zakona o zemljišni</w:t>
      </w:r>
      <w:r w:rsidR="001A51EE">
        <w:rPr>
          <w:rFonts w:cs="Times New Roman" w:hAnsi="Times New Roman" w:ascii="Times New Roman"/>
          <w:color w:val="000000"/>
          <w:sz w:val="24"/>
          <w:szCs w:val="24"/>
          <w:lang w:val="hr-HR"/>
        </w:rPr>
        <w:t>m knjigama (NN 60/13</w:t>
      </w: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>) odlučeno je kao u izreci pod točkom IX. ovog rješenja.</w:t>
      </w:r>
    </w:p>
    <w:p w:rsidRDefault="006E0841" w:rsidP="00952F78" w:rsidR="006E0841" w:rsidRPr="004D2EA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>Nakon pravomoćnosti ovog rješenja o dosudi i nakon što kupac položi kupovninu sud će posebnim zaključkom odrediti da se nekretnina preda kupcu iz točke I. ovog rješenja.</w:t>
      </w:r>
      <w:r w:rsidR="00952F7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6E0841" w:rsidP="004D2EA6" w:rsidR="006E0841" w:rsidRPr="004D2EA6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E0841" w:rsidP="004D2EA6" w:rsidR="006E0841" w:rsidRPr="004D2EA6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</w:t>
      </w:r>
    </w:p>
    <w:p w:rsidRDefault="00952F78" w:rsidP="00952F78" w:rsidR="006E0841" w:rsidRPr="004D2EA6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Slavonskom Brodu </w:t>
      </w:r>
      <w:r w:rsidR="004450C1">
        <w:rPr>
          <w:rFonts w:cs="Times New Roman" w:hAnsi="Times New Roman" w:ascii="Times New Roman"/>
          <w:color w:val="000000"/>
          <w:sz w:val="24"/>
          <w:szCs w:val="24"/>
          <w:lang w:val="hr-HR"/>
        </w:rPr>
        <w:t>08. lipnja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2018.</w:t>
      </w:r>
    </w:p>
    <w:p w:rsidRDefault="006E0841" w:rsidP="004D2EA6" w:rsidR="006E0841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52F78" w:rsidP="004D2EA6" w:rsidR="00952F78" w:rsidRPr="004D2EA6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E0841" w:rsidP="004D2EA6" w:rsidR="006E0841" w:rsidRPr="004D2EA6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E0841" w:rsidP="004D2EA6" w:rsidR="006E0841">
      <w:pPr>
        <w:pStyle w:val="Bezproreda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Stečajni sudac:</w:t>
      </w:r>
    </w:p>
    <w:p w:rsidRDefault="00745BC3" w:rsidP="004D2EA6" w:rsidR="00745BC3" w:rsidRPr="004D2EA6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E0841" w:rsidP="004D2EA6" w:rsidR="006E0841" w:rsidRPr="004D2EA6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Davorin Pavičić </w:t>
      </w:r>
    </w:p>
    <w:p w:rsidRDefault="006E0841" w:rsidP="004D2EA6" w:rsidR="006E0841" w:rsidRPr="004D2EA6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E0841" w:rsidP="004D2EA6" w:rsidR="006E0841" w:rsidRPr="004D2EA6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E0841" w:rsidP="004D2EA6" w:rsidR="006E0841" w:rsidRPr="004D2EA6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E0841" w:rsidP="004D2EA6" w:rsidR="006E0841" w:rsidRPr="004D2EA6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E0841" w:rsidP="004D2EA6" w:rsidR="006E0841" w:rsidRPr="004D2EA6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>POUKA O PRAVNOM LIJEKU:</w:t>
      </w:r>
    </w:p>
    <w:p w:rsidRDefault="006E0841" w:rsidP="004D2EA6" w:rsidR="00745BC3">
      <w:pPr>
        <w:pStyle w:val="Bezproreda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>Protiv ovog rješenja može se uložiti žalba</w:t>
      </w:r>
      <w:r w:rsidR="00745BC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>Visokom</w:t>
      </w:r>
    </w:p>
    <w:p w:rsidRDefault="006E0841" w:rsidP="004D2EA6" w:rsidR="00745BC3">
      <w:pPr>
        <w:pStyle w:val="Bezproreda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trgovačkom sudu RH u roku od</w:t>
      </w:r>
      <w:r w:rsidR="00745BC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>osam dana od</w:t>
      </w:r>
      <w:r w:rsidR="00745BC3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>dana</w:t>
      </w:r>
    </w:p>
    <w:p w:rsidRDefault="006E0841" w:rsidP="004D2EA6" w:rsidR="00745BC3">
      <w:pPr>
        <w:pStyle w:val="Bezproreda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primitka pisanog otpravka ovog rješenja. Žalba se </w:t>
      </w:r>
    </w:p>
    <w:p w:rsidRDefault="006E0841" w:rsidP="004D2EA6" w:rsidR="006E0841" w:rsidRPr="00745BC3">
      <w:pPr>
        <w:pStyle w:val="Bezproreda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>podnosi</w:t>
      </w:r>
      <w:r w:rsidR="00745BC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ovome sudu u </w:t>
      </w:r>
      <w:r w:rsidR="00176526">
        <w:rPr>
          <w:rFonts w:cs="Times New Roman" w:hAnsi="Times New Roman" w:ascii="Times New Roman"/>
          <w:color w:val="000000"/>
          <w:sz w:val="24"/>
          <w:szCs w:val="24"/>
          <w:lang w:val="hr-HR"/>
        </w:rPr>
        <w:t>tri</w:t>
      </w:r>
      <w:r w:rsidRPr="004D2EA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primjerka.</w:t>
      </w:r>
    </w:p>
    <w:p w:rsidRDefault="006E0841" w:rsidP="004D2EA6" w:rsidR="006E0841" w:rsidRPr="004D2EA6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E0841" w:rsidP="004D2EA6" w:rsidR="006E0841" w:rsidRPr="004D2EA6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E0841" w:rsidP="004D2EA6" w:rsidR="006E0841" w:rsidRPr="004D2EA6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52F78" w:rsidP="00952F78" w:rsidR="00952F7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952F78">
        <w:rPr>
          <w:rFonts w:cs="Times New Roman" w:hAnsi="Times New Roman" w:ascii="Times New Roman"/>
          <w:sz w:val="24"/>
          <w:szCs w:val="24"/>
          <w:lang w:val="hr-HR"/>
        </w:rPr>
        <w:t>DNA:</w:t>
      </w:r>
    </w:p>
    <w:p w:rsidRDefault="00952F78" w:rsidP="00952F78" w:rsidR="00952F78" w:rsidRPr="00952F7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952F78">
        <w:rPr>
          <w:rFonts w:cs="Times New Roman" w:hAnsi="Times New Roman" w:ascii="Times New Roman"/>
          <w:sz w:val="24"/>
          <w:szCs w:val="24"/>
          <w:lang w:val="hr-HR"/>
        </w:rPr>
        <w:t xml:space="preserve">- oglasna ploča suda                      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952F78">
        <w:rPr>
          <w:rFonts w:cs="Times New Roman" w:hAnsi="Times New Roman" w:ascii="Times New Roman"/>
          <w:sz w:val="24"/>
          <w:szCs w:val="24"/>
          <w:lang w:val="hr-HR"/>
        </w:rPr>
        <w:t xml:space="preserve">                                                                                                                                                         </w:t>
      </w:r>
    </w:p>
    <w:p w:rsidRDefault="00952F78" w:rsidP="00952F78" w:rsidR="00952F78" w:rsidRPr="00952F7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952F78">
        <w:rPr>
          <w:rFonts w:cs="Times New Roman" w:hAnsi="Times New Roman" w:ascii="Times New Roman"/>
          <w:sz w:val="24"/>
          <w:szCs w:val="24"/>
          <w:lang w:val="hr-HR"/>
        </w:rPr>
        <w:t>- stečajni upravitelj</w:t>
      </w:r>
    </w:p>
    <w:p w:rsidRDefault="00952F78" w:rsidP="00952F78" w:rsidR="00952F78" w:rsidRPr="00952F7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952F78">
        <w:rPr>
          <w:rFonts w:cs="Times New Roman" w:hAnsi="Times New Roman" w:ascii="Times New Roman"/>
          <w:sz w:val="24"/>
          <w:szCs w:val="24"/>
          <w:lang w:val="hr-HR"/>
        </w:rPr>
        <w:t>- sudioniku javnog nadmetanja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6B3068">
        <w:rPr>
          <w:rFonts w:cs="Times New Roman" w:hAnsi="Times New Roman" w:ascii="Times New Roman"/>
          <w:sz w:val="24"/>
          <w:szCs w:val="24"/>
          <w:lang w:val="hr-HR"/>
        </w:rPr>
        <w:t>Silvio Karaula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, Oriovac, </w:t>
      </w:r>
      <w:r w:rsidR="006B3068">
        <w:rPr>
          <w:rFonts w:cs="Times New Roman" w:hAnsi="Times New Roman" w:ascii="Times New Roman"/>
          <w:sz w:val="24"/>
          <w:szCs w:val="24"/>
          <w:lang w:val="hr-HR"/>
        </w:rPr>
        <w:t>Ivana Gundulića 3</w:t>
      </w:r>
    </w:p>
    <w:p w:rsidRDefault="00952F78" w:rsidP="00952F78" w:rsidR="00952F78" w:rsidRPr="00952F7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952F78">
        <w:rPr>
          <w:rFonts w:cs="Times New Roman" w:hAnsi="Times New Roman" w:ascii="Times New Roman"/>
          <w:sz w:val="24"/>
          <w:szCs w:val="24"/>
          <w:lang w:val="hr-HR"/>
        </w:rPr>
        <w:t>- zk odjelu Općinskog suda u Slavonskom Brodu</w:t>
      </w:r>
    </w:p>
    <w:p w:rsidRDefault="00952F78" w:rsidP="00952F78" w:rsidR="00952F78" w:rsidRPr="00952F7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952F78">
        <w:rPr>
          <w:rFonts w:cs="Times New Roman" w:hAnsi="Times New Roman" w:ascii="Times New Roman"/>
          <w:sz w:val="24"/>
          <w:szCs w:val="24"/>
          <w:lang w:val="hr-HR"/>
        </w:rPr>
        <w:t>- Razlučnom vjerovniku Perković Anica</w:t>
      </w:r>
    </w:p>
    <w:p w:rsidRDefault="00952F78" w:rsidP="00952F78" w:rsidR="00952F78" w:rsidRPr="00952F7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  </w:t>
      </w:r>
      <w:r w:rsidRPr="00952F78">
        <w:rPr>
          <w:rFonts w:cs="Times New Roman" w:hAnsi="Times New Roman" w:ascii="Times New Roman"/>
          <w:sz w:val="24"/>
          <w:szCs w:val="24"/>
          <w:lang w:val="hr-HR"/>
        </w:rPr>
        <w:t xml:space="preserve">Brodski Stupnik A. Rašića br. 5. </w:t>
      </w:r>
    </w:p>
    <w:p w:rsidRDefault="00952F78" w:rsidP="00952F78" w:rsidR="00952F78" w:rsidRPr="00952F7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952F78">
        <w:rPr>
          <w:rFonts w:cs="Times New Roman" w:hAnsi="Times New Roman" w:ascii="Times New Roman"/>
          <w:sz w:val="24"/>
          <w:szCs w:val="24"/>
          <w:lang w:val="hr-HR"/>
        </w:rPr>
        <w:t>- Razlučnom vjerovniku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Veterinaria BS, Mažuranićeva 8,</w:t>
      </w:r>
    </w:p>
    <w:p w:rsidRDefault="00952F78" w:rsidP="00952F78" w:rsidR="00952F78" w:rsidRPr="00952F7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  </w:t>
      </w:r>
      <w:r w:rsidRPr="00952F78">
        <w:rPr>
          <w:rFonts w:cs="Times New Roman" w:hAnsi="Times New Roman" w:ascii="Times New Roman"/>
          <w:sz w:val="24"/>
          <w:szCs w:val="24"/>
          <w:lang w:val="hr-HR"/>
        </w:rPr>
        <w:t>Slav. Brod po stečajnom upravite</w:t>
      </w:r>
      <w:r>
        <w:rPr>
          <w:rFonts w:cs="Times New Roman" w:hAnsi="Times New Roman" w:ascii="Times New Roman"/>
          <w:sz w:val="24"/>
          <w:szCs w:val="24"/>
          <w:lang w:val="hr-HR"/>
        </w:rPr>
        <w:t>lju Ivan Kremer</w:t>
      </w:r>
      <w:r w:rsidRPr="00952F78">
        <w:rPr>
          <w:rFonts w:cs="Times New Roman" w:hAnsi="Times New Roman" w:ascii="Times New Roman"/>
          <w:sz w:val="24"/>
          <w:szCs w:val="24"/>
          <w:lang w:val="hr-HR"/>
        </w:rPr>
        <w:t>, Košarevac bb</w:t>
      </w:r>
    </w:p>
    <w:p w:rsidRDefault="00952F78" w:rsidP="00952F78" w:rsidR="00952F78" w:rsidRPr="00952F7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  </w:t>
      </w:r>
      <w:r w:rsidRPr="00952F78">
        <w:rPr>
          <w:rFonts w:cs="Times New Roman" w:hAnsi="Times New Roman" w:ascii="Times New Roman"/>
          <w:sz w:val="24"/>
          <w:szCs w:val="24"/>
          <w:lang w:val="hr-HR"/>
        </w:rPr>
        <w:t>Sl. Brod</w:t>
      </w:r>
    </w:p>
    <w:p w:rsidRDefault="00952F78" w:rsidP="00952F78" w:rsidR="00952F78" w:rsidRPr="00952F7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952F78">
        <w:rPr>
          <w:rFonts w:cs="Times New Roman" w:hAnsi="Times New Roman" w:ascii="Times New Roman"/>
          <w:sz w:val="24"/>
          <w:szCs w:val="24"/>
          <w:lang w:val="hr-HR"/>
        </w:rPr>
        <w:t>- Porezna uprava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, </w:t>
      </w:r>
      <w:r w:rsidRPr="00952F78">
        <w:rPr>
          <w:rFonts w:cs="Times New Roman" w:hAnsi="Times New Roman" w:ascii="Times New Roman"/>
          <w:sz w:val="24"/>
          <w:szCs w:val="24"/>
          <w:lang w:val="hr-HR"/>
        </w:rPr>
        <w:t>Područni ured u Slavonskom Brodu</w:t>
      </w:r>
    </w:p>
    <w:p w:rsidRDefault="00952F78" w:rsidP="004D2EA6" w:rsidR="00952F78" w:rsidRPr="004D2EA6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E0841" w:rsidP="004D2EA6" w:rsidR="006E0841" w:rsidRPr="004D2EA6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E0841" w:rsidP="004D2EA6" w:rsidR="006E0841" w:rsidRPr="004D2EA6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E0841" w:rsidP="004D2EA6" w:rsidR="006E0841" w:rsidRPr="004D2EA6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E0841" w:rsidP="004D2EA6" w:rsidR="006E0841" w:rsidRPr="004D2EA6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E0841" w:rsidP="004D2EA6" w:rsidR="006E0841" w:rsidRPr="004D2EA6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E0841" w:rsidP="004D2EA6" w:rsidR="006E0841" w:rsidRPr="004D2EA6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E0841" w:rsidP="004D2EA6" w:rsidR="006E0841" w:rsidRPr="004D2EA6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E0841" w:rsidP="004D2EA6" w:rsidR="006E0841" w:rsidRPr="004D2EA6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4241F3" w:rsidP="004D2EA6" w:rsidR="004241F3" w:rsidRPr="004D2EA6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sectPr w:rsidR="004241F3" w:rsidRPr="004D2EA6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2D6C" w:rsidP="00176526" w:rsidR="00EE2D6C">
      <w:pPr>
        <w:spacing w:lineRule="auto" w:line="240" w:after="0"/>
      </w:pPr>
      <w:r>
        <w:separator/>
      </w:r>
    </w:p>
  </w:endnote>
  <w:endnote w:id="0" w:type="continuationSeparator">
    <w:p w:rsidRDefault="00EE2D6C" w:rsidP="00176526" w:rsidR="00EE2D6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3270912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176526" w:rsidR="00176526" w:rsidRPr="00176526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652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652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652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E51B2" w:rsidRPr="005E51B2">
          <w:rPr>
            <w:rFonts w:cs="Times New Roman" w:hAnsi="Times New Roman" w:ascii="Times New Roman"/>
            <w:noProof/>
            <w:sz w:val="24"/>
            <w:szCs w:val="24"/>
            <w:lang w:val="hr-HR"/>
          </w:rPr>
          <w:t>1</w:t>
        </w:r>
        <w:r w:rsidRPr="00176526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176526" w:rsidR="0017652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2D6C" w:rsidP="00176526" w:rsidR="00EE2D6C">
      <w:pPr>
        <w:spacing w:lineRule="auto" w:line="240" w:after="0"/>
      </w:pPr>
      <w:r>
        <w:separator/>
      </w:r>
    </w:p>
  </w:footnote>
  <w:footnote w:id="0" w:type="continuationSeparator">
    <w:p w:rsidRDefault="00EE2D6C" w:rsidP="00176526" w:rsidR="00EE2D6C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314418"/>
    <w:multiLevelType w:val="hybridMultilevel"/>
    <w:tmpl w:val="272C4F86"/>
    <w:lvl w:tplc="26C227B8" w:ilvl="0">
      <w:start w:val="1"/>
      <w:numFmt w:val="lowerLetter"/>
      <w:lvlText w:val="%1)"/>
      <w:lvlJc w:val="left"/>
      <w:pPr>
        <w:ind w:hanging="360" w:left="108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413D0890"/>
    <w:multiLevelType w:val="hybridMultilevel"/>
    <w:tmpl w:val="25F8FD94"/>
    <w:lvl w:tplc="1A18702E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7E97F2D"/>
    <w:multiLevelType w:val="hybridMultilevel"/>
    <w:tmpl w:val="272C4F86"/>
    <w:lvl w:tplc="26C227B8" w:ilvl="0">
      <w:start w:val="1"/>
      <w:numFmt w:val="lowerLetter"/>
      <w:lvlText w:val="%1)"/>
      <w:lvlJc w:val="left"/>
      <w:pPr>
        <w:ind w:hanging="360" w:left="108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670C0FAF"/>
    <w:multiLevelType w:val="hybridMultilevel"/>
    <w:tmpl w:val="272C4F86"/>
    <w:lvl w:tplc="26C227B8" w:ilvl="0">
      <w:start w:val="1"/>
      <w:numFmt w:val="lowerLetter"/>
      <w:lvlText w:val="%1)"/>
      <w:lvlJc w:val="left"/>
      <w:pPr>
        <w:ind w:hanging="360" w:left="108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0841"/>
    <w:rsid w:val="000A4A05"/>
    <w:rsid w:val="000C28D4"/>
    <w:rsid w:val="00104E0B"/>
    <w:rsid w:val="00127491"/>
    <w:rsid w:val="00137381"/>
    <w:rsid w:val="00176526"/>
    <w:rsid w:val="001A51EE"/>
    <w:rsid w:val="001E14E4"/>
    <w:rsid w:val="00233A4A"/>
    <w:rsid w:val="002802B6"/>
    <w:rsid w:val="00334887"/>
    <w:rsid w:val="003415F1"/>
    <w:rsid w:val="003667AE"/>
    <w:rsid w:val="004241F3"/>
    <w:rsid w:val="004450C1"/>
    <w:rsid w:val="00476D0D"/>
    <w:rsid w:val="004D2EA6"/>
    <w:rsid w:val="005E51B2"/>
    <w:rsid w:val="006B3068"/>
    <w:rsid w:val="006E0841"/>
    <w:rsid w:val="00745BC3"/>
    <w:rsid w:val="0082521A"/>
    <w:rsid w:val="00915D54"/>
    <w:rsid w:val="00952F78"/>
    <w:rsid w:val="009A4482"/>
    <w:rsid w:val="009B7017"/>
    <w:rsid w:val="00AF1CF6"/>
    <w:rsid w:val="00C010A6"/>
    <w:rsid w:val="00C926C3"/>
    <w:rsid w:val="00DC691A"/>
    <w:rsid w:val="00DD1776"/>
    <w:rsid w:val="00E02692"/>
    <w:rsid w:val="00EE2D6C"/>
    <w:rsid w:val="00F5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0841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2EA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2EA6"/>
    <w:rPr>
      <w:rFonts w:cs="Tahoma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4D2EA6"/>
    <w:pPr>
      <w:spacing w:lineRule="auto" w:line="240" w:after="0"/>
    </w:pPr>
    <w:rPr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17652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76526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17652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76526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373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73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738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73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73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0841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2EA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2EA6"/>
    <w:rPr>
      <w:rFonts w:ascii="Tahoma" w:cs="Tahoma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4D2EA6"/>
    <w:pPr>
      <w:spacing w:after="0" w:line="240" w:lineRule="auto"/>
    </w:pPr>
    <w:rPr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17652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76526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17652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76526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373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73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738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73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73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160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St-28/2011</izvorni_sadrzaj>
    <derivirana_varijabla naziv="DomainObject.Predmet.OznakaBroj_1">St-28/2011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dio kod Dubi , III,IV</izvorni_sadrzaj>
    <derivirana_varijabla naziv="DomainObject.Predmet.PrimjedbaSuca_1">I,II dio kod Dubi , III,IV</derivirana_varijabla>
  </DomainObject.Predmet.PrimjedbaSuca>
  <DomainObject.Predmet.ProtustrankaFormated>
    <izvorni_sadrzaj>  POLJOPRIVREDNA ZADRUGA ORIOVAC, Oriovac</izvorni_sadrzaj>
    <derivirana_varijabla naziv="DomainObject.Predmet.ProtustrankaFormated_1">  POLJOPRIVREDNA ZADRUGA ORIOVAC, Oriovac</derivirana_varijabla>
  </DomainObject.Predmet.ProtustrankaFormated>
  <DomainObject.Predmet.ProtustrankaFormatedOIB>
    <izvorni_sadrzaj>  POLJOPRIVREDNA ZADRUGA ORIOVAC, Oriovac, OIB 57605178822</izvorni_sadrzaj>
    <derivirana_varijabla naziv="DomainObject.Predmet.ProtustrankaFormatedOIB_1">  POLJOPRIVREDNA ZADRUGA ORIOVAC, Oriovac, OIB 57605178822</derivirana_varijabla>
  </DomainObject.Predmet.ProtustrankaFormatedOIB>
  <DomainObject.Predmet.ProtustrankaFormatedWithAdress>
    <izvorni_sadrzaj> POLJOPRIVREDNA ZADRUGA ORIOVAC, Oriovac, BRAĆE RADIĆA BB, 35250 Oriovac</izvorni_sadrzaj>
    <derivirana_varijabla naziv="DomainObject.Predmet.ProtustrankaFormatedWithAdress_1"> POLJOPRIVREDNA ZADRUGA ORIOVAC, Oriovac, BRAĆE RADIĆA BB, 35250 Oriovac</derivirana_varijabla>
  </DomainObject.Predmet.ProtustrankaFormatedWithAdress>
  <DomainObject.Predmet.ProtustrankaFormatedWithAdressOIB>
    <izvorni_sadrzaj> POLJOPRIVREDNA ZADRUGA ORIOVAC, Oriovac, OIB 57605178822, BRAĆE RADIĆA BB, 35250 Oriovac</izvorni_sadrzaj>
    <derivirana_varijabla naziv="DomainObject.Predmet.ProtustrankaFormatedWithAdressOIB_1"> POLJOPRIVREDNA ZADRUGA ORIOVAC, Oriovac, OIB 57605178822, BRAĆE RADIĆA BB, 35250 Oriovac</derivirana_varijabla>
  </DomainObject.Predmet.ProtustrankaFormatedWithAdressOIB>
  <DomainObject.Predmet.ProtustrankaWithAdress>
    <izvorni_sadrzaj>POLJOPRIVREDNA ZADRUGA ORIOVAC, Oriovac BRAĆE RADIĆA BB, 35250 Oriovac</izvorni_sadrzaj>
    <derivirana_varijabla naziv="DomainObject.Predmet.ProtustrankaWithAdress_1">POLJOPRIVREDNA ZADRUGA ORIOVAC, Oriovac BRAĆE RADIĆA BB, 35250 Oriovac</derivirana_varijabla>
  </DomainObject.Predmet.ProtustrankaWithAdress>
  <DomainObject.Predmet.ProtustrankaWithAdressOIB>
    <izvorni_sadrzaj>POLJOPRIVREDNA ZADRUGA ORIOVAC, Oriovac, OIB 57605178822, BRAĆE RADIĆA BB, 35250 Oriovac</izvorni_sadrzaj>
    <derivirana_varijabla naziv="DomainObject.Predmet.ProtustrankaWithAdressOIB_1">POLJOPRIVREDNA ZADRUGA ORIOVAC, Oriovac, OIB 57605178822, BRAĆE RADIĆA BB, 35250 Oriovac</derivirana_varijabla>
  </DomainObject.Predmet.ProtustrankaWithAdressOIB>
  <DomainObject.Predmet.ProtustrankaNazivFormated>
    <izvorni_sadrzaj>POLJOPRIVREDNA ZADRUGA ORIOVAC, Oriovac</izvorni_sadrzaj>
    <derivirana_varijabla naziv="DomainObject.Predmet.ProtustrankaNazivFormated_1">POLJOPRIVREDNA ZADRUGA ORIOVAC, Oriovac</derivirana_varijabla>
  </DomainObject.Predmet.ProtustrankaNazivFormated>
  <DomainObject.Predmet.ProtustrankaNazivFormatedOIB>
    <izvorni_sadrzaj>POLJOPRIVREDNA ZADRUGA ORIOVAC, Oriovac, OIB 57605178822</izvorni_sadrzaj>
    <derivirana_varijabla naziv="DomainObject.Predmet.ProtustrankaNazivFormatedOIB_1">POLJOPRIVREDNA ZADRUGA ORIOVAC, Oriovac, OIB 57605178822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KUTJEVO d.d. KUTJEVO</izvorni_sadrzaj>
    <derivirana_varijabla naziv="DomainObject.Predmet.StrankaFormated_1">  KUTJEVO d.d. KUTJEVO</derivirana_varijabla>
  </DomainObject.Predmet.StrankaFormated>
  <DomainObject.Predmet.StrankaFormatedOIB>
    <izvorni_sadrzaj>  KUTJEVO d.d. KUTJEVO, OIB 21918659912</izvorni_sadrzaj>
    <derivirana_varijabla naziv="DomainObject.Predmet.StrankaFormatedOIB_1">  KUTJEVO d.d. KUTJEVO, OIB 21918659912</derivirana_varijabla>
  </DomainObject.Predmet.StrankaFormatedOIB>
  <DomainObject.Predmet.StrankaFormatedWithAdress>
    <izvorni_sadrzaj> KUTJEVO d.d. KUTJEVO, Kralja Tomislava 1, 35250 Kutjevo</izvorni_sadrzaj>
    <derivirana_varijabla naziv="DomainObject.Predmet.StrankaFormatedWithAdress_1"> KUTJEVO d.d. KUTJEVO, Kralja Tomislava 1, 35250 Kutjevo</derivirana_varijabla>
  </DomainObject.Predmet.StrankaFormatedWithAdress>
  <DomainObject.Predmet.StrankaFormatedWithAdressOIB>
    <izvorni_sadrzaj> KUTJEVO d.d. KUTJEVO, OIB 21918659912, Kralja Tomislava 1, 35250 Kutjevo</izvorni_sadrzaj>
    <derivirana_varijabla naziv="DomainObject.Predmet.StrankaFormatedWithAdressOIB_1"> KUTJEVO d.d. KUTJEVO, OIB 21918659912, Kralja Tomislava 1, 35250 Kutjevo</derivirana_varijabla>
  </DomainObject.Predmet.StrankaFormatedWithAdressOIB>
  <DomainObject.Predmet.StrankaWithAdress>
    <izvorni_sadrzaj>KUTJEVO d.d. KUTJEVO Kralja Tomislava 1,35250 Kutjevo</izvorni_sadrzaj>
    <derivirana_varijabla naziv="DomainObject.Predmet.StrankaWithAdress_1">KUTJEVO d.d. KUTJEVO Kralja Tomislava 1,35250 Kutjevo</derivirana_varijabla>
  </DomainObject.Predmet.StrankaWithAdress>
  <DomainObject.Predmet.StrankaWithAdressOIB>
    <izvorni_sadrzaj>KUTJEVO d.d. KUTJEVO, OIB 21918659912, Kralja Tomislava 1,35250 Kutjevo</izvorni_sadrzaj>
    <derivirana_varijabla naziv="DomainObject.Predmet.StrankaWithAdressOIB_1">KUTJEVO d.d. KUTJEVO, OIB 21918659912, Kralja Tomislava 1,35250 Kutjevo</derivirana_varijabla>
  </DomainObject.Predmet.StrankaWithAdressOIB>
  <DomainObject.Predmet.StrankaNazivFormated>
    <izvorni_sadrzaj>KUTJEVO d.d. KUTJEVO</izvorni_sadrzaj>
    <derivirana_varijabla naziv="DomainObject.Predmet.StrankaNazivFormated_1">KUTJEVO d.d. KUTJEVO</derivirana_varijabla>
  </DomainObject.Predmet.StrankaNazivFormated>
  <DomainObject.Predmet.StrankaNazivFormatedOIB>
    <izvorni_sadrzaj>KUTJEVO d.d. KUTJEVO, OIB 21918659912</izvorni_sadrzaj>
    <derivirana_varijabla naziv="DomainObject.Predmet.StrankaNazivFormatedOIB_1">KUTJEVO d.d. KUTJEVO, OIB 21918659912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KUTJEVO d.d. KUTJEVO</item>
    </izvorni_sadrzaj>
    <derivirana_varijabla naziv="DomainObject.Predmet.StrankaListFormated_1">
      <item>KUTJEVO d.d. KUTJEVO</item>
    </derivirana_varijabla>
  </DomainObject.Predmet.StrankaListFormated>
  <DomainObject.Predmet.StrankaListFormatedOIB>
    <izvorni_sadrzaj>
      <item>KUTJEVO d.d. KUTJEVO, OIB 21918659912</item>
    </izvorni_sadrzaj>
    <derivirana_varijabla naziv="DomainObject.Predmet.StrankaListFormatedOIB_1">
      <item>KUTJEVO d.d. KUTJEVO, OIB 21918659912</item>
    </derivirana_varijabla>
  </DomainObject.Predmet.StrankaListFormatedOIB>
  <DomainObject.Predmet.StrankaListFormatedWithAdress>
    <izvorni_sadrzaj>
      <item>KUTJEVO d.d. KUTJEVO, Kralja Tomislava 1, 35250 Kutjevo</item>
    </izvorni_sadrzaj>
    <derivirana_varijabla naziv="DomainObject.Predmet.StrankaListFormatedWithAdress_1">
      <item>KUTJEVO d.d. KUTJEVO, Kralja Tomislava 1, 35250 Kutjevo</item>
    </derivirana_varijabla>
  </DomainObject.Predmet.StrankaListFormatedWithAdress>
  <DomainObject.Predmet.StrankaListFormatedWithAdressOIB>
    <izvorni_sadrzaj>
      <item>KUTJEVO d.d. KUTJEVO, OIB 21918659912, Kralja Tomislava 1, 35250 Kutjevo</item>
    </izvorni_sadrzaj>
    <derivirana_varijabla naziv="DomainObject.Predmet.StrankaListFormatedWithAdressOIB_1">
      <item>KUTJEVO d.d. KUTJEVO, OIB 21918659912, Kralja Tomislava 1, 35250 Kutjevo</item>
    </derivirana_varijabla>
  </DomainObject.Predmet.StrankaListFormatedWithAdressOIB>
  <DomainObject.Predmet.StrankaListNazivFormated>
    <izvorni_sadrzaj>
      <item>KUTJEVO d.d. KUTJEVO</item>
    </izvorni_sadrzaj>
    <derivirana_varijabla naziv="DomainObject.Predmet.StrankaListNazivFormated_1">
      <item>KUTJEVO d.d. KUTJEVO</item>
    </derivirana_varijabla>
  </DomainObject.Predmet.StrankaListNazivFormated>
  <DomainObject.Predmet.StrankaListNazivFormatedOIB>
    <izvorni_sadrzaj>
      <item>KUTJEVO d.d. KUTJEVO, OIB 21918659912</item>
    </izvorni_sadrzaj>
    <derivirana_varijabla naziv="DomainObject.Predmet.StrankaListNazivFormatedOIB_1">
      <item>KUTJEVO d.d. KUTJEVO, OIB 21918659912</item>
    </derivirana_varijabla>
  </DomainObject.Predmet.StrankaListNazivFormatedOIB>
  <DomainObject.Predmet.ProtuStrankaListFormated>
    <izvorni_sadrzaj>
      <item>POLJOPRIVREDNA ZADRUGA ORIOVAC, Oriovac</item>
    </izvorni_sadrzaj>
    <derivirana_varijabla naziv="DomainObject.Predmet.ProtuStrankaListFormated_1">
      <item>POLJOPRIVREDNA ZADRUGA ORIOVAC, Oriovac</item>
    </derivirana_varijabla>
  </DomainObject.Predmet.ProtuStrankaListFormated>
  <DomainObject.Predmet.ProtuStrankaListFormatedOIB>
    <izvorni_sadrzaj>
      <item>POLJOPRIVREDNA ZADRUGA ORIOVAC, Oriovac, OIB 57605178822</item>
    </izvorni_sadrzaj>
    <derivirana_varijabla naziv="DomainObject.Predmet.ProtuStrankaListFormatedOIB_1">
      <item>POLJOPRIVREDNA ZADRUGA ORIOVAC, Oriovac, OIB 57605178822</item>
    </derivirana_varijabla>
  </DomainObject.Predmet.ProtuStrankaListFormatedOIB>
  <DomainObject.Predmet.ProtuStrankaListFormatedWithAdress>
    <izvorni_sadrzaj>
      <item>POLJOPRIVREDNA ZADRUGA ORIOVAC, Oriovac, BRAĆE RADIĆA BB, 35250 Oriovac</item>
    </izvorni_sadrzaj>
    <derivirana_varijabla naziv="DomainObject.Predmet.ProtuStrankaListFormatedWithAdress_1">
      <item>POLJOPRIVREDNA ZADRUGA ORIOVAC, Oriovac, BRAĆE RADIĆA BB, 35250 Oriovac</item>
    </derivirana_varijabla>
  </DomainObject.Predmet.ProtuStrankaListFormatedWithAdress>
  <DomainObject.Predmet.ProtuStrankaListFormatedWithAdressOIB>
    <izvorni_sadrzaj>
      <item>POLJOPRIVREDNA ZADRUGA ORIOVAC, Oriovac, OIB 57605178822, BRAĆE RADIĆA BB, 35250 Oriovac</item>
    </izvorni_sadrzaj>
    <derivirana_varijabla naziv="DomainObject.Predmet.ProtuStrankaListFormatedWithAdressOIB_1">
      <item>POLJOPRIVREDNA ZADRUGA ORIOVAC, Oriovac, OIB 57605178822, BRAĆE RADIĆA BB, 35250 Oriovac</item>
    </derivirana_varijabla>
  </DomainObject.Predmet.ProtuStrankaListFormatedWithAdressOIB>
  <DomainObject.Predmet.ProtuStrankaListNazivFormated>
    <izvorni_sadrzaj>
      <item>POLJOPRIVREDNA ZADRUGA ORIOVAC, Oriovac</item>
    </izvorni_sadrzaj>
    <derivirana_varijabla naziv="DomainObject.Predmet.ProtuStrankaListNazivFormated_1">
      <item>POLJOPRIVREDNA ZADRUGA ORIOVAC, Oriovac</item>
    </derivirana_varijabla>
  </DomainObject.Predmet.ProtuStrankaListNazivFormated>
  <DomainObject.Predmet.ProtuStrankaListNazivFormatedOIB>
    <izvorni_sadrzaj>
      <item>POLJOPRIVREDNA ZADRUGA ORIOVAC, Oriovac, OIB 57605178822</item>
    </izvorni_sadrzaj>
    <derivirana_varijabla naziv="DomainObject.Predmet.ProtuStrankaListNazivFormatedOIB_1">
      <item>POLJOPRIVREDNA ZADRUGA ORIOVAC, Oriovac, OIB 57605178822</item>
    </derivirana_varijabla>
  </DomainObject.Predmet.ProtuStrankaListNazivFormatedOIB>
  <DomainObject.Predmet.OstaliListFormated>
    <izvorni_sadrzaj>
      <item>MIRA BULJAN</item>
      <item>DOMAGOJ ŠIMURINA</item>
      <item>MIRNA ŠIMURINA</item>
      <item>ANICA PERKOVIĆ</item>
      <item>DARKO GRIVIČIĆ</item>
      <item>ŽDO RH SLAVONSKI BROD</item>
      <item>VETERINARIA BS društvo s ograničenom odgovornošću za promet, proizvodnju i izvoz-uvoz ˝u stečaju˝</item>
      <item>IVAN KREMER</item>
      <item>ZEMLJIŠNO KNJIŽNI ODJEL</item>
      <item>IVAN IVEZIĆ</item>
      <item>POREZNA UPRAVA SLAVONSKI BROD</item>
      <item>Danijel Franić</item>
      <item>Silvio Karaula</item>
      <item>Marko Mrkalj</item>
    </izvorni_sadrzaj>
    <derivirana_varijabla naziv="DomainObject.Predmet.OstaliListFormated_1">
      <item>MIRA BULJAN</item>
      <item>DOMAGOJ ŠIMURINA</item>
      <item>MIRNA ŠIMURINA</item>
      <item>ANICA PERKOVIĆ</item>
      <item>DARKO GRIVIČIĆ</item>
      <item>ŽDO RH SLAVONSKI BROD</item>
      <item>VETERINARIA BS društvo s ograničenom odgovornošću za promet, proizvodnju i izvoz-uvoz ˝u stečaju˝</item>
      <item>IVAN KREMER</item>
      <item>ZEMLJIŠNO KNJIŽNI ODJEL</item>
      <item>IVAN IVEZIĆ</item>
      <item>POREZNA UPRAVA SLAVONSKI BROD</item>
      <item>Danijel Franić</item>
      <item>Silvio Karaula</item>
      <item>Marko Mrkalj</item>
    </derivirana_varijabla>
  </DomainObject.Predmet.OstaliListFormated>
  <DomainObject.Predmet.OstaliListFormatedOIB>
    <izvorni_sadrzaj>
      <item>MIRA BULJAN</item>
      <item>DOMAGOJ ŠIMURINA</item>
      <item>MIRNA ŠIMURINA</item>
      <item>ANICA PERKOVIĆ</item>
      <item>DARKO GRIVIČIĆ</item>
      <item>ŽDO RH SLAVONSKI BROD</item>
      <item>VETERINARIA BS društvo s ograničenom odgovornošću za promet, proizvodnju i izvoz-uvoz ˝u stečaju˝</item>
      <item>IVAN KREMER</item>
      <item>ZEMLJIŠNO KNJIŽNI ODJEL</item>
      <item>IVAN IVEZIĆ</item>
      <item>POREZNA UPRAVA SLAVONSKI BROD</item>
      <item>Danijel Franić</item>
      <item>Silvio Karaula</item>
      <item>Marko Mrkalj</item>
    </izvorni_sadrzaj>
    <derivirana_varijabla naziv="DomainObject.Predmet.OstaliListFormatedOIB_1">
      <item>MIRA BULJAN</item>
      <item>DOMAGOJ ŠIMURINA</item>
      <item>MIRNA ŠIMURINA</item>
      <item>ANICA PERKOVIĆ</item>
      <item>DARKO GRIVIČIĆ</item>
      <item>ŽDO RH SLAVONSKI BROD</item>
      <item>VETERINARIA BS društvo s ograničenom odgovornošću za promet, proizvodnju i izvoz-uvoz ˝u stečaju˝</item>
      <item>IVAN KREMER</item>
      <item>ZEMLJIŠNO KNJIŽNI ODJEL</item>
      <item>IVAN IVEZIĆ</item>
      <item>POREZNA UPRAVA SLAVONSKI BROD</item>
      <item>Danijel Franić</item>
      <item>Silvio Karaula</item>
      <item>Marko Mrkalj</item>
    </derivirana_varijabla>
  </DomainObject.Predmet.OstaliListFormatedOIB>
  <DomainObject.Predmet.OstaliListFormatedWithAdress>
    <izvorni_sadrzaj>
      <item>MIRA BULJAN, VUKOVARSKA 3, 35000 Slavonski Brod</item>
      <item>DOMAGOJ ŠIMURINA, F. TENCHINIJA 4, 10000 Zagreb</item>
      <item>MIRNA ŠIMURINA, F. TENCHINIJA 4, 10000 Zagreb</item>
      <item>ANICA PERKOVIĆ, A. RAŠIĆA 5, 35253 Brodski Stupnik</item>
      <item>DARKO GRIVIČIĆ, KUJNIK 61, 35250 Oriovac</item>
      <item>ŽDO RH SLAVONSKI BROD</item>
      <item>VETERINARIA BS društvo s ograničenom odgovornošću za promet, proizvodnju i izvoz-uvoz ˝u stečaju˝, Mažuranićeva kbr. 8, Slavonski Brod</item>
      <item>IVAN KREMER, KOŠAREVAC BB, 35000 Slavonski Brod</item>
      <item>ZEMLJIŠNO KNJIŽNI ODJEL</item>
      <item>IVAN IVEZIĆ, RADOVANJE 2, 35250 Oriovac</item>
      <item>POREZNA UPRAVA SLAVONSKI BROD</item>
      <item>Danijel Franić</item>
      <item>Silvio Karaula</item>
      <item>Marko Mrkalj</item>
    </izvorni_sadrzaj>
    <derivirana_varijabla naziv="DomainObject.Predmet.OstaliListFormatedWithAdress_1">
      <item>MIRA BULJAN, VUKOVARSKA 3, 35000 Slavonski Brod</item>
      <item>DOMAGOJ ŠIMURINA, F. TENCHINIJA 4, 10000 Zagreb</item>
      <item>MIRNA ŠIMURINA, F. TENCHINIJA 4, 10000 Zagreb</item>
      <item>ANICA PERKOVIĆ, A. RAŠIĆA 5, 35253 Brodski Stupnik</item>
      <item>DARKO GRIVIČIĆ, KUJNIK 61, 35250 Oriovac</item>
      <item>ŽDO RH SLAVONSKI BROD</item>
      <item>VETERINARIA BS društvo s ograničenom odgovornošću za promet, proizvodnju i izvoz-uvoz ˝u stečaju˝, Mažuranićeva kbr. 8, Slavonski Brod</item>
      <item>IVAN KREMER, KOŠAREVAC BB, 35000 Slavonski Brod</item>
      <item>ZEMLJIŠNO KNJIŽNI ODJEL</item>
      <item>IVAN IVEZIĆ, RADOVANJE 2, 35250 Oriovac</item>
      <item>POREZNA UPRAVA SLAVONSKI BROD</item>
      <item>Danijel Franić</item>
      <item>Silvio Karaula</item>
      <item>Marko Mrkalj</item>
    </derivirana_varijabla>
  </DomainObject.Predmet.OstaliListFormatedWithAdress>
  <DomainObject.Predmet.OstaliListFormatedWithAdressOIB>
    <izvorni_sadrzaj>
      <item>MIRA BULJAN, VUKOVARSKA 3, 35000 Slavonski Brod</item>
      <item>DOMAGOJ ŠIMURINA, F. TENCHINIJA 4, 10000 Zagreb</item>
      <item>MIRNA ŠIMURINA, F. TENCHINIJA 4, 10000 Zagreb</item>
      <item>ANICA PERKOVIĆ, A. RAŠIĆA 5, 35253 Brodski Stupnik</item>
      <item>DARKO GRIVIČIĆ, KUJNIK 61, 35250 Oriovac</item>
      <item>ŽDO RH SLAVONSKI BROD</item>
      <item>VETERINARIA BS društvo s ograničenom odgovornošću za promet, proizvodnju i izvoz-uvoz ˝u stečaju˝, Mažuranićeva kbr. 8, Slavonski Brod</item>
      <item>IVAN KREMER, KOŠAREVAC BB, 35000 Slavonski Brod</item>
      <item>ZEMLJIŠNO KNJIŽNI ODJEL</item>
      <item>IVAN IVEZIĆ, RADOVANJE 2, 35250 Oriovac</item>
      <item>POREZNA UPRAVA SLAVONSKI BROD</item>
      <item>Danijel Franić</item>
      <item>Silvio Karaula</item>
      <item>Marko Mrkalj</item>
    </izvorni_sadrzaj>
    <derivirana_varijabla naziv="DomainObject.Predmet.OstaliListFormatedWithAdressOIB_1">
      <item>MIRA BULJAN, VUKOVARSKA 3, 35000 Slavonski Brod</item>
      <item>DOMAGOJ ŠIMURINA, F. TENCHINIJA 4, 10000 Zagreb</item>
      <item>MIRNA ŠIMURINA, F. TENCHINIJA 4, 10000 Zagreb</item>
      <item>ANICA PERKOVIĆ, A. RAŠIĆA 5, 35253 Brodski Stupnik</item>
      <item>DARKO GRIVIČIĆ, KUJNIK 61, 35250 Oriovac</item>
      <item>ŽDO RH SLAVONSKI BROD</item>
      <item>VETERINARIA BS društvo s ograničenom odgovornošću za promet, proizvodnju i izvoz-uvoz ˝u stečaju˝, Mažuranićeva kbr. 8, Slavonski Brod</item>
      <item>IVAN KREMER, KOŠAREVAC BB, 35000 Slavonski Brod</item>
      <item>ZEMLJIŠNO KNJIŽNI ODJEL</item>
      <item>IVAN IVEZIĆ, RADOVANJE 2, 35250 Oriovac</item>
      <item>POREZNA UPRAVA SLAVONSKI BROD</item>
      <item>Danijel Franić</item>
      <item>Silvio Karaula</item>
      <item>Marko Mrkalj</item>
    </derivirana_varijabla>
  </DomainObject.Predmet.OstaliListFormatedWithAdressOIB>
  <DomainObject.Predmet.OstaliListNazivFormated>
    <izvorni_sadrzaj>
      <item>MIRA BULJAN</item>
      <item>DOMAGOJ ŠIMURINA</item>
      <item>MIRNA ŠIMURINA</item>
      <item>ANICA PERKOVIĆ</item>
      <item>DARKO GRIVIČIĆ</item>
      <item>ŽDO RH SLAVONSKI BROD</item>
      <item>VETERINARIA BS društvo s ograničenom odgovornošću za promet, proizvodnju i izvoz-uvoz ˝u stečaju˝</item>
      <item>IVAN KREMER</item>
      <item>ZEMLJIŠNO KNJIŽNI ODJEL</item>
      <item>IVAN IVEZIĆ</item>
      <item>POREZNA UPRAVA SLAVONSKI BROD</item>
      <item>Danijel Franić</item>
      <item>Silvio Karaula</item>
      <item>Marko Mrkalj</item>
    </izvorni_sadrzaj>
    <derivirana_varijabla naziv="DomainObject.Predmet.OstaliListNazivFormated_1">
      <item>MIRA BULJAN</item>
      <item>DOMAGOJ ŠIMURINA</item>
      <item>MIRNA ŠIMURINA</item>
      <item>ANICA PERKOVIĆ</item>
      <item>DARKO GRIVIČIĆ</item>
      <item>ŽDO RH SLAVONSKI BROD</item>
      <item>VETERINARIA BS društvo s ograničenom odgovornošću za promet, proizvodnju i izvoz-uvoz ˝u stečaju˝</item>
      <item>IVAN KREMER</item>
      <item>ZEMLJIŠNO KNJIŽNI ODJEL</item>
      <item>IVAN IVEZIĆ</item>
      <item>POREZNA UPRAVA SLAVONSKI BROD</item>
      <item>Danijel Franić</item>
      <item>Silvio Karaula</item>
      <item>Marko Mrkalj</item>
    </derivirana_varijabla>
  </DomainObject.Predmet.OstaliListNazivFormated>
  <DomainObject.Predmet.OstaliListNazivFormatedOIB>
    <izvorni_sadrzaj>
      <item>MIRA BULJAN</item>
      <item>DOMAGOJ ŠIMURINA</item>
      <item>MIRNA ŠIMURINA</item>
      <item>ANICA PERKOVIĆ</item>
      <item>DARKO GRIVIČIĆ</item>
      <item>ŽDO RH SLAVONSKI BROD</item>
      <item>VETERINARIA BS društvo s ograničenom odgovornošću za promet, proizvodnju i izvoz-uvoz ˝u stečaju˝</item>
      <item>IVAN KREMER</item>
      <item>ZEMLJIŠNO KNJIŽNI ODJEL</item>
      <item>IVAN IVEZIĆ</item>
      <item>POREZNA UPRAVA SLAVONSKI BROD</item>
      <item>Danijel Franić</item>
      <item>Silvio Karaula</item>
      <item>Marko Mrkalj</item>
    </izvorni_sadrzaj>
    <derivirana_varijabla naziv="DomainObject.Predmet.OstaliListNazivFormatedOIB_1">
      <item>MIRA BULJAN</item>
      <item>DOMAGOJ ŠIMURINA</item>
      <item>MIRNA ŠIMURINA</item>
      <item>ANICA PERKOVIĆ</item>
      <item>DARKO GRIVIČIĆ</item>
      <item>ŽDO RH SLAVONSKI BROD</item>
      <item>VETERINARIA BS društvo s ograničenom odgovornošću za promet, proizvodnju i izvoz-uvoz ˝u stečaju˝</item>
      <item>IVAN KREMER</item>
      <item>ZEMLJIŠNO KNJIŽNI ODJEL</item>
      <item>IVAN IVEZIĆ</item>
      <item>POREZNA UPRAVA SLAVONSKI BROD</item>
      <item>Danijel Franić</item>
      <item>Silvio Karaula</item>
      <item>Marko Mrkalj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KUTJEVO d.d. KUTJEVO</izvorni_sadrzaj>
    <derivirana_varijabla naziv="DomainObject.Predmet.StrankaIDrugi_1">KUTJEVO d.d. KUTJEVO</derivirana_varijabla>
  </DomainObject.Predmet.StrankaIDrugi>
  <DomainObject.Predmet.ProtustrankaIDrugi>
    <izvorni_sadrzaj>POLJOPRIVREDNA ZADRUGA ORIOVAC, Oriovac</izvorni_sadrzaj>
    <derivirana_varijabla naziv="DomainObject.Predmet.ProtustrankaIDrugi_1">POLJOPRIVREDNA ZADRUGA ORIOVAC, Oriovac</derivirana_varijabla>
  </DomainObject.Predmet.ProtustrankaIDrugi>
  <DomainObject.Predmet.StrankaIDrugiAdressOIB>
    <izvorni_sadrzaj>KUTJEVO d.d. KUTJEVO, OIB 21918659912, Kralja Tomislava 1, 35250 Kutjevo</izvorni_sadrzaj>
    <derivirana_varijabla naziv="DomainObject.Predmet.StrankaIDrugiAdressOIB_1">KUTJEVO d.d. KUTJEVO, OIB 21918659912, Kralja Tomislava 1, 35250 Kutjevo</derivirana_varijabla>
  </DomainObject.Predmet.StrankaIDrugiAdressOIB>
  <DomainObject.Predmet.ProtustrankaIDrugiAdressOIB>
    <izvorni_sadrzaj>POLJOPRIVREDNA ZADRUGA ORIOVAC, Oriovac, OIB 57605178822, BRAĆE RADIĆA BB, 35250 Oriovac</izvorni_sadrzaj>
    <derivirana_varijabla naziv="DomainObject.Predmet.ProtustrankaIDrugiAdressOIB_1">POLJOPRIVREDNA ZADRUGA ORIOVAC, Oriovac, OIB 57605178822, BRAĆE RADIĆA BB, 35250 Oriovac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ORIOVAC, Oriovac</item>
      <item>KUTJEVO d.d. KUTJEVO</item>
      <item>MIRA BULJAN</item>
      <item>DOMAGOJ ŠIMURINA</item>
      <item>MIRNA ŠIMURINA</item>
      <item>ANICA PERKOVIĆ</item>
      <item>DARKO GRIVIČIĆ</item>
      <item>ŽDO RH SLAVONSKI BROD</item>
      <item>VETERINARIA BS društvo s ograničenom odgovornošću za promet, proizvodnju i izvoz-uvoz ˝u stečaju˝</item>
      <item>IVAN KREMER</item>
      <item>ZEMLJIŠNO KNJIŽNI ODJEL</item>
      <item>IVAN IVEZIĆ</item>
      <item>POREZNA UPRAVA SLAVONSKI BROD</item>
      <item>Danijel Franić</item>
      <item>Silvio Karaula</item>
      <item>Marko Mrkalj</item>
    </izvorni_sadrzaj>
    <derivirana_varijabla naziv="DomainObject.Predmet.SudioniciListNaziv_1">
      <item>POLJOPRIVREDNA ZADRUGA ORIOVAC, Oriovac</item>
      <item>KUTJEVO d.d. KUTJEVO</item>
      <item>MIRA BULJAN</item>
      <item>DOMAGOJ ŠIMURINA</item>
      <item>MIRNA ŠIMURINA</item>
      <item>ANICA PERKOVIĆ</item>
      <item>DARKO GRIVIČIĆ</item>
      <item>ŽDO RH SLAVONSKI BROD</item>
      <item>VETERINARIA BS društvo s ograničenom odgovornošću za promet, proizvodnju i izvoz-uvoz ˝u stečaju˝</item>
      <item>IVAN KREMER</item>
      <item>ZEMLJIŠNO KNJIŽNI ODJEL</item>
      <item>IVAN IVEZIĆ</item>
      <item>POREZNA UPRAVA SLAVONSKI BROD</item>
      <item>Danijel Franić</item>
      <item>Silvio Karaula</item>
      <item>Marko Mrkalj</item>
    </derivirana_varijabla>
  </DomainObject.Predmet.SudioniciListNaziv>
  <DomainObject.Predmet.SudioniciListAdressOIB>
    <izvorni_sadrzaj>
      <item>POLJOPRIVREDNA ZADRUGA ORIOVAC, Oriovac, OIB 57605178822, BRAĆE RADIĆA BB,35250 Oriovac</item>
      <item>KUTJEVO d.d. KUTJEVO, OIB 21918659912, Kralja Tomislava 1,35250 Kutjevo</item>
      <item>MIRA BULJAN, VUKOVARSKA 3,35000 Slavonski Brod</item>
      <item>DOMAGOJ ŠIMURINA, F. TENCHINIJA 4,10000 Zagreb</item>
      <item>MIRNA ŠIMURINA, F. TENCHINIJA 4,10000 Zagreb</item>
      <item>ANICA PERKOVIĆ, A. RAŠIĆA 5,35253 Brodski Stupnik</item>
      <item>DARKO GRIVIČIĆ, KUJNIK 61,35250 Oriovac</item>
      <item>ŽDO RH SLAVONSKI BROD</item>
      <item>VETERINARIA BS društvo s ograničenom odgovornošću za promet, proizvodnju i izvoz-uvoz ˝u stečaju˝, Mažuranićeva kbr. 8,Slavonski Brod</item>
      <item>IVAN KREMER, KOŠAREVAC BB,35000 Slavonski Brod</item>
      <item>ZEMLJIŠNO KNJIŽNI ODJEL</item>
      <item>IVAN IVEZIĆ, RADOVANJE 2,35250 Oriovac</item>
      <item>POREZNA UPRAVA SLAVONSKI BROD</item>
      <item>Danijel Franić</item>
      <item>Silvio Karaula</item>
      <item>Marko Mrkalj</item>
    </izvorni_sadrzaj>
    <derivirana_varijabla naziv="DomainObject.Predmet.SudioniciListAdressOIB_1">
      <item>POLJOPRIVREDNA ZADRUGA ORIOVAC, Oriovac, OIB 57605178822, BRAĆE RADIĆA BB,35250 Oriovac</item>
      <item>KUTJEVO d.d. KUTJEVO, OIB 21918659912, Kralja Tomislava 1,35250 Kutjevo</item>
      <item>MIRA BULJAN, VUKOVARSKA 3,35000 Slavonski Brod</item>
      <item>DOMAGOJ ŠIMURINA, F. TENCHINIJA 4,10000 Zagreb</item>
      <item>MIRNA ŠIMURINA, F. TENCHINIJA 4,10000 Zagreb</item>
      <item>ANICA PERKOVIĆ, A. RAŠIĆA 5,35253 Brodski Stupnik</item>
      <item>DARKO GRIVIČIĆ, KUJNIK 61,35250 Oriovac</item>
      <item>ŽDO RH SLAVONSKI BROD</item>
      <item>VETERINARIA BS društvo s ograničenom odgovornošću za promet, proizvodnju i izvoz-uvoz ˝u stečaju˝, Mažuranićeva kbr. 8,Slavonski Brod</item>
      <item>IVAN KREMER, KOŠAREVAC BB,35000 Slavonski Brod</item>
      <item>ZEMLJIŠNO KNJIŽNI ODJEL</item>
      <item>IVAN IVEZIĆ, RADOVANJE 2,35250 Oriovac</item>
      <item>POREZNA UPRAVA SLAVONSKI BROD</item>
      <item>Danijel Franić</item>
      <item>Silvio Karaula</item>
      <item>Marko Mrkalj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57605178822</item>
      <item>, OIB 21918659912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57605178822</item>
      <item>, OIB 21918659912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Buljan</item>
    </izvorni_sadrzaj>
    <derivirana_varijabla naziv="DomainObject.Predmet.StecajniUpraviteljiListAddressOIB_1">
      <item>Mira Buljan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959</properties:Words>
  <properties:Characters>4977</properties:Characters>
  <properties:Lines>140</properties:Lines>
  <properties:Paragraphs>49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2018-06-08T12:15:00Z</dcterms:created>
  <dc:creator>wsadmin</dc:creator>
  <cp:lastModifiedBy>wsadmin</cp:lastModifiedBy>
  <cp:lastPrinted>2018-06-08T12:19:00Z</cp:lastPrinted>
  <dcterms:modified xmlns:xsi="http://www.w3.org/2001/XMLSchema-instance" xsi:type="dcterms:W3CDTF">2018-06-11T06:11:00Z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- dosuda st-28-2011 Karaula.docx)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