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4e72" w14:paraId="9204e72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3A5B03">
        <w:t>EMENDO d.o.o. za trgovinu, ugostiteljstvo i usluge, OIB: 92690403760, MBS: 080553881, Zagreb, Pilinka 28d</w:t>
      </w:r>
      <w:r w:rsidR="00917747">
        <w:t xml:space="preserve">, </w:t>
      </w:r>
      <w:r w:rsidR="00F62109">
        <w:t>1</w:t>
      </w:r>
      <w:r w:rsidR="00E3796A">
        <w:t>4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3A5B03">
        <w:t>EMENDO d.o.o. za trgovinu, ugostiteljstvo i usluge, OIB: 92690403760, MBS: 080553881, Zagreb, Pilinka 28d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3A5B03">
        <w:t>Siniša Rajnović, OIB: 86217384445, Sv. Trojstva 87, Milanovac, Virovitica.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3A5B03">
        <w:t>EMENDO d.o.o. za trgovinu, ugostiteljstvo i usluge, OIB: 92690403760, MBS: 080553881, Zagreb, Pilinka 28d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CA1287">
        <w:rPr>
          <w:bCs/>
        </w:rPr>
        <w:t>15. veljače</w:t>
      </w:r>
      <w:r w:rsidRPr="0081735B">
        <w:rPr>
          <w:bCs/>
        </w:rPr>
        <w:t xml:space="preserve"> 201</w:t>
      </w:r>
      <w:r w:rsidR="000318BE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CA1287">
        <w:rPr>
          <w:bCs/>
        </w:rPr>
        <w:t>8</w:t>
      </w:r>
      <w:r w:rsidR="00A51673">
        <w:rPr>
          <w:bCs/>
        </w:rPr>
        <w:t>-01/04, Ur.broj: 04-06-1</w:t>
      </w:r>
      <w:r w:rsidR="00CA1287">
        <w:rPr>
          <w:bCs/>
        </w:rPr>
        <w:t>8</w:t>
      </w:r>
      <w:r w:rsidRPr="0081735B">
        <w:rPr>
          <w:bCs/>
        </w:rPr>
        <w:t>-</w:t>
      </w:r>
      <w:r w:rsidR="00CA1287">
        <w:rPr>
          <w:bCs/>
        </w:rPr>
        <w:t>736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CA1287">
        <w:rPr>
          <w:bCs/>
        </w:rPr>
        <w:t>14. veljače</w:t>
      </w:r>
      <w:r w:rsidR="004945E5">
        <w:rPr>
          <w:bCs/>
        </w:rPr>
        <w:t xml:space="preserve"> 201</w:t>
      </w:r>
      <w:r w:rsidR="00CA1287">
        <w:rPr>
          <w:bCs/>
        </w:rPr>
        <w:t>8</w:t>
      </w:r>
      <w:r w:rsidRPr="0081735B">
        <w:rPr>
          <w:bCs/>
        </w:rPr>
        <w:t xml:space="preserve">. nad stečajnim dužnikom </w:t>
      </w:r>
      <w:r w:rsidR="003A5B03">
        <w:t>EMENDO d.o.o. za trgovinu, ugostiteljstvo i usluge, OIB: 92690403760, MBS: 080553881, Zagreb, Pilinka 28d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CA1287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CA1287">
        <w:t>5</w:t>
      </w:r>
      <w:r>
        <w:t>. travnja 2018. objavio je Oglas na mrežnoj stranici e-oglasna ploča sudova pod poslovnim brojem 19 St-</w:t>
      </w:r>
      <w:r w:rsidR="00CA1287">
        <w:t>491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B76EC8">
        <w:t>14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B06B4">
        <w:t>5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469" w:rsidP="005C2CD1" w:rsidR="001E6469">
      <w:r>
        <w:separator/>
      </w:r>
    </w:p>
  </w:endnote>
  <w:endnote w:id="0" w:type="continuationSeparator">
    <w:p w:rsidRDefault="001E6469" w:rsidP="005C2CD1" w:rsidR="001E6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469" w:rsidP="005C2CD1" w:rsidR="001E6469">
      <w:r>
        <w:separator/>
      </w:r>
    </w:p>
  </w:footnote>
  <w:footnote w:id="0" w:type="continuationSeparator">
    <w:p w:rsidRDefault="001E6469" w:rsidP="005C2CD1" w:rsidR="001E64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876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CA1287">
          <w:t>491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CA1287">
      <w:t>491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469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9F3FC7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76EC8"/>
    <w:rsid w:val="00B81DCC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3796A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92876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St-491/2018</izvorni_sadrzaj>
    <derivirana_varijabla naziv="DomainObject.Predmet.OznakaBroj_1">St-491/2018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EMENDO d.o.o.</izvorni_sadrzaj>
    <derivirana_varijabla naziv="DomainObject.Predmet.ProtustrankaFormated_1">  EMENDO d.o.o.</derivirana_varijabla>
  </DomainObject.Predmet.ProtustrankaFormated>
  <DomainObject.Predmet.ProtustrankaFormatedOIB>
    <izvorni_sadrzaj>  EMENDO d.o.o., OIB 92690403760</izvorni_sadrzaj>
    <derivirana_varijabla naziv="DomainObject.Predmet.ProtustrankaFormatedOIB_1">  EMENDO d.o.o., OIB 92690403760</derivirana_varijabla>
  </DomainObject.Predmet.ProtustrankaFormatedOIB>
  <DomainObject.Predmet.ProtustrankaFormatedWithAdress>
    <izvorni_sadrzaj> EMENDO d.o.o., Pilinka 28d, 10000 Zagreb</izvorni_sadrzaj>
    <derivirana_varijabla naziv="DomainObject.Predmet.ProtustrankaFormatedWithAdress_1"> EMENDO d.o.o., Pilinka 28d, 10000 Zagreb</derivirana_varijabla>
  </DomainObject.Predmet.ProtustrankaFormatedWithAdress>
  <DomainObject.Predmet.ProtustrankaFormatedWithAdressOIB>
    <izvorni_sadrzaj> EMENDO d.o.o., OIB 92690403760, Pilinka 28d, 10000 Zagreb</izvorni_sadrzaj>
    <derivirana_varijabla naziv="DomainObject.Predmet.ProtustrankaFormatedWithAdressOIB_1"> EMENDO d.o.o., OIB 92690403760, Pilinka 28d, 10000 Zagreb</derivirana_varijabla>
  </DomainObject.Predmet.ProtustrankaFormatedWithAdressOIB>
  <DomainObject.Predmet.ProtustrankaWithAdress>
    <izvorni_sadrzaj>EMENDO d.o.o. Pilinka 28d, 10000 Zagreb</izvorni_sadrzaj>
    <derivirana_varijabla naziv="DomainObject.Predmet.ProtustrankaWithAdress_1">EMENDO d.o.o. Pilinka 28d, 10000 Zagreb</derivirana_varijabla>
  </DomainObject.Predmet.ProtustrankaWithAdress>
  <DomainObject.Predmet.ProtustrankaWithAdressOIB>
    <izvorni_sadrzaj>EMENDO d.o.o., OIB 92690403760, Pilinka 28d, 10000 Zagreb</izvorni_sadrzaj>
    <derivirana_varijabla naziv="DomainObject.Predmet.ProtustrankaWithAdressOIB_1">EMENDO d.o.o., OIB 92690403760, Pilinka 28d, 10000 Zagreb</derivirana_varijabla>
  </DomainObject.Predmet.ProtustrankaWithAdressOIB>
  <DomainObject.Predmet.ProtustrankaNazivFormated>
    <izvorni_sadrzaj>EMENDO d.o.o.</izvorni_sadrzaj>
    <derivirana_varijabla naziv="DomainObject.Predmet.ProtustrankaNazivFormated_1">EMENDO d.o.o.</derivirana_varijabla>
  </DomainObject.Predmet.ProtustrankaNazivFormated>
  <DomainObject.Predmet.ProtustrankaNazivFormatedOIB>
    <izvorni_sadrzaj>EMENDO d.o.o., OIB 92690403760</izvorni_sadrzaj>
    <derivirana_varijabla naziv="DomainObject.Predmet.ProtustrankaNazivFormatedOIB_1">EMENDO d.o.o., OIB 92690403760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EMENDO d.o.o.</item>
    </izvorni_sadrzaj>
    <derivirana_varijabla naziv="DomainObject.Predmet.ProtuStrankaListFormated_1">
      <item>EMENDO d.o.o.</item>
    </derivirana_varijabla>
  </DomainObject.Predmet.ProtuStrankaListFormated>
  <DomainObject.Predmet.ProtuStrankaListFormatedOIB>
    <izvorni_sadrzaj>
      <item>EMENDO d.o.o., OIB 92690403760</item>
    </izvorni_sadrzaj>
    <derivirana_varijabla naziv="DomainObject.Predmet.ProtuStrankaListFormatedOIB_1">
      <item>EMENDO d.o.o., OIB 92690403760</item>
    </derivirana_varijabla>
  </DomainObject.Predmet.ProtuStrankaListFormatedOIB>
  <DomainObject.Predmet.ProtuStrankaListFormatedWithAdress>
    <izvorni_sadrzaj>
      <item>EMENDO d.o.o., Pilinka 28d, 10000 Zagreb</item>
    </izvorni_sadrzaj>
    <derivirana_varijabla naziv="DomainObject.Predmet.ProtuStrankaListFormatedWithAdress_1">
      <item>EMENDO d.o.o., Pilinka 28d, 10000 Zagreb</item>
    </derivirana_varijabla>
  </DomainObject.Predmet.ProtuStrankaListFormatedWithAdress>
  <DomainObject.Predmet.ProtuStrankaListFormatedWithAdressOIB>
    <izvorni_sadrzaj>
      <item>EMENDO d.o.o., OIB 92690403760, Pilinka 28d, 10000 Zagreb</item>
    </izvorni_sadrzaj>
    <derivirana_varijabla naziv="DomainObject.Predmet.ProtuStrankaListFormatedWithAdressOIB_1">
      <item>EMENDO d.o.o., OIB 92690403760, Pilinka 28d, 10000 Zagreb</item>
    </derivirana_varijabla>
  </DomainObject.Predmet.ProtuStrankaListFormatedWithAdressOIB>
  <DomainObject.Predmet.ProtuStrankaListNazivFormated>
    <izvorni_sadrzaj>
      <item>EMENDO d.o.o.</item>
    </izvorni_sadrzaj>
    <derivirana_varijabla naziv="DomainObject.Predmet.ProtuStrankaListNazivFormated_1">
      <item>EMENDO d.o.o.</item>
    </derivirana_varijabla>
  </DomainObject.Predmet.ProtuStrankaListNazivFormated>
  <DomainObject.Predmet.ProtuStrankaListNazivFormatedOIB>
    <izvorni_sadrzaj>
      <item>EMENDO d.o.o., OIB 92690403760</item>
    </izvorni_sadrzaj>
    <derivirana_varijabla naziv="DomainObject.Predmet.ProtuStrankaListNazivFormatedOIB_1">
      <item>EMENDO d.o.o., OIB 92690403760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EMENDO d.o.o.</izvorni_sadrzaj>
    <derivirana_varijabla naziv="DomainObject.Predmet.ProtustrankaIDrugi_1">EMENDO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EMENDO d.o.o., OIB 92690403760, Pilinka 28d, 10000 Zagreb</izvorni_sadrzaj>
    <derivirana_varijabla naziv="DomainObject.Predmet.ProtustrankaIDrugiAdressOIB_1">EMENDO d.o.o., OIB 92690403760, Pilinka 28d,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EMENDO d.o.o.</item>
      <item>FINA Regionalni centar Zagreb</item>
    </izvorni_sadrzaj>
    <derivirana_varijabla naziv="DomainObject.Predmet.SudioniciListNaziv_1">
      <item>EMENDO d.o.o.</item>
      <item>FINA Regionalni centar Zagreb</item>
    </derivirana_varijabla>
  </DomainObject.Predmet.SudioniciListNaziv>
  <DomainObject.Predmet.SudioniciListAdressOIB>
    <izvorni_sadrzaj>
      <item>EMENDO d.o.o., OIB 92690403760, Pilinka 28d,10000 Zagreb</item>
      <item>FINA Regionalni centar Zagreb, OIB 85821130368, Trg svibanjskih žrtava 1995. br. 1,10000 Zagreb</item>
    </izvorni_sadrzaj>
    <derivirana_varijabla naziv="DomainObject.Predmet.SudioniciListAdressOIB_1">
      <item>EMENDO d.o.o., OIB 92690403760, Pilinka 28d,10000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92690403760</item>
      <item>, OIB 85821130368</item>
    </izvorni_sadrzaj>
    <derivirana_varijabla naziv="DomainObject.Predmet.SudioniciListNazivOIB_1">
      <item>, OIB 92690403760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525E5-E447-469E-AB44-BCEE4AB6F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3146</properties:Characters>
  <properties:Lines>93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2018-06-14T05:38:00Z</dcterms:created>
  <dc:creator>Korisnik</dc:creator>
  <cp:lastModifiedBy>Renata Horvat</cp:lastModifiedBy>
  <cp:lastPrinted>2018-06-07T07:33:00Z</cp:lastPrinted>
  <dcterms:modified xmlns:xsi="http://www.w3.org/2001/XMLSchema-instance" xsi:type="dcterms:W3CDTF">2018-06-14T06:33:00Z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(EMENDO-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