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f373" w14:paraId="5d5f37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4C6111" w:rsidRPr="001251F9">
        <w:t>40.</w:t>
      </w:r>
      <w:r w:rsidRPr="001251F9">
        <w:t xml:space="preserve"> St-</w:t>
      </w:r>
      <w:r w:rsidR="004C6111" w:rsidRPr="001251F9">
        <w:t>2975</w:t>
      </w:r>
      <w:r w:rsidRPr="001251F9">
        <w:t>/201</w:t>
      </w:r>
      <w:r w:rsidR="004C6111" w:rsidRPr="001251F9">
        <w:t>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 w:rsidRPr="00000839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1D7C1D" w:rsidP="005C1C71" w:rsidR="00E3002E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>nad dužnikom ČRNOMEREC CENTAR d.o.o., Zagreb, Gradišćanska 34 (OIB 69080780585)</w:t>
      </w:r>
      <w:r w:rsidR="006C17E9">
        <w:t xml:space="preserve">, dana </w:t>
      </w:r>
      <w:r w:rsidR="00017D3E">
        <w:t>31.siječnja</w:t>
      </w:r>
      <w:r>
        <w:t xml:space="preserve"> 201</w:t>
      </w:r>
      <w:r w:rsidR="00017D3E">
        <w:t>7</w:t>
      </w:r>
      <w:r>
        <w:t xml:space="preserve">. godine </w:t>
      </w:r>
    </w:p>
    <w:p w:rsidRDefault="005C1C71" w:rsidP="005C1C71" w:rsidR="005C1C71" w:rsidRPr="004C6111">
      <w:pPr>
        <w:ind w:firstLine="708"/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</w:t>
      </w:r>
      <w:r w:rsidR="001948B9">
        <w:t xml:space="preserve">izmijenjenom </w:t>
      </w:r>
      <w:r>
        <w:t xml:space="preserve">planu restrukturiranja </w:t>
      </w:r>
      <w:r w:rsidR="0017606F">
        <w:t xml:space="preserve">dužnika ČRNOMEREC CENTAR d.o.o., Zagreb, Gradišćanska 34 (OIB 69080780585)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017D3E" w:rsidP="00290051" w:rsidR="002730D8">
      <w:pPr>
        <w:ind w:firstLine="372" w:left="708"/>
        <w:jc w:val="both"/>
      </w:pPr>
      <w:r>
        <w:rPr>
          <w:b/>
        </w:rPr>
        <w:t>14.veljače</w:t>
      </w:r>
      <w:r w:rsidR="00040AC6" w:rsidRPr="00E15C0B">
        <w:rPr>
          <w:b/>
        </w:rPr>
        <w:t xml:space="preserve"> 201</w:t>
      </w:r>
      <w:r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 w:rsidR="00E15C0B">
        <w:rPr>
          <w:b/>
        </w:rPr>
        <w:t>1</w:t>
      </w:r>
      <w:r>
        <w:rPr>
          <w:b/>
        </w:rPr>
        <w:t>3,00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2730D8" w:rsidP="002730D8" w:rsidR="002730D8">
      <w:pPr>
        <w:ind w:left="705"/>
      </w:pPr>
      <w:r>
        <w:t xml:space="preserve">-zz dužnika Ivan Valentić, Zagreb, Gradišćanska ulica 32.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>k Damir Šebetić</w:t>
      </w:r>
      <w:r w:rsidR="005C35E5">
        <w:t xml:space="preserve"> </w:t>
      </w:r>
      <w:r w:rsidR="00677248">
        <w:t xml:space="preserve"> iz Zagreba, </w:t>
      </w:r>
      <w:r w:rsidR="001251F9">
        <w:t xml:space="preserve"> </w:t>
      </w:r>
      <w:r w:rsidR="00677248">
        <w:t>Ignjata Đorđića 6.</w:t>
      </w:r>
    </w:p>
    <w:p w:rsidRDefault="002730D8" w:rsidP="005C554A" w:rsidR="002730D8">
      <w:pPr>
        <w:jc w:val="both"/>
      </w:pPr>
      <w:r>
        <w:tab/>
        <w:t>-</w:t>
      </w:r>
      <w:r w:rsidR="005C554A">
        <w:t xml:space="preserve">vjerovnici dužnika navedeni u </w:t>
      </w:r>
      <w:r w:rsidR="00017D3E">
        <w:t xml:space="preserve">drugom </w:t>
      </w:r>
      <w:r w:rsidR="005C554A">
        <w:t>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  <w:r w:rsidR="00017D3E">
        <w:t xml:space="preserve"> dana 31.siječnja 2017.</w:t>
      </w: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8354D0" w:rsidR="00142CB2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471BD2" w:rsidP="00471BD2" w:rsidR="00471BD2">
      <w:pPr>
        <w:pStyle w:val="Odlomakpopisa"/>
        <w:rPr>
          <w:b/>
          <w:i/>
        </w:rPr>
      </w:pPr>
    </w:p>
    <w:p w:rsidRDefault="005C35E5" w:rsidP="00471BD2" w:rsidR="005C35E5">
      <w:pPr>
        <w:pStyle w:val="Odlomakpopisa"/>
        <w:rPr>
          <w:b/>
          <w:i/>
        </w:rPr>
      </w:pPr>
    </w:p>
    <w:p w:rsidRDefault="005C35E5" w:rsidP="00471BD2" w:rsidR="005C35E5">
      <w:pPr>
        <w:pStyle w:val="Odlomakpopisa"/>
        <w:rPr>
          <w:b/>
          <w:i/>
        </w:rPr>
      </w:pPr>
    </w:p>
    <w:p w:rsidRDefault="005C35E5" w:rsidP="00471BD2" w:rsidR="005C35E5" w:rsidRPr="006E7FA0">
      <w:pPr>
        <w:pStyle w:val="Odlomakpopisa"/>
        <w:rPr>
          <w:b/>
          <w:i/>
        </w:rPr>
      </w:pPr>
    </w:p>
    <w:p w:rsidRDefault="008925F8" w:rsidP="001251F9" w:rsidR="008925F8">
      <w:pPr>
        <w:jc w:val="center"/>
      </w:pPr>
    </w:p>
    <w:p w:rsidRDefault="008925F8" w:rsidP="001251F9" w:rsidR="008925F8">
      <w:pPr>
        <w:jc w:val="center"/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F6095B">
      <w:pPr>
        <w:ind w:firstLine="708"/>
        <w:jc w:val="both"/>
      </w:pPr>
      <w:r>
        <w:t xml:space="preserve">Ročište za glasovanje o planu restrukturiranja </w:t>
      </w:r>
      <w:r w:rsidR="005D15CB">
        <w:t xml:space="preserve">održano dana 12.siječnja 2017. odgođeno je na zahtjev dužnika </w:t>
      </w:r>
      <w:r w:rsidR="00F6095B">
        <w:t xml:space="preserve">(članak 60. stavak 2. SZ-a). </w:t>
      </w:r>
    </w:p>
    <w:p w:rsidRDefault="00F6095B" w:rsidP="00A628FE" w:rsidR="00F6095B">
      <w:pPr>
        <w:ind w:firstLine="708"/>
        <w:jc w:val="both"/>
      </w:pPr>
      <w:r>
        <w:t>Postupajući po zaključku suda od 12.siječnja 2017. dužnik je u roku od 8 dana dostavio sudu izmjenjeni plan restrukturiranja koji izm</w:t>
      </w:r>
      <w:r w:rsidR="008925F8">
        <w:t>i</w:t>
      </w:r>
      <w:r>
        <w:t>jenjeni plan restrukturiranja je objavljen na e-oglasna ploča suda dana 31.siječnja 2017.</w:t>
      </w:r>
    </w:p>
    <w:p w:rsidRDefault="00F6095B" w:rsidP="00A628FE" w:rsidR="00A628FE">
      <w:pPr>
        <w:ind w:firstLine="708"/>
        <w:jc w:val="both"/>
      </w:pPr>
      <w:r>
        <w:t>Ročište za glasovanje o izm</w:t>
      </w:r>
      <w:r w:rsidR="001948B9">
        <w:t>i</w:t>
      </w:r>
      <w:r>
        <w:t>jen</w:t>
      </w:r>
      <w:r w:rsidR="001948B9">
        <w:t>j</w:t>
      </w:r>
      <w:r>
        <w:t>enom planu restruk</w:t>
      </w:r>
      <w:r w:rsidR="005C1C71">
        <w:t>truiranja</w:t>
      </w:r>
      <w:r>
        <w:t xml:space="preserve"> je odre</w:t>
      </w:r>
      <w:r w:rsidR="008354D0">
        <w:t xml:space="preserve">đeno temelje članka </w:t>
      </w:r>
      <w:r w:rsidR="001948B9">
        <w:t xml:space="preserve">60. stavak 2. u vezi članka </w:t>
      </w:r>
      <w:r w:rsidR="00A628FE">
        <w:t>55. S</w:t>
      </w:r>
      <w:r w:rsidR="001D7C1D">
        <w:t>Z</w:t>
      </w:r>
      <w:r w:rsidR="00A628FE">
        <w:t>-a.</w:t>
      </w: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1948B9">
        <w:t>31.siječnja</w:t>
      </w:r>
      <w:r w:rsidR="005C35E5">
        <w:t xml:space="preserve"> 201</w:t>
      </w:r>
      <w:r w:rsidR="00E935B2">
        <w:t>7</w:t>
      </w:r>
      <w:r w:rsidR="005C35E5">
        <w:t>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5C35E5" w:rsidP="008925F8" w:rsidR="001D7C1D">
      <w:pPr>
        <w:jc w:val="right"/>
      </w:pPr>
      <w:r w:rsidRPr="00010102">
        <w:t>Ante Galić</w:t>
      </w:r>
      <w:r>
        <w:t xml:space="preserve"> </w:t>
      </w:r>
      <w:r w:rsidR="009C6768"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9C6768" w:rsidP="009C6768" w:rsidR="009C6768">
      <w:pPr>
        <w:ind w:firstLine="708" w:left="4248"/>
        <w:jc w:val="both"/>
      </w:pPr>
      <w:r>
        <w:t>Za točnost otpravka, ovlašteni službenik:</w:t>
      </w:r>
    </w:p>
    <w:p w:rsidRDefault="009C6768" w:rsidP="00422EE0" w:rsidR="009C676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7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-2975/2016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D3E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948B9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C71"/>
    <w:rsid w:val="005C35E5"/>
    <w:rsid w:val="005C554A"/>
    <w:rsid w:val="005C5DB0"/>
    <w:rsid w:val="005D15CB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25F8"/>
    <w:rsid w:val="00894787"/>
    <w:rsid w:val="00915334"/>
    <w:rsid w:val="009376C9"/>
    <w:rsid w:val="009519C9"/>
    <w:rsid w:val="009648A2"/>
    <w:rsid w:val="009903DB"/>
    <w:rsid w:val="009C3707"/>
    <w:rsid w:val="009C6768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2650"/>
    <w:rsid w:val="00C558DE"/>
    <w:rsid w:val="00C73C08"/>
    <w:rsid w:val="00CA7873"/>
    <w:rsid w:val="00CA7CFE"/>
    <w:rsid w:val="00CD09E2"/>
    <w:rsid w:val="00CE75B7"/>
    <w:rsid w:val="00CF0643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935B2"/>
    <w:rsid w:val="00EA751C"/>
    <w:rsid w:val="00EB0FA7"/>
    <w:rsid w:val="00EC32DC"/>
    <w:rsid w:val="00EC4EE8"/>
    <w:rsid w:val="00ED3B98"/>
    <w:rsid w:val="00F24F8F"/>
    <w:rsid w:val="00F6095B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2110</properties:Characters>
  <properties:Lines>65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2017-01-31T09:06:00Z</dcterms:created>
  <dc:creator>nribaric</dc:creator>
  <cp:lastModifiedBy>Valentina Delač</cp:lastModifiedBy>
  <cp:lastPrinted>2017-01-31T09:06:00Z</cp:lastPrinted>
  <dcterms:modified xmlns:xsi="http://www.w3.org/2001/XMLSchema-instance" xsi:type="dcterms:W3CDTF">2017-01-31T09:07:00Z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