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2f43" w14:paraId="6772f43" w:rsidRDefault="00655E2A" w:rsidP="00F349AA" w:rsidR="003E43D7" w:rsidRPr="00E53BFC">
      <w:pPr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bookmarkStart w:name="_GoBack" w:id="0"/>
      <w:bookmarkEnd w:id="0"/>
      <w:r w:rsidRPr="00E53BFC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REPUBLIKA HRVATSKA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Trgovački sud u Zagrebu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Za</w:t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greb, Amruševa 2/II</w:t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64633E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7 St-</w:t>
      </w:r>
      <w:r w:rsidR="009D670D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318/15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3495A" w:rsidP="00F349AA" w:rsidR="0033495A" w:rsidRPr="00E53BFC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R E P U B L I K A  H R V A T S K A</w:t>
      </w:r>
    </w:p>
    <w:p w:rsidRDefault="00F349AA" w:rsidP="00F349AA" w:rsidR="00F349AA" w:rsidRPr="00E53BFC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R J E Š E N J E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</w:p>
    <w:p w:rsidRDefault="002B2B94" w:rsidP="002B2B94" w:rsidR="001E6CCF" w:rsidRPr="00E53BFC">
      <w:pPr>
        <w:pStyle w:val="Bezproreda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Trgovački sud u Zagrebu, po sucu pojedincu Vesni Malenica kao stečajnom sucu u prethodnom postupku radi </w:t>
      </w:r>
      <w:r w:rsidR="00430BBB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utvrđivanja uvjeta za otvaranje stečajnog postupka nad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dužnikom KOLJĐERAJ d. o. o., Sesvete, Bjelovarska 41, OIB 16476328912,</w:t>
      </w:r>
      <w:r w:rsidR="00430BBB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1. ožujka 2016.</w:t>
      </w:r>
    </w:p>
    <w:p w:rsidRDefault="00430BBB" w:rsidP="002B2B94" w:rsidR="00430BBB" w:rsidRPr="00E53BFC">
      <w:pPr>
        <w:pStyle w:val="Bezproreda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349AA" w:rsidP="00F349AA" w:rsidR="00F349AA" w:rsidRPr="00E53BFC">
      <w:pPr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F349AA" w:rsidP="00F349AA" w:rsidR="00F349AA" w:rsidRPr="00E53BFC">
      <w:pPr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5551B" w:rsidP="00583D18" w:rsidR="00F349AA" w:rsidRPr="00E53BFC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ab/>
      </w:r>
      <w:r w:rsidR="00F349AA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1. Pozivaju se osobe koje imaju pravni interes da se provede stečajni postupak nad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dužnikom KOLJĐERAJ d. o. o., Sesvete, Bjelovarska 41, OIB 16476328912</w:t>
      </w:r>
      <w:r w:rsidR="00F349AA" w:rsidRPr="00E53BFC">
        <w:rPr>
          <w:rFonts w:hAnsi="Times New Roman" w:ascii="Times New Roman"/>
          <w:color w:themeColor="text1" w:val="000000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318</w:t>
      </w:r>
      <w:r w:rsidR="00430BBB" w:rsidRPr="00E53BFC">
        <w:rPr>
          <w:rFonts w:hAnsi="Times New Roman" w:ascii="Times New Roman"/>
          <w:color w:themeColor="text1" w:val="000000"/>
          <w:sz w:val="24"/>
          <w:szCs w:val="24"/>
        </w:rPr>
        <w:t>15</w:t>
      </w:r>
      <w:r w:rsidR="00464ED8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 iznos o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d 40</w:t>
      </w:r>
      <w:r w:rsidR="00F349AA" w:rsidRPr="00E53BFC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5</w:t>
      </w:r>
      <w:r w:rsidR="00F349AA" w:rsidRPr="00E53BFC">
        <w:rPr>
          <w:rFonts w:hAnsi="Times New Roman" w:ascii="Times New Roman"/>
          <w:color w:themeColor="text1" w:val="000000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53BFC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2. Rješenje će se objaviti na </w:t>
      </w:r>
      <w:r w:rsidR="00DD7E41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e-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oglasnoj ploči suda.</w:t>
      </w:r>
    </w:p>
    <w:p w:rsidRDefault="00F349AA" w:rsidP="00583D18" w:rsidR="00F349AA" w:rsidRPr="00E53BFC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53BFC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E53BFC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349AA" w:rsidP="00F349AA" w:rsidR="00F349AA" w:rsidRPr="00E53BFC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Obrazloženje</w:t>
      </w:r>
    </w:p>
    <w:p w:rsidRDefault="00F349AA" w:rsidP="00F349AA" w:rsidR="00F349AA" w:rsidRPr="00E53BFC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C27F73" w:rsidP="00C27F73" w:rsidR="00C27F73" w:rsidRPr="00E53BFC">
      <w:pPr>
        <w:ind w:firstLine="708" w:right="3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Financijska agencija sukladno čl. 49 st. 2 Zakona o financijskom poslovanju i predstečajnoj nagodbi (Narodne novine 108/12), podnijela je ovom sudu 30. travnja 2015. prijedlog za pokretanje stečajnog postupka nad dužnikom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KOLJĐERAJ d. o. o., Sesvete, Bjelovarska 41, OIB 16476328912.</w:t>
      </w:r>
    </w:p>
    <w:p w:rsidRDefault="00C27F73" w:rsidP="00C27F73" w:rsidR="00C27F73" w:rsidRPr="00E53BFC">
      <w:pPr>
        <w:ind w:firstLine="708" w:right="33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464ED8" w:rsidP="00464ED8" w:rsidR="00464ED8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318/15 od 23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. listopada 2015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. pokrenut prethodni postupak radi utvrđivanja uvjeta za otvaranje stečajnog postupka.</w:t>
      </w:r>
    </w:p>
    <w:p w:rsidRDefault="00C27F73" w:rsidP="00DD7E41" w:rsidR="002B2B94" w:rsidRPr="00E53BFC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Na ročište održano</w:t>
      </w:r>
      <w:r w:rsidR="00F349AA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1. ožujka</w:t>
      </w:r>
      <w:r w:rsidR="00DD7E41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2015.</w:t>
      </w:r>
      <w:r w:rsidR="00F349AA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2D105B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nije pristupio uredno pozvan </w:t>
      </w:r>
      <w:r w:rsidR="001E6CCF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direktor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dužnika.</w:t>
      </w:r>
    </w:p>
    <w:p w:rsidRDefault="001E6CCF" w:rsidP="00B70F4F" w:rsidR="00B70F4F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Privremeni stečajni upravitelj sačinio je pisano izvješće iz kojeg proizlazi da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nije uspio stupiti u kontakt s odgovornom osobom dužnika. Iz dostupne dokumentacije kojom raspolaže,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lastRenderedPageBreak/>
        <w:t>vidljivo je da je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kod dužnika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ostvaren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stečajni razlog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</w:rPr>
        <w:t xml:space="preserve"> iz čl. 4 Stečajnog zakona, nesposobnost za plaćanje. Dužnik nema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</w:rPr>
        <w:t>imovine koja bi bila dostatna za pokriće troškova ovog postupka.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DD7E41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Slijedom navedenog, pozvani su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2D105B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v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jerovnici na uplatu iznosa od </w:t>
      </w:r>
      <w:r w:rsidR="00C27F73"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40.5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E53BFC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Zagreb</w:t>
      </w:r>
      <w:r w:rsidR="002D105B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="00B70F4F"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1. ožujak 2016.</w:t>
      </w:r>
    </w:p>
    <w:p w:rsidRDefault="00F349AA" w:rsidP="00F349AA" w:rsidR="00F349AA" w:rsidRPr="00E53BFC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F349AA" w:rsidP="00B70F4F" w:rsidR="00F349AA" w:rsidRPr="00E53BFC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6D4B26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F349AA" w:rsidP="00F349AA" w:rsidR="00F349AA" w:rsidRPr="00E53BFC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</w:rPr>
        <w:t>POUKA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O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PRAVNOM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LIJEKU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: 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Protiv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ovog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rje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š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enja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nezadovoljna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stranka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mo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ž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ulo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ž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iti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ž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albu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Visokom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trgova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č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kom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sudu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Republike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Hrvatske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roku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od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8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dana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po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primitku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rje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š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enja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ula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>ž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se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putem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ovog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Suda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primjerka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za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Sud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i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po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1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za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svaku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protivnu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53BFC">
        <w:rPr>
          <w:rFonts w:hAnsi="Times New Roman" w:ascii="Times New Roman"/>
          <w:color w:themeColor="text1" w:val="000000"/>
          <w:sz w:val="24"/>
          <w:szCs w:val="24"/>
        </w:rPr>
        <w:t>stranku</w:t>
      </w:r>
      <w:r w:rsidRPr="00E53BFC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F349AA" w:rsidP="00F349AA" w:rsidR="00F349AA" w:rsidRPr="00E53BF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6D4B26" w:rsidP="00AB7A2F" w:rsidR="006D4B26" w:rsidRPr="006D4B2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D4B26" w:rsidP="00995CE9" w:rsidR="006D4B26" w:rsidRPr="006D4B2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4B2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6D4B2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E53BFC">
      <w:pPr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C42917" w:rsidR="002B2B94" w:rsidRPr="00E53BFC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D4B2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D670D">
      <w:rPr>
        <w:rFonts w:hAnsi="Verdana" w:ascii="Verdana"/>
        <w:color w:val="000000"/>
      </w:rPr>
      <w:t>318/15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0BBB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55E2A"/>
    <w:rsid w:val="006C598D"/>
    <w:rsid w:val="006D4B26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9D670D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672FF"/>
    <w:rsid w:val="00B702D9"/>
    <w:rsid w:val="00B70F4F"/>
    <w:rsid w:val="00B75533"/>
    <w:rsid w:val="00BD6DD3"/>
    <w:rsid w:val="00C0465A"/>
    <w:rsid w:val="00C137D9"/>
    <w:rsid w:val="00C27F73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53BFC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30B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0BB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4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B2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B26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B2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B2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30B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0BB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4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B2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B26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B2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B2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Uliva grada Vukovara 70, 10000 Zagreb; ostali - vjerovnici</izvorni_sadrzaj>
    <derivirana_varijabla naziv="DomainObject.Predmet.StrankaFormatedWithAdress_1"> FINA Regionalni centar Zagreb, Uliva grada Vukovara 70, 10000 Zagreb; ostali - vjerovnici</derivirana_varijabla>
  </DomainObject.Predmet.StrankaFormatedWithAdress>
  <DomainObject.Predmet.StrankaFormatedWithAdressOIB>
    <izvorni_sadrzaj> FINA Regionalni centar Zagreb, OIB 85821130368, Uliva grada Vukovara 70, 10000 Zagreb; ostali - vjerovnici</izvorni_sadrzaj>
    <derivirana_varijabla naziv="DomainObject.Predmet.StrankaFormatedWithAdressOIB_1"> FINA Regionalni centar Zagreb, OIB 85821130368, Uliva grada Vukovara 70, 10000 Zagreb; ostali - vjerovnici</derivirana_varijabla>
  </DomainObject.Predmet.StrankaFormatedWithAdressOIB>
  <DomainObject.Predmet.StrankaWithAdress>
    <izvorni_sadrzaj>FINA Regionalni centar Zagreb Uliva grada Vukovara 70,10000 Zagreb,ostali - vjerovnici </izvorni_sadrzaj>
    <derivirana_varijabla naziv="DomainObject.Predmet.StrankaWithAdress_1">FINA Regionalni centar Zagreb Uliva grada Vukovara 70,10000 Zagreb,ostali - vjerovnici </derivirana_varijabla>
  </DomainObject.Predmet.StrankaWithAdress>
  <DomainObject.Predmet.StrankaWithAdressOIB>
    <izvorni_sadrzaj>FINA Regionalni centar Zagreb, OIB 85821130368, Uliva grada Vukovara 70,10000 Zagreb,ostali - vjerovnici</izvorni_sadrzaj>
    <derivirana_varijabla naziv="DomainObject.Predmet.StrankaWithAdressOIB_1">FINA Regionalni centar Zagreb, OIB 85821130368, Uliva grada Vukovara 70,10000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Uliva grada Vukovara 70, 10000 Zagreb</item>
      <item>ostali - vjerovnici</item>
    </izvorni_sadrzaj>
    <derivirana_varijabla naziv="DomainObject.Predmet.StrankaListFormatedWithAdress_1">
      <item>FINA Regionalni centar Zagreb, Uliva grada Vukovara 70,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Uliva grada Vukovara 70, 10000 Zagreb</item>
      <item>ostali - vjerovnici</item>
    </izvorni_sadrzaj>
    <derivirana_varijabla naziv="DomainObject.Predmet.StrankaListFormatedWithAdressOIB_1">
      <item>FINA Regionalni centar Zagreb, OIB 85821130368, Uliva grada Vukovara 70,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>
      <item>Ivan Koljđeraj</item>
      <item>Irena Kelava</item>
    </izvorni_sadrzaj>
    <derivirana_varijabla naziv="DomainObject.Predmet.OstaliListFormated_1">
      <item>Ivan Koljđeraj</item>
      <item>Irena Kelava</item>
    </derivirana_varijabla>
  </DomainObject.Predmet.OstaliListFormated>
  <DomainObject.Predmet.OstaliListFormatedOIB>
    <izvorni_sadrzaj>
      <item>Ivan Koljđeraj, OIB 02176687207</item>
      <item>Irena Kelava, OIB 65378158056</item>
    </izvorni_sadrzaj>
    <derivirana_varijabla naziv="DomainObject.Predmet.OstaliListFormatedOIB_1">
      <item>Ivan Koljđeraj, OIB 02176687207</item>
      <item>Irena Kelava, OIB 65378158056</item>
    </derivirana_varijabla>
  </DomainObject.Predmet.OstaliListFormatedOIB>
  <DomainObject.Predmet.OstaliListFormatedWithAdress>
    <izvorni_sadrzaj>
      <item>Ivan Koljđeraj, Petra Drapšina 001, Novi Sad</item>
      <item>Irena Kelava, Bolnička Cesta 34d, 10000 Zagreb</item>
    </izvorni_sadrzaj>
    <derivirana_varijabla naziv="DomainObject.Predmet.OstaliListFormatedWithAdress_1">
      <item>Ivan Koljđeraj, Petra Drapšina 001, Novi Sad</item>
      <item>Irena Kelava, Bolnička Cesta 34d, 10000 Zagreb</item>
    </derivirana_varijabla>
  </DomainObject.Predmet.OstaliListFormatedWithAdress>
  <DomainObject.Predmet.OstaliListFormatedWithAdressOIB>
    <izvorni_sadrzaj>
      <item>Ivan Koljđeraj, OIB 02176687207, Petra Drapšina 001, Novi Sad</item>
      <item>Irena Kelava, OIB 65378158056, Bolnička Cesta 34d, 10000 Zagreb</item>
    </izvorni_sadrzaj>
    <derivirana_varijabla naziv="DomainObject.Predmet.OstaliListFormatedWithAdressOIB_1">
      <item>Ivan Koljđeraj, OIB 02176687207, Petra Drapšina 001, Novi Sad</item>
      <item>Irena Kelava, OIB 65378158056, Bolnička Cesta 34d, 10000 Zagreb</item>
    </derivirana_varijabla>
  </DomainObject.Predmet.OstaliListFormatedWithAdressOIB>
  <DomainObject.Predmet.OstaliListNazivFormated>
    <izvorni_sadrzaj>
      <item>Ivan Koljđeraj</item>
      <item>Irena Kelava</item>
    </izvorni_sadrzaj>
    <derivirana_varijabla naziv="DomainObject.Predmet.OstaliListNazivFormated_1">
      <item>Ivan Koljđeraj</item>
      <item>Irena Kelava</item>
    </derivirana_varijabla>
  </DomainObject.Predmet.OstaliListNazivFormated>
  <DomainObject.Predmet.OstaliListNazivFormatedOIB>
    <izvorni_sadrzaj>
      <item>Ivan Koljđeraj, OIB 02176687207</item>
      <item>Irena Kelava, OIB 65378158056</item>
    </izvorni_sadrzaj>
    <derivirana_varijabla naziv="DomainObject.Predmet.OstaliListNazivFormatedOIB_1">
      <item>Ivan Koljđeraj, OIB 02176687207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Uliva grada Vukovara 70, 10000 Zagreb i dr.</izvorni_sadrzaj>
    <derivirana_varijabla naziv="DomainObject.Predmet.StrankaIDrugiAdressOIB_1">FINA Regionalni centar Zagreb, OIB 85821130368, Uliva grada Vukovara 70, 10000 Zagreb i dr.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  <item>Ivan Koljđeraj</item>
      <item>Irena Kelava</item>
      <item>ostali - vjerovnici</item>
    </izvorni_sadrzaj>
    <derivirana_varijabla naziv="DomainObject.Predmet.SudioniciListNaziv_1">
      <item>FINA Regionalni centar Zagreb</item>
      <item>KOLJĐERAJ d.o.o.</item>
      <item>Ivan Koljđeraj</item>
      <item>Irena Kelava</item>
      <item>ostali - vjerovnici</item>
    </derivirana_varijabla>
  </DomainObject.Predmet.SudioniciListNaziv>
  <DomainObject.Predmet.SudioniciListAdressOIB>
    <izvorni_sadrzaj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  <item>ostali - vjerovnici</item>
    </izvorni_sadrzaj>
    <derivirana_varijabla naziv="DomainObject.Predmet.SudioniciListAdressOIB_1"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  <item>, OIB 02176687207</item>
      <item>, OIB 65378158056</item>
      <item>, OIB null</item>
    </izvorni_sadrzaj>
    <derivirana_varijabla naziv="DomainObject.Predmet.SudioniciListNazivOIB_1">
      <item>, OIB 85821130368</item>
      <item>, OIB 16476328912</item>
      <item>, OIB 02176687207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703</properties:Words>
  <properties:Characters>3756</properties:Characters>
  <properties:Lines>77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2016-03-01T14:18:00Z</dcterms:created>
  <dc:creator>MINISTARSTVO PRAVOSUĐA</dc:creator>
  <cp:lastModifiedBy>Kristina Švajger</cp:lastModifiedBy>
  <cp:lastPrinted>2016-03-01T14:34:00Z</cp:lastPrinted>
  <dcterms:modified xmlns:xsi="http://www.w3.org/2001/XMLSchema-instance" xsi:type="dcterms:W3CDTF">2016-03-01T14:34:00Z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