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5b95" w14:paraId="1fc5b9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9713B4">
        <w:t>5</w:t>
      </w:r>
      <w:r w:rsidR="00B17E0F">
        <w:t>9</w:t>
      </w:r>
      <w:r w:rsidR="009713B4">
        <w:t>5</w:t>
      </w:r>
      <w:r w:rsidR="003C5692">
        <w:t>/1</w:t>
      </w:r>
      <w:r w:rsidR="004B4DC6">
        <w:t>8</w:t>
      </w:r>
      <w:r w:rsidR="003C5692">
        <w:t>-</w:t>
      </w:r>
      <w:r w:rsidR="00B17E0F">
        <w:t>2</w:t>
      </w:r>
      <w:r w:rsidR="009713B4">
        <w:t>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B17E0F" w:rsidR="00B17E0F">
      <w:pPr>
        <w:jc w:val="both"/>
      </w:pPr>
      <w:r>
        <w:tab/>
      </w:r>
      <w:r w:rsidR="009713B4" w:rsidRPr="009713B4">
        <w:t>Trgovački sud u Osijeku, po sucu mr. sc. Tihomiru Kovačeviću, kao stečajnom sucu, povodom prijedloga FINANCIJSKE AGENCIJE ZAGREB, Regionalni centar Zagreb, Trg svibanjskih žrtava 1995., OIB 85821130368 za otvaranje stečajnog postupka nad dužnikom ZELENA ENERGIJA-SOLAR jednostavno društvo s ograničenom odgovornošću za trgovinu i usluge, Sesvete, Dubečka 45, MBS 080946698, OIB: 43944337892</w:t>
      </w:r>
      <w:r w:rsidR="00B17E0F" w:rsidRPr="0041082E">
        <w:t xml:space="preserve">, dana </w:t>
      </w:r>
      <w:r w:rsidR="000C1CA4">
        <w:t>28</w:t>
      </w:r>
      <w:r w:rsidR="00B17E0F" w:rsidRPr="0041082E">
        <w:t xml:space="preserve">. </w:t>
      </w:r>
      <w:r w:rsidR="00B17E0F">
        <w:t>s</w:t>
      </w:r>
      <w:r w:rsidR="000C1CA4">
        <w:t>tudenog</w:t>
      </w:r>
      <w:r w:rsidR="00B17E0F" w:rsidRPr="0041082E">
        <w:t xml:space="preserve"> 201</w:t>
      </w:r>
      <w:r w:rsidR="00B17E0F">
        <w:t>8</w:t>
      </w:r>
      <w:r w:rsidR="00B17E0F" w:rsidRPr="0041082E">
        <w:t>.</w:t>
      </w:r>
    </w:p>
    <w:p w:rsidRDefault="0065635E" w:rsidP="0065635E" w:rsidR="0065635E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9713B4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B17E0F" w:rsidRPr="00B17E0F">
        <w:t>Julka Bandić, Osijek, Stjepana Radića 14, OIB 04946287686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9713B4" w:rsidRPr="009713B4">
        <w:t>ZELENA ENERGIJA-SOLAR jednostavno društvo s ograničenom odgovornošću za trgovinu i usluge, Sesvete, Dubečka 45, MBS 080946698, OIB: 43944337892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191D62">
        <w:t>03</w:t>
      </w:r>
      <w:r w:rsidR="00C15FDA">
        <w:t xml:space="preserve"> </w:t>
      </w:r>
      <w:r w:rsidR="00191D62">
        <w:t>412400 33127 000636</w:t>
      </w:r>
      <w:r w:rsidR="00C15FDA">
        <w:t xml:space="preserve"> kod </w:t>
      </w:r>
      <w:r w:rsidR="00191D62">
        <w:t>KENT</w:t>
      </w:r>
      <w:r w:rsidR="003F710F">
        <w:t xml:space="preserve"> BANK</w:t>
      </w:r>
      <w:r w:rsidR="0097787D">
        <w:t xml:space="preserve">E </w:t>
      </w:r>
      <w:r w:rsidR="009E3D44">
        <w:t>u Osijeku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D1F86">
        <w:t xml:space="preserve">iz </w:t>
      </w:r>
      <w:r w:rsidR="009D1F86" w:rsidRPr="00285077">
        <w:t>Fond</w:t>
      </w:r>
      <w:r w:rsidR="009D1F86">
        <w:t>a</w:t>
      </w:r>
      <w:r w:rsidR="009D1F86" w:rsidRPr="00285077">
        <w:t xml:space="preserve"> za namirenje troškova stečajnog postupka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ED5581">
        <w:t>5</w:t>
      </w:r>
      <w:r w:rsidR="009E3D44">
        <w:t>9</w:t>
      </w:r>
      <w:r w:rsidR="00ED5581">
        <w:t>5</w:t>
      </w:r>
      <w:r w:rsidR="00841A3C" w:rsidRPr="00841A3C">
        <w:t>/18-</w:t>
      </w:r>
      <w:r w:rsidR="009D1F86">
        <w:t>3</w:t>
      </w:r>
      <w:r w:rsidR="00841A3C">
        <w:t xml:space="preserve"> </w:t>
      </w:r>
      <w:r>
        <w:t xml:space="preserve">od </w:t>
      </w:r>
      <w:r w:rsidR="009D1F86">
        <w:t>23</w:t>
      </w:r>
      <w:r>
        <w:t>.</w:t>
      </w:r>
      <w:r w:rsidR="005173CE">
        <w:t>0</w:t>
      </w:r>
      <w:r w:rsidR="009D1F86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9E3D44">
        <w:t>Julka Bandić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 xml:space="preserve">, sa zadatkom da u roku 15 dana utvrdi postoje li stečajni razlozi, da li je imovina dužnika koja bi ušla u stečajnu masu dovoljna za namirenje troškova stečajnog postupka i da li je dužnik imao promet nekretnina u razdoblju od 4 godine prije </w:t>
      </w:r>
      <w:r>
        <w:lastRenderedPageBreak/>
        <w:t>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0C1CA4">
        <w:t>27</w:t>
      </w:r>
      <w:r>
        <w:t>.</w:t>
      </w:r>
      <w:r w:rsidR="000C1CA4">
        <w:t>11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0C1CA4" w:rsidRPr="000C1CA4">
        <w:t xml:space="preserve">28. studenog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Julka Bandić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5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9713B4" w:rsidRPr="009713B4">
      <w:t>595/18-21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1CA4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5573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3B4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1F86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5581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ZELENA ENERGIJA-SOLAR jednostavno društvo s ograničenom odgovornošću za trgovinu i usluge</izvorni_sadrzaj>
    <derivirana_varijabla naziv="DomainObject.Predmet.ProtustrankaFormated_1">  ZELENA ENERGIJA-SOLAR jednostavno društvo s ograničenom odgovornošću za trgovinu i usluge</derivirana_varijabla>
  </DomainObject.Predmet.ProtustrankaFormated>
  <DomainObject.Predmet.ProtustrankaFormatedOIB>
    <izvorni_sadrzaj>  ZELENA ENERGIJA-SOLAR jednostavno društvo s ograničenom odgovornošću za trgovinu i usluge, OIB 43944337892</izvorni_sadrzaj>
    <derivirana_varijabla naziv="DomainObject.Predmet.ProtustrankaFormatedOIB_1">  ZELENA ENERGIJA-SOLAR jednostavno društvo s ograničenom odgovornošću za trgovinu i usluge, OIB 43944337892</derivirana_varijabla>
  </DomainObject.Predmet.ProtustrankaFormatedOIB>
  <DomainObject.Predmet.ProtustrankaFormatedWithAdress>
    <izvorni_sadrzaj> ZELENA ENERGIJA-SOLAR jednostavno društvo s ograničenom odgovornošću za trgovinu i usluge, Dubečka 45, 10360 Sesvete</izvorni_sadrzaj>
    <derivirana_varijabla naziv="DomainObject.Predmet.ProtustrankaFormatedWithAdress_1"> ZELENA ENERGIJA-SOLAR jednostavno društvo s ograničenom odgovornošću za trgovinu i usluge, Dubečka 45, 10360 Sesvete</derivirana_varijabla>
  </DomainObject.Predmet.ProtustrankaFormatedWithAdress>
  <DomainObject.Predmet.ProtustrankaFormatedWithAdressOIB>
    <izvorni_sadrzaj> ZELENA ENERGIJA-SOLAR jednostavno društvo s ograničenom odgovornošću za trgovinu i usluge, OIB 43944337892, Dubečka 45, 10360 Sesvete</izvorni_sadrzaj>
    <derivirana_varijabla naziv="DomainObject.Predmet.ProtustrankaFormatedWithAdressOIB_1"> ZELENA ENERGIJA-SOLAR jednostavno društvo s ograničenom odgovornošću za trgovinu i usluge, OIB 43944337892, Dubečka 45, 10360 Sesvete</derivirana_varijabla>
  </DomainObject.Predmet.ProtustrankaFormatedWithAdressOIB>
  <DomainObject.Predmet.ProtustrankaWithAdress>
    <izvorni_sadrzaj>ZELENA ENERGIJA-SOLAR jednostavno društvo s ograničenom odgovornošću za trgovinu i usluge Dubečka 45, 10360 Sesvete</izvorni_sadrzaj>
    <derivirana_varijabla naziv="DomainObject.Predmet.ProtustrankaWithAdress_1">ZELENA ENERGIJA-SOLAR jednostavno društvo s ograničenom odgovornošću za trgovinu i usluge Dubečka 45, 10360 Sesvete</derivirana_varijabla>
  </DomainObject.Predmet.ProtustrankaWithAdress>
  <DomainObject.Predmet.ProtustrankaWithAdressOIB>
    <izvorni_sadrzaj>ZELENA ENERGIJA-SOLAR jednostavno društvo s ograničenom odgovornošću za trgovinu i usluge, OIB 43944337892, Dubečka 45, 10360 Sesvete</izvorni_sadrzaj>
    <derivirana_varijabla naziv="DomainObject.Predmet.ProtustrankaWithAdressOIB_1">ZELENA ENERGIJA-SOLAR jednostavno društvo s ograničenom odgovornošću za trgovinu i usluge, OIB 43944337892, Dubečka 45, 10360 Sesvete</derivirana_varijabla>
  </DomainObject.Predmet.ProtustrankaWithAdressOIB>
  <DomainObject.Predmet.ProtustrankaNazivFormated>
    <izvorni_sadrzaj>ZELENA ENERGIJA-SOLAR jednostavno društvo s ograničenom odgovornošću za trgovinu i usluge</izvorni_sadrzaj>
    <derivirana_varijabla naziv="DomainObject.Predmet.ProtustrankaNazivFormated_1">ZELENA ENERGIJA-SOLAR jednostavno društvo s ograničenom odgovornošću za trgovinu i usluge</derivirana_varijabla>
  </DomainObject.Predmet.ProtustrankaNazivFormated>
  <DomainObject.Predmet.ProtustrankaNazivFormatedOIB>
    <izvorni_sadrzaj>ZELENA ENERGIJA-SOLAR jednostavno društvo s ograničenom odgovornošću za trgovinu i usluge, OIB 43944337892</izvorni_sadrzaj>
    <derivirana_varijabla naziv="DomainObject.Predmet.ProtustrankaNazivFormatedOIB_1">ZELENA ENERGIJA-SOLAR jednostavno društvo s ograničenom odgovornošću za trgovinu i usluge, OIB 43944337892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ENERGIJA-SOLAR jednostavno društvo s ograničenom odgovornošću za trgovinu i usluge</item>
    </izvorni_sadrzaj>
    <derivirana_varijabla naziv="DomainObject.Predmet.ProtuStrankaListFormated_1">
      <item>ZELENA ENERGIJA-SOLAR jednostavno društvo s ograničenom odgovornošću za trgovinu i usluge</item>
    </derivirana_varijabla>
  </DomainObject.Predmet.ProtuStrankaListFormated>
  <DomainObject.Predmet.ProtuStrankaListFormatedOIB>
    <izvorni_sadrzaj>
      <item>ZELENA ENERGIJA-SOLAR jednostavno društvo s ograničenom odgovornošću za trgovinu i usluge, OIB 43944337892</item>
    </izvorni_sadrzaj>
    <derivirana_varijabla naziv="DomainObject.Predmet.ProtuStrankaListFormatedOIB_1">
      <item>ZELENA ENERGIJA-SOLAR jednostavno društvo s ograničenom odgovornošću za trgovinu i usluge, OIB 43944337892</item>
    </derivirana_varijabla>
  </DomainObject.Predmet.ProtuStrankaListFormatedOIB>
  <DomainObject.Predmet.ProtuStrankaListFormatedWithAdress>
    <izvorni_sadrzaj>
      <item>ZELENA ENERGIJA-SOLAR jednostavno društvo s ograničenom odgovornošću za trgovinu i usluge, Dubečka 45, 10360 Sesvete</item>
    </izvorni_sadrzaj>
    <derivirana_varijabla naziv="DomainObject.Predmet.ProtuStrankaListFormatedWithAdress_1">
      <item>ZELENA ENERGIJA-SOLAR jednostavno društvo s ograničenom odgovornošću za trgovinu i usluge, Dubečka 45, 10360 Sesvete</item>
    </derivirana_varijabla>
  </DomainObject.Predmet.ProtuStrankaListFormatedWithAdress>
  <DomainObject.Predmet.ProtuStrankaListFormatedWithAdressOIB>
    <izvorni_sadrzaj>
      <item>ZELENA ENERGIJA-SOLAR jednostavno društvo s ograničenom odgovornošću za trgovinu i usluge, OIB 43944337892, Dubečka 45, 10360 Sesvete</item>
    </izvorni_sadrzaj>
    <derivirana_varijabla naziv="DomainObject.Predmet.ProtuStrankaListFormatedWithAdressOIB_1">
      <item>ZELENA ENERGIJA-SOLAR jednostavno društvo s ograničenom odgovornošću za trgovinu i usluge, OIB 43944337892, Dubečka 45, 10360 Sesvete</item>
    </derivirana_varijabla>
  </DomainObject.Predmet.ProtuStrankaListFormatedWithAdressOIB>
  <DomainObject.Predmet.ProtuStrankaListNazivFormated>
    <izvorni_sadrzaj>
      <item>ZELENA ENERGIJA-SOLAR jednostavno društvo s ograničenom odgovornošću za trgovinu i usluge</item>
    </izvorni_sadrzaj>
    <derivirana_varijabla naziv="DomainObject.Predmet.ProtuStrankaListNazivFormated_1">
      <item>ZELENA ENERGIJA-SOLAR jednostavno društvo s ograničenom odgovornošću za trgovinu i usluge</item>
    </derivirana_varijabla>
  </DomainObject.Predmet.ProtuStrankaListNazivFormated>
  <DomainObject.Predmet.ProtuStrankaListNazivFormatedOIB>
    <izvorni_sadrzaj>
      <item>ZELENA ENERGIJA-SOLAR jednostavno društvo s ograničenom odgovornošću za trgovinu i usluge, OIB 43944337892</item>
    </izvorni_sadrzaj>
    <derivirana_varijabla naziv="DomainObject.Predmet.ProtuStrankaListNazivFormatedOIB_1">
      <item>ZELENA ENERGIJA-SOLAR jednostavno društvo s ograničenom odgovornošću za trgovinu i usluge, OIB 43944337892</item>
    </derivirana_varijabla>
  </DomainObject.Predmet.ProtuStrankaListNazivFormatedOIB>
  <DomainObject.Predmet.OstaliListFormated>
    <izvorni_sadrzaj>
      <item>Mario Vranješ</item>
    </izvorni_sadrzaj>
    <derivirana_varijabla naziv="DomainObject.Predmet.OstaliListFormated_1">
      <item>Mario Vranješ</item>
    </derivirana_varijabla>
  </DomainObject.Predmet.OstaliListFormated>
  <DomainObject.Predmet.OstaliListFormatedOIB>
    <izvorni_sadrzaj>
      <item>Mario Vranješ, OIB 22297944101</item>
    </izvorni_sadrzaj>
    <derivirana_varijabla naziv="DomainObject.Predmet.OstaliListFormatedOIB_1">
      <item>Mario Vranješ, OIB 22297944101</item>
    </derivirana_varijabla>
  </DomainObject.Predmet.OstaliListFormatedOIB>
  <DomainObject.Predmet.OstaliListFormatedWithAdress>
    <izvorni_sadrzaj>
      <item>Mario Vranješ, Dubečka 45, 10360 Sesvete</item>
    </izvorni_sadrzaj>
    <derivirana_varijabla naziv="DomainObject.Predmet.OstaliListFormatedWithAdress_1">
      <item>Mario Vranješ, Dubečka 45, 10360 Sesvete</item>
    </derivirana_varijabla>
  </DomainObject.Predmet.OstaliListFormatedWithAdress>
  <DomainObject.Predmet.OstaliListFormatedWithAdressOIB>
    <izvorni_sadrzaj>
      <item>Mario Vranješ, OIB 22297944101, Dubečka 45, 10360 Sesvete</item>
    </izvorni_sadrzaj>
    <derivirana_varijabla naziv="DomainObject.Predmet.OstaliListFormatedWithAdressOIB_1">
      <item>Mario Vranješ, OIB 22297944101, Dubečka 45, 10360 Sesvete</item>
    </derivirana_varijabla>
  </DomainObject.Predmet.OstaliListFormatedWithAdressOIB>
  <DomainObject.Predmet.OstaliListNazivFormated>
    <izvorni_sadrzaj>
      <item>Mario Vranješ</item>
    </izvorni_sadrzaj>
    <derivirana_varijabla naziv="DomainObject.Predmet.OstaliListNazivFormated_1">
      <item>Mario Vranješ</item>
    </derivirana_varijabla>
  </DomainObject.Predmet.OstaliListNazivFormated>
  <DomainObject.Predmet.OstaliListNazivFormatedOIB>
    <izvorni_sadrzaj>
      <item>Mario Vranješ, OIB 22297944101</item>
    </izvorni_sadrzaj>
    <derivirana_varijabla naziv="DomainObject.Predmet.OstaliListNazivFormatedOIB_1">
      <item>Mario Vranješ, OIB 22297944101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ENERGIJA-SOLAR jednostavno društvo s ograničenom odgovornošću za trgovinu i usluge</izvorni_sadrzaj>
    <derivirana_varijabla naziv="DomainObject.Predmet.ProtustrankaIDrugi_1">ZELENA ENERGIJA-SOLAR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ZELENA ENERGIJA-SOLAR jednostavno društvo s ograničenom odgovornošću za trgovinu i usluge, OIB 43944337892, Dubečka 45, 10360 Sesvete</izvorni_sadrzaj>
    <derivirana_varijabla naziv="DomainObject.Predmet.ProtustrankaIDrugiAdressOIB_1">ZELENA ENERGIJA-SOLAR jednostavno društvo s ograničenom odgovornošću za trgovinu i usluge, OIB 43944337892, Dubečka 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ENERGIJA-SOLAR jednostavno društvo s ograničenom odgovornošću za trgovinu i usluge</item>
      <item>FINA Regionalni centar Zagreb</item>
      <item>Mario Vranješ</item>
    </izvorni_sadrzaj>
    <derivirana_varijabla naziv="DomainObject.Predmet.SudioniciListNaziv_1">
      <item>ZELENA ENERGIJA-SOLAR jednostavno društvo s ograničenom odgovornošću za trgovinu i usluge</item>
      <item>FINA Regionalni centar Zagreb</item>
      <item>Mario Vranješ</item>
    </derivirana_varijabla>
  </DomainObject.Predmet.SudioniciListNaziv>
  <DomainObject.Predmet.SudioniciListAdressOIB>
    <izvorni_sadrzaj>
      <item>ZELENA ENERGIJA-SOLAR jednostavno društvo s ograničenom odgovornošću za trgovinu i usluge, OIB 43944337892, Dubečka 45,10360 Sesvete</item>
      <item>FINA Regionalni centar Zagreb, OIB 85821130368, Trg svibanjskih žrtava 1995. br. 1,10000 Zagreb</item>
      <item>Mario Vranješ, OIB 22297944101, Dubečka 45,10360 Sesvete</item>
    </izvorni_sadrzaj>
    <derivirana_varijabla naziv="DomainObject.Predmet.SudioniciListAdressOIB_1">
      <item>ZELENA ENERGIJA-SOLAR jednostavno društvo s ograničenom odgovornošću za trgovinu i usluge, OIB 43944337892, Dubečka 45,10360 Sesvete</item>
      <item>FINA Regionalni centar Zagreb, OIB 85821130368, Trg svibanjskih žrtava 1995. br. 1,10000 Zagreb</item>
      <item>Mario Vranješ, OIB 22297944101, Dubečka 45,10360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43944337892</item>
      <item>, OIB 85821130368</item>
      <item>, OIB 22297944101</item>
    </izvorni_sadrzaj>
    <derivirana_varijabla naziv="DomainObject.Predmet.SudioniciListNazivOIB_1">
      <item>, OIB 43944337892</item>
      <item>, OIB 85821130368</item>
      <item>, OIB 22297944101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St-595/2018-13</izvorni_sadrzaj>
    <derivirana_varijabla naziv="DomainObject.PredzadnjaOdlukaIzPredmeta.Oznaka_1">St-595/2018-13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74725-EFFE-452A-9E53-3A5F088C1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2492</properties:Characters>
  <properties:Lines>74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2018-11-28T08:30:00Z</dcterms:modified>
  <cp:revision>15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